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8fd8" w14:paraId="ab58fd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A2E2A">
        <w:rPr>
          <w:rFonts w:hAnsi="Times New Roman" w:ascii="Times New Roman"/>
          <w:szCs w:val="24"/>
          <w:lang w:val="hr-HR"/>
        </w:rPr>
        <w:t xml:space="preserve"> DANIEL STUDIO j.d.o.o. za usluge, Zagreb (Grad Zagreb), Posedarska 80,OIB</w:t>
      </w:r>
      <w:r w:rsidR="00E4673A">
        <w:rPr>
          <w:rFonts w:hAnsi="Times New Roman" w:ascii="Times New Roman"/>
          <w:szCs w:val="24"/>
          <w:lang w:val="hr-HR"/>
        </w:rPr>
        <w:t>:</w:t>
      </w:r>
      <w:r w:rsidR="0041445F">
        <w:rPr>
          <w:rFonts w:hAnsi="Times New Roman" w:ascii="Times New Roman"/>
          <w:szCs w:val="24"/>
          <w:lang w:val="hr-HR"/>
        </w:rPr>
        <w:t xml:space="preserve"> </w:t>
      </w:r>
      <w:r w:rsidR="0041445F" w:rsidRPr="0041445F">
        <w:rPr>
          <w:rFonts w:hAnsi="Times New Roman" w:ascii="Times New Roman"/>
          <w:szCs w:val="24"/>
          <w:lang w:val="hr-HR"/>
        </w:rPr>
        <w:t>37252905466</w:t>
      </w:r>
      <w:r w:rsidR="000A2E2A">
        <w:rPr>
          <w:rFonts w:hAnsi="Times New Roman" w:ascii="Times New Roman"/>
          <w:szCs w:val="24"/>
          <w:lang w:val="hr-HR"/>
        </w:rPr>
        <w:t xml:space="preserve"> 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81232C">
        <w:rPr>
          <w:rFonts w:hAnsi="Times New Roman" w:ascii="Times New Roman"/>
          <w:szCs w:val="24"/>
          <w:lang w:val="hr-HR"/>
        </w:rPr>
        <w:t>22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1445F">
        <w:rPr>
          <w:rFonts w:hAnsi="Times New Roman" w:ascii="Times New Roman"/>
          <w:szCs w:val="24"/>
          <w:lang w:val="hr-HR"/>
        </w:rPr>
        <w:t xml:space="preserve">DANIEL STUDIO j.d.o.o. za usluge, Zagreb (Grad Zagreb), Posedarska 80,OIB: </w:t>
      </w:r>
      <w:r w:rsidR="0041445F" w:rsidRPr="0041445F">
        <w:rPr>
          <w:rFonts w:hAnsi="Times New Roman" w:ascii="Times New Roman"/>
          <w:szCs w:val="24"/>
          <w:lang w:val="hr-HR"/>
        </w:rPr>
        <w:t>37252905466</w:t>
      </w:r>
      <w:r w:rsidR="0041445F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A2E2A">
        <w:rPr>
          <w:rFonts w:hAnsi="Times New Roman" w:ascii="Times New Roman"/>
          <w:lang w:val="hr-HR"/>
        </w:rPr>
        <w:t>120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0A2E2A">
        <w:rPr>
          <w:rFonts w:hAnsi="Times New Roman" w:ascii="Times New Roman"/>
          <w:lang w:val="hr-HR"/>
        </w:rPr>
        <w:t xml:space="preserve">2.448,32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1232C">
        <w:rPr>
          <w:rFonts w:hAnsi="Times New Roman" w:ascii="Times New Roman"/>
          <w:lang w:val="hr-HR"/>
        </w:rPr>
        <w:t>, 22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0A2E2A">
        <w:rPr>
          <w:rFonts w:hAnsi="Times New Roman" w:ascii="Times New Roman"/>
          <w:szCs w:val="24"/>
          <w:lang w:val="hr-HR"/>
        </w:rPr>
        <w:t>DANIEL STUDIO j.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38F" w:rsidP="00DB4528" w:rsidR="0092138F">
      <w:r>
        <w:separator/>
      </w:r>
    </w:p>
  </w:endnote>
  <w:endnote w:id="0" w:type="continuationSeparator">
    <w:p w:rsidRDefault="0092138F" w:rsidP="00DB4528" w:rsidR="00921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38F" w:rsidP="00DB4528" w:rsidR="0092138F">
      <w:r>
        <w:separator/>
      </w:r>
    </w:p>
  </w:footnote>
  <w:footnote w:id="0" w:type="continuationSeparator">
    <w:p w:rsidRDefault="0092138F" w:rsidP="00DB4528" w:rsidR="00921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66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0A2E2A">
      <w:rPr>
        <w:rFonts w:hAnsi="Times New Roman" w:ascii="Times New Roman"/>
        <w:lang w:val="hr-HR"/>
      </w:rPr>
      <w:t>901</w:t>
    </w:r>
    <w:r w:rsidR="0081232C">
      <w:rPr>
        <w:rFonts w:hAnsi="Times New Roman" w:ascii="Times New Roman"/>
        <w:lang w:val="hr-HR"/>
      </w:rPr>
      <w:t>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0A2E2A">
      <w:rPr>
        <w:rFonts w:hAnsi="Times New Roman" w:ascii="Times New Roman"/>
        <w:lang w:val="hr-HR"/>
      </w:rPr>
      <w:t>47. St-901</w:t>
    </w:r>
    <w:r w:rsidR="0081232C">
      <w:rPr>
        <w:rFonts w:hAnsi="Times New Roman" w:ascii="Times New Roman"/>
        <w:lang w:val="hr-HR"/>
      </w:rPr>
      <w:t>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A2E2A"/>
    <w:rsid w:val="000B609B"/>
    <w:rsid w:val="000C324B"/>
    <w:rsid w:val="000C47B3"/>
    <w:rsid w:val="000F2BDD"/>
    <w:rsid w:val="00112B50"/>
    <w:rsid w:val="00117E71"/>
    <w:rsid w:val="001675FE"/>
    <w:rsid w:val="00182088"/>
    <w:rsid w:val="0027200C"/>
    <w:rsid w:val="002B5B85"/>
    <w:rsid w:val="00344448"/>
    <w:rsid w:val="0041445F"/>
    <w:rsid w:val="0042162E"/>
    <w:rsid w:val="00466C85"/>
    <w:rsid w:val="00481813"/>
    <w:rsid w:val="004B5A1C"/>
    <w:rsid w:val="005127AA"/>
    <w:rsid w:val="00532B71"/>
    <w:rsid w:val="005940E9"/>
    <w:rsid w:val="006356C5"/>
    <w:rsid w:val="006E68A8"/>
    <w:rsid w:val="0073308B"/>
    <w:rsid w:val="00773F2F"/>
    <w:rsid w:val="007A29F9"/>
    <w:rsid w:val="0081232C"/>
    <w:rsid w:val="00840E3D"/>
    <w:rsid w:val="0092138F"/>
    <w:rsid w:val="00997BA9"/>
    <w:rsid w:val="009A663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56E6C"/>
    <w:rsid w:val="00C734CA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6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6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6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6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6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6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6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6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9019</izvorni_sadrzaj>
    <derivirana_varijabla naziv="DomainObject.Predmet.Broj_1">9019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St-9019/2015</izvorni_sadrzaj>
    <derivirana_varijabla naziv="DomainObject.Predmet.OznakaBroj_1">St-9019/2015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STUDIO jednostavno društvo s ograničenom odgovornošću za usluge zastupanog po punomoćniku Vedrana Grgić</izvorni_sadrzaj>
    <derivirana_varijabla naziv="DomainObject.Predmet.ProtustrankaFormated_1">  DANIEL STUDIO jednostavno društvo s ograničenom odgovornošću za usluge zastupanog po punomoćniku Vedrana Grgić</derivirana_varijabla>
  </DomainObject.Predmet.ProtustrankaFormated>
  <DomainObject.Predmet.ProtustrankaFormatedOIB>
    <izvorni_sadrzaj>  DANIEL STUDIO jednostavno društvo s ograničenom odgovornošću za usluge, OIB 37252905466 zastupanog po punomoćniku Vedrana Grgić</izvorni_sadrzaj>
    <derivirana_varijabla naziv="DomainObject.Predmet.ProtustrankaFormatedOIB_1">  DANIEL STUDIO jednostavno društvo s ograničenom odgovornošću za usluge, OIB 37252905466 zastupanog po punomoćniku Vedrana Grgić</derivirana_varijabla>
  </DomainObject.Predmet.ProtustrankaFormatedOIB>
  <DomainObject.Predmet.ProtustrankaFormatedWithAdress>
    <izvorni_sadrzaj> DANIEL STUDIO jednostavno društvo s ograničenom odgovornošću za usluge, Posedarska 80, 10000 Zagreb zastupanog po punomoćniku Vedrana Grgić</izvorni_sadrzaj>
    <derivirana_varijabla naziv="DomainObject.Predmet.ProtustrankaFormatedWithAdress_1"> DANIEL STUDIO jednostavno društvo s ograničenom odgovornošću za usluge, Posedarska 80, 10000 Zagreb zastupanog po punomoćniku Vedrana Grgić</derivirana_varijabla>
  </DomainObject.Predmet.ProtustrankaFormatedWithAdress>
  <DomainObject.Predmet.ProtustrankaFormatedWithAdressOIB>
    <izvorni_sadrzaj> DANIEL STUDIO jednostavno društvo s ograničenom odgovornošću za usluge, OIB 37252905466, Posedarska 80, 10000 Zagreb zastupanog po punomoćniku Vedrana Grgić</izvorni_sadrzaj>
    <derivirana_varijabla naziv="DomainObject.Predmet.ProtustrankaFormatedWithAdressOIB_1"> DANIEL STUDIO jednostavno društvo s ograničenom odgovornošću za usluge, OIB 37252905466, Posedarska 80, 10000 Zagreb zastupanog po punomoćniku Vedrana Grgić</derivirana_varijabla>
  </DomainObject.Predmet.ProtustrankaFormatedWithAdressOIB>
  <DomainObject.Predmet.ProtustrankaWithAdress>
    <izvorni_sadrzaj>DANIEL STUDIO jednostavno društvo s ograničenom odgovornošću za usluge Posedarska 80, 10000 Zagreb</izvorni_sadrzaj>
    <derivirana_varijabla naziv="DomainObject.Predmet.ProtustrankaWithAdress_1">DANIEL STUDIO jednostavno društvo s ograničenom odgovornošću za usluge Posedarska 80, 10000 Zagreb</derivirana_varijabla>
  </DomainObject.Predmet.ProtustrankaWithAdress>
  <DomainObject.Predmet.ProtustrankaWithAdressOIB>
    <izvorni_sadrzaj>DANIEL STUDIO jednostavno društvo s ograničenom odgovornošću za usluge, OIB 37252905466, Posedarska 80, 10000 Zagreb</izvorni_sadrzaj>
    <derivirana_varijabla naziv="DomainObject.Predmet.ProtustrankaWithAdressOIB_1">DANIEL STUDIO jednostavno društvo s ograničenom odgovornošću za usluge, OIB 37252905466, Posedarska 80, 10000 Zagreb</derivirana_varijabla>
  </DomainObject.Predmet.ProtustrankaWithAdressOIB>
  <DomainObject.Predmet.ProtustrankaNazivFormated>
    <izvorni_sadrzaj>DANIEL STUDIO jednostavno društvo s ograničenom odgovornošću za usluge</izvorni_sadrzaj>
    <derivirana_varijabla naziv="DomainObject.Predmet.ProtustrankaNazivFormated_1">DANIEL STUDIO jednostavno društvo s ograničenom odgovornošću za usluge</derivirana_varijabla>
  </DomainObject.Predmet.ProtustrankaNazivFormated>
  <DomainObject.Predmet.ProtustrankaNazivFormatedOIB>
    <izvorni_sadrzaj>DANIEL STUDIO jednostavno društvo s ograničenom odgovornošću za usluge, OIB 37252905466</izvorni_sadrzaj>
    <derivirana_varijabla naziv="DomainObject.Predmet.ProtustrankaNazivFormatedOIB_1">DANIEL STUDIO jednostavno društvo s ograničenom odgovornošću za usluge, OIB 37252905466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STUDIO jednostavno društvo s ograničenom odgovornošću za usluge zastupanog po punomoćniku Vedrana Grgić</item>
    </izvorni_sadrzaj>
    <derivirana_varijabla naziv="DomainObject.Predmet.ProtuStrankaListFormated_1">
      <item>DANIEL STUDIO jednostavno društvo s ograničenom odgovornošću za usluge zastupanog po punomoćniku Vedrana Grgić</item>
    </derivirana_varijabla>
  </DomainObject.Predmet.ProtuStrankaListFormated>
  <DomainObject.Predmet.ProtuStrankaListFormatedOIB>
    <izvorni_sadrzaj>
      <item>DANIEL STUDIO jednostavno društvo s ograničenom odgovornošću za usluge, OIB 37252905466 zastupanog po punomoćniku Vedrana Grgić</item>
    </izvorni_sadrzaj>
    <derivirana_varijabla naziv="DomainObject.Predmet.ProtuStrankaListFormatedOIB_1">
      <item>DANIEL STUDIO jednostavno društvo s ograničenom odgovornošću za usluge, OIB 37252905466 zastupanog po punomoćniku Vedrana Grgić</item>
    </derivirana_varijabla>
  </DomainObject.Predmet.ProtuStrankaListFormatedOIB>
  <DomainObject.Predmet.ProtuStrankaListFormatedWithAdress>
    <izvorni_sadrzaj>
      <item>DANIEL STUDIO jednostavno društvo s ograničenom odgovornošću za usluge, Posedarska 80, 10000 Zagreb zastupanog po punomoćniku Vedrana Grgić</item>
    </izvorni_sadrzaj>
    <derivirana_varijabla naziv="DomainObject.Predmet.ProtuStrankaListFormatedWithAdress_1">
      <item>DANIEL STUDIO jednostavno društvo s ograničenom odgovornošću za usluge, Posedarska 80, 10000 Zagreb zastupanog po punomoćniku Vedrana Grgić</item>
    </derivirana_varijabla>
  </DomainObject.Predmet.ProtuStrankaListFormatedWithAdress>
  <DomainObject.Predmet.ProtuStrankaListFormatedWithAdressOIB>
    <izvorni_sadrzaj>
      <item>DANIEL STUDIO jednostavno društvo s ograničenom odgovornošću za usluge, OIB 37252905466, Posedarska 80, 10000 Zagreb zastupanog po punomoćniku Vedrana Grgić</item>
    </izvorni_sadrzaj>
    <derivirana_varijabla naziv="DomainObject.Predmet.ProtuStrankaListFormatedWithAdressOIB_1">
      <item>DANIEL STUDIO jednostavno društvo s ograničenom odgovornošću za usluge, OIB 37252905466, Posedarska 80, 10000 Zagreb zastupanog po punomoćniku Vedrana Grgić</item>
    </derivirana_varijabla>
  </DomainObject.Predmet.ProtuStrankaListFormatedWithAdressOIB>
  <DomainObject.Predmet.ProtuStrankaListNazivFormated>
    <izvorni_sadrzaj>
      <item>DANIEL STUDIO jednostavno društvo s ograničenom odgovornošću za usluge</item>
    </izvorni_sadrzaj>
    <derivirana_varijabla naziv="DomainObject.Predmet.ProtuStrankaListNazivFormated_1">
      <item>DANIEL STUDIO jednostavno društvo s ograničenom odgovornošću za usluge</item>
    </derivirana_varijabla>
  </DomainObject.Predmet.ProtuStrankaListNazivFormated>
  <DomainObject.Predmet.ProtuStrankaListNazivFormatedOIB>
    <izvorni_sadrzaj>
      <item>DANIEL STUDIO jednostavno društvo s ograničenom odgovornošću za usluge, OIB 37252905466</item>
    </izvorni_sadrzaj>
    <derivirana_varijabla naziv="DomainObject.Predmet.ProtuStrankaListNazivFormatedOIB_1">
      <item>DANIEL STUDIO jednostavno društvo s ograničenom odgovornošću za usluge, OIB 37252905466</item>
    </derivirana_varijabla>
  </DomainObject.Predmet.ProtuStrankaListNazivFormatedOIB>
  <DomainObject.Predmet.OstaliListFormated>
    <izvorni_sadrzaj>
      <item>Vedrana Grgić punomoćnik sudionika u postupku DANIEL STUDIO jednostavno društvo s ograničenom odgovornošću za usluge</item>
    </izvorni_sadrzaj>
    <derivirana_varijabla naziv="DomainObject.Predmet.OstaliListFormated_1">
      <item>Vedrana Grgić punomoćnik sudionika u postupku DANIEL STUDIO jednostavno društvo s ograničenom odgovornošću za usluge</item>
    </derivirana_varijabla>
  </DomainObject.Predmet.OstaliListFormated>
  <DomainObject.Predmet.OstaliListFormatedOIB>
    <izvorni_sadrzaj>
      <item>Vedrana Grgić, OIB 22348259750 punomoćnik sudionika u postupku DANIEL STUDIO jednostavno društvo s ograničenom odgovornošću za usluge</item>
    </izvorni_sadrzaj>
    <derivirana_varijabla naziv="DomainObject.Predmet.OstaliListFormatedOIB_1">
      <item>Vedrana Grgić, OIB 22348259750 punomoćnik sudionika u postupku DANIEL STUDIO jednostavno društvo s ograničenom odgovornošću za usluge</item>
    </derivirana_varijabla>
  </DomainObject.Predmet.OstaliListFormatedOIB>
  <DomainObject.Predmet.OstaliListFormatedWithAdress>
    <izvorni_sadrzaj>
      <item>Vedrana Grgić, Posedarska Ulica 80, 10000 Zagreb punomoćnik sudionika u postupku DANIEL STUDIO jednostavno društvo s ograničenom odgovornošću za usluge</item>
    </izvorni_sadrzaj>
    <derivirana_varijabla naziv="DomainObject.Predmet.OstaliListFormatedWithAdress_1">
      <item>Vedrana Grgić, Posedarska Ulica 80, 10000 Zagreb punomoćnik sudionika u postupku DANIEL STUDIO jednostavno društvo s ograničenom odgovornošću za usluge</item>
    </derivirana_varijabla>
  </DomainObject.Predmet.OstaliListFormatedWithAdress>
  <DomainObject.Predmet.OstaliListFormatedWithAdressOIB>
    <izvorni_sadrzaj>
      <item>Vedrana Grgić, OIB 22348259750, Posedarska Ulica 80, 10000 Zagreb punomoćnik sudionika u postupku DANIEL STUDIO jednostavno društvo s ograničenom odgovornošću za usluge</item>
    </izvorni_sadrzaj>
    <derivirana_varijabla naziv="DomainObject.Predmet.OstaliListFormatedWithAdressOIB_1">
      <item>Vedrana Grgić, OIB 22348259750, Posedarska Ulica 80, 10000 Zagreb punomoćnik sudionika u postupku DANIEL STUDIO jednostavno društvo s ograničenom odgovornošću za usluge</item>
    </derivirana_varijabla>
  </DomainObject.Predmet.OstaliListFormatedWithAdressOIB>
  <DomainObject.Predmet.OstaliListNazivFormated>
    <izvorni_sadrzaj>
      <item>Vedrana Grgić</item>
    </izvorni_sadrzaj>
    <derivirana_varijabla naziv="DomainObject.Predmet.OstaliListNazivFormated_1">
      <item>Vedrana Grgić</item>
    </derivirana_varijabla>
  </DomainObject.Predmet.OstaliListNazivFormated>
  <DomainObject.Predmet.OstaliListNazivFormatedOIB>
    <izvorni_sadrzaj>
      <item>Vedrana Grgić, OIB 22348259750</item>
    </izvorni_sadrzaj>
    <derivirana_varijabla naziv="DomainObject.Predmet.OstaliListNazivFormatedOIB_1">
      <item>Vedrana Grgić, OIB 22348259750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STUDIO jednostavno društvo s ograničenom odgovornošću za usluge</izvorni_sadrzaj>
    <derivirana_varijabla naziv="DomainObject.Predmet.ProtustrankaIDrugi_1">DANIEL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DANIEL STUDIO jednostavno društvo s ograničenom odgovornošću za usluge, OIB 37252905466, Posedarska 80, 10000 Zagreb</izvorni_sadrzaj>
    <derivirana_varijabla naziv="DomainObject.Predmet.ProtustrankaIDrugiAdressOIB_1">DANIEL STUDIO jednostavno društvo s ograničenom odgovornošću za usluge, OIB 37252905466, Posedarska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STUDIO jednostavno društvo s ograničenom odgovornošću za usluge</item>
      <item>Vedrana Grgić</item>
    </izvorni_sadrzaj>
    <derivirana_varijabla naziv="DomainObject.Predmet.SudioniciListNaziv_1">
      <item>FINA Regionalni centar Zagreb</item>
      <item>DANIEL STUDIO jednostavno društvo s ograničenom odgovornošću za usluge</item>
      <item>Vedrana Grgić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izvorni_sadrzaj>
    <derivirana_varijabla naziv="DomainObject.Predmet.SudioniciListAdressOIB_1"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37252905466</item>
      <item>, OIB 22348259750</item>
    </izvorni_sadrzaj>
    <derivirana_varijabla naziv="DomainObject.Predmet.SudioniciListNazivOIB_1">
      <item>, OIB 85821130368</item>
      <item>, OIB 37252905466</item>
      <item>, OIB 22348259750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327</properties:Words>
  <properties:Characters>1715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2016-01-22T12:37:00Z</dcterms:created>
  <dc:creator>Sudsko vijeæe</dc:creator>
  <cp:lastModifiedBy>dvorana100</cp:lastModifiedBy>
  <cp:lastPrinted>2016-01-22T12:42:00Z</cp:lastPrinted>
  <dcterms:modified xmlns:xsi="http://www.w3.org/2001/XMLSchema-instance" xsi:type="dcterms:W3CDTF">2016-01-22T12:42:00Z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