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5865" w14:paraId="8ad5865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8D4F19">
        <w:t>11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D4F19">
        <w:t xml:space="preserve">HI-MAR, </w:t>
      </w:r>
      <w:r w:rsidR="008F0E0D">
        <w:t xml:space="preserve">d.o.o., </w:t>
      </w:r>
      <w:r w:rsidR="008D4F19">
        <w:t xml:space="preserve">Zadar, Put Stanova 94, </w:t>
      </w:r>
      <w:r w:rsidR="008F0E0D">
        <w:t xml:space="preserve">OIB: </w:t>
      </w:r>
      <w:r w:rsidR="008D4F19">
        <w:t>09248883904</w:t>
      </w:r>
      <w:r w:rsidR="0039437A" w:rsidRPr="0039437A">
        <w:t>,</w:t>
      </w:r>
      <w:r w:rsidR="00EF3F9E">
        <w:t xml:space="preserve"> </w:t>
      </w:r>
      <w:r w:rsidR="008F0E0D">
        <w:t>1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8F0E0D" w:rsidP="005440C2" w:rsidR="008F0E0D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D4F19">
        <w:t>HI-MAR, d.o.o., Zadar, Put Stanova 94, OIB: 09248883904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8F0E0D">
        <w:t>1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D4F19">
        <w:rPr>
          <w:color w:themeColor="text1" w:val="000000"/>
        </w:rPr>
        <w:t>14,15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8D4F19">
        <w:t xml:space="preserve">Ivan Gjurašić iz Zagreba, </w:t>
      </w:r>
      <w:r w:rsidR="008D4F19" w:rsidRPr="00C911AF">
        <w:t>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D4F19">
        <w:t>HI-MAR, d.o.o., Zadar, Put Stanova 94, OIB: 09248883904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8D4F19">
        <w:t>11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8D4F19">
        <w:t>8</w:t>
      </w:r>
      <w:r w:rsidR="0079567A" w:rsidRPr="00EF3F9E">
        <w:t xml:space="preserve">. </w:t>
      </w:r>
      <w:r w:rsidR="008F0E0D">
        <w:t xml:space="preserve">kolovoza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8D4F19">
        <w:t>7.239,65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8D4F19">
        <w:t>Raiffeisenbank Austria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8F0E0D">
        <w:t>2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F0E0D">
        <w:t>31.</w:t>
      </w:r>
      <w:r w:rsidRPr="00131DF8">
        <w:t xml:space="preserve">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8D4F19">
        <w:t>9.095,03</w:t>
      </w:r>
      <w:r w:rsidR="00EF3F9E">
        <w:t xml:space="preserve"> kuna </w:t>
      </w:r>
      <w:r w:rsidR="00EE0861">
        <w:t xml:space="preserve">u neprekinutom razdoblju od </w:t>
      </w:r>
      <w:r w:rsidR="008D4F19">
        <w:t>295</w:t>
      </w:r>
      <w:r w:rsidR="00EF3F9E">
        <w:t xml:space="preserve"> </w:t>
      </w:r>
      <w:r w:rsidR="00EE0861">
        <w:t>dan</w:t>
      </w:r>
      <w:r w:rsidR="008D4F19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1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8F0E0D" w:rsidP="008D4F19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8F0E0D" w:rsidP="008D4F19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8F0E0D" w:rsidR="008663D8">
      <w:pPr>
        <w:ind w:left="6372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8F0E0D" w:rsidP="00C81F50" w:rsidR="008F0E0D">
      <w:pPr>
        <w:jc w:val="both"/>
      </w:pPr>
    </w:p>
    <w:p w:rsidRDefault="008F0E0D" w:rsidP="00C81F50" w:rsidR="008F0E0D">
      <w:pPr>
        <w:jc w:val="both"/>
      </w:pPr>
    </w:p>
    <w:p w:rsidRDefault="008663D8" w:rsidP="00C81F50" w:rsidR="008663D8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E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F0E0D">
      <w:t xml:space="preserve">Poslovni broj: 5 </w:t>
    </w:r>
    <w:r w:rsidR="008F0E0D" w:rsidRPr="008C3132">
      <w:t>St-</w:t>
    </w:r>
    <w:r w:rsidR="008F0E0D">
      <w:t>101</w:t>
    </w:r>
    <w:r w:rsidR="008D4F19">
      <w:t>1</w:t>
    </w:r>
    <w:r w:rsidR="008F0E0D">
      <w:t>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8F0E0D">
      <w:t>101</w:t>
    </w:r>
    <w:r w:rsidR="008D4F19">
      <w:t>1</w:t>
    </w:r>
    <w:r>
      <w:t>/16-</w:t>
    </w:r>
    <w:r w:rsidR="008F0E0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10E03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HI-MAR, društvo s ograničenom odgovornošću za održavanje, popravak i preinake brodova</izvorni_sadrzaj>
    <derivirana_varijabla naziv="DomainObject.Predmet.ProtustrankaFormated_1">  HI-MAR, društvo s ograničenom odgovornošću za održavanje, popravak i preinake brodova</derivirana_varijabla>
  </DomainObject.Predmet.ProtustrankaFormated>
  <DomainObject.Predmet.ProtustrankaFormatedOIB>
    <izvorni_sadrzaj>  HI-MAR, društvo s ograničenom odgovornošću za održavanje, popravak i preinake brodova, OIB 09248883904</izvorni_sadrzaj>
    <derivirana_varijabla naziv="DomainObject.Predmet.ProtustrankaFormatedOIB_1">  HI-MAR, društvo s ograničenom odgovornošću za održavanje, popravak i preinake brodova, OIB 09248883904</derivirana_varijabla>
  </DomainObject.Predmet.ProtustrankaFormatedOIB>
  <DomainObject.Predmet.ProtustrankaFormatedWithAdress>
    <izvorni_sadrzaj> HI-MAR, društvo s ograničenom odgovornošću za održavanje, popravak i preinake brodova, Put Stanova 94, 23000 Zadar</izvorni_sadrzaj>
    <derivirana_varijabla naziv="DomainObject.Predmet.ProtustrankaFormatedWithAdress_1"> HI-MAR, društvo s ograničenom odgovornošću za održavanje, popravak i preinake brodova, Put Stanova 94, 23000 Zadar</derivirana_varijabla>
  </DomainObject.Predmet.ProtustrankaFormatedWithAdress>
  <DomainObject.Predmet.ProtustrankaFormatedWithAdressOIB>
    <izvorni_sadrzaj> HI-MAR, društvo s ograničenom odgovornošću za održavanje, popravak i preinake brodova, OIB 09248883904, Put Stanova 94, 23000 Zadar</izvorni_sadrzaj>
    <derivirana_varijabla naziv="DomainObject.Predmet.ProtustrankaFormatedWithAdressOIB_1"> HI-MAR, društvo s ograničenom odgovornošću za održavanje, popravak i preinake brodova, OIB 09248883904, Put Stanova 94, 23000 Zadar</derivirana_varijabla>
  </DomainObject.Predmet.ProtustrankaFormatedWithAdressOIB>
  <DomainObject.Predmet.ProtustrankaWithAdress>
    <izvorni_sadrzaj>HI-MAR, društvo s ograničenom odgovornošću za održavanje, popravak i preinake brodova Put Stanova 94, 23000 Zadar</izvorni_sadrzaj>
    <derivirana_varijabla naziv="DomainObject.Predmet.ProtustrankaWithAdress_1">HI-MAR, društvo s ograničenom odgovornošću za održavanje, popravak i preinake brodova Put Stanova 94, 23000 Zadar</derivirana_varijabla>
  </DomainObject.Predmet.ProtustrankaWithAdress>
  <DomainObject.Predmet.ProtustrankaWithAdressOIB>
    <izvorni_sadrzaj>HI-MAR, društvo s ograničenom odgovornošću za održavanje, popravak i preinake brodova, OIB 09248883904, Put Stanova 94, 23000 Zadar</izvorni_sadrzaj>
    <derivirana_varijabla naziv="DomainObject.Predmet.ProtustrankaWithAdressOIB_1">HI-MAR, društvo s ograničenom odgovornošću za održavanje, popravak i preinake brodova, OIB 09248883904, Put Stanova 94, 23000 Zadar</derivirana_varijabla>
  </DomainObject.Predmet.ProtustrankaWithAdressOIB>
  <DomainObject.Predmet.ProtustrankaNazivFormated>
    <izvorni_sadrzaj>HI-MAR, društvo s ograničenom odgovornošću za održavanje, popravak i preinake brodova</izvorni_sadrzaj>
    <derivirana_varijabla naziv="DomainObject.Predmet.ProtustrankaNazivFormated_1">HI-MAR, društvo s ograničenom odgovornošću za održavanje, popravak i preinake brodova</derivirana_varijabla>
  </DomainObject.Predmet.ProtustrankaNazivFormated>
  <DomainObject.Predmet.ProtustrankaNazivFormatedOIB>
    <izvorni_sadrzaj>HI-MAR, društvo s ograničenom odgovornošću za održavanje, popravak i preinake brodova, OIB 09248883904</izvorni_sadrzaj>
    <derivirana_varijabla naziv="DomainObject.Predmet.ProtustrankaNazivFormatedOIB_1">HI-MAR, društvo s ograničenom odgovornošću za održavanje, popravak i preinake brodova, OIB 09248883904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7239.65</izvorni_sadrzaj>
    <derivirana_varijabla naziv="DomainObject.Predmet.TrenutnaVrijednost_1">7239.65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HI-MAR, društvo s ograničenom odgovornošću za održavanje, popravak i preinake brodova</item>
    </izvorni_sadrzaj>
    <derivirana_varijabla naziv="DomainObject.Predmet.ProtuStrankaListFormated_1">
      <item>HI-MAR, društvo s ograničenom odgovornošću za održavanje, popravak i preinake brodova</item>
    </derivirana_varijabla>
  </DomainObject.Predmet.ProtuStrankaListFormated>
  <DomainObject.Predmet.ProtuStrankaListFormatedOIB>
    <izvorni_sadrzaj>
      <item>HI-MAR, društvo s ograničenom odgovornošću za održavanje, popravak i preinake brodova, OIB 09248883904</item>
    </izvorni_sadrzaj>
    <derivirana_varijabla naziv="DomainObject.Predmet.ProtuStrankaListFormatedOIB_1">
      <item>HI-MAR, društvo s ograničenom odgovornošću za održavanje, popravak i preinake brodova, OIB 09248883904</item>
    </derivirana_varijabla>
  </DomainObject.Predmet.ProtuStrankaListFormatedOIB>
  <DomainObject.Predmet.ProtuStrankaListFormatedWithAdress>
    <izvorni_sadrzaj>
      <item>HI-MAR, društvo s ograničenom odgovornošću za održavanje, popravak i preinake brodova, Put Stanova 94, 23000 Zadar</item>
    </izvorni_sadrzaj>
    <derivirana_varijabla naziv="DomainObject.Predmet.ProtuStrankaListFormatedWithAdress_1">
      <item>HI-MAR, društvo s ograničenom odgovornošću za održavanje, popravak i preinake brodova, Put Stanova 94, 23000 Zadar</item>
    </derivirana_varijabla>
  </DomainObject.Predmet.ProtuStrankaListFormatedWithAdress>
  <DomainObject.Predmet.ProtuStrankaListFormatedWithAdressOIB>
    <izvorni_sadrzaj>
      <item>HI-MAR, društvo s ograničenom odgovornošću za održavanje, popravak i preinake brodova, OIB 09248883904, Put Stanova 94, 23000 Zadar</item>
    </izvorni_sadrzaj>
    <derivirana_varijabla naziv="DomainObject.Predmet.ProtuStrankaListFormatedWithAdressOIB_1">
      <item>HI-MAR, društvo s ograničenom odgovornošću za održavanje, popravak i preinake brodova, OIB 09248883904, Put Stanova 94, 23000 Zadar</item>
    </derivirana_varijabla>
  </DomainObject.Predmet.ProtuStrankaListFormatedWithAdressOIB>
  <DomainObject.Predmet.ProtuStrankaListNazivFormated>
    <izvorni_sadrzaj>
      <item>HI-MAR, društvo s ograničenom odgovornošću za održavanje, popravak i preinake brodova</item>
    </izvorni_sadrzaj>
    <derivirana_varijabla naziv="DomainObject.Predmet.ProtuStrankaListNazivFormated_1">
      <item>HI-MAR, društvo s ograničenom odgovornošću za održavanje, popravak i preinake brodova</item>
    </derivirana_varijabla>
  </DomainObject.Predmet.ProtuStrankaListNazivFormated>
  <DomainObject.Predmet.ProtuStrankaListNazivFormatedOIB>
    <izvorni_sadrzaj>
      <item>HI-MAR, društvo s ograničenom odgovornošću za održavanje, popravak i preinake brodova, OIB 09248883904</item>
    </izvorni_sadrzaj>
    <derivirana_varijabla naziv="DomainObject.Predmet.ProtuStrankaListNazivFormatedOIB_1">
      <item>HI-MAR, društvo s ograničenom odgovornošću za održavanje, popravak i preinake brodova, OIB 09248883904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HI-MAR, društvo s ograničenom odgovornošću za održavanje, popravak i preinake brodova</izvorni_sadrzaj>
    <derivirana_varijabla naziv="DomainObject.Predmet.ProtustrankaIDrugi_1">HI-MAR, društvo s ograničenom odgovornošću za održavanje, popravak i preinake brodova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HI-MAR, društvo s ograničenom odgovornošću za održavanje, popravak i preinake brodova, OIB 09248883904, Put Stanova 94, 23000 Zadar</izvorni_sadrzaj>
    <derivirana_varijabla naziv="DomainObject.Predmet.ProtustrankaIDrugiAdressOIB_1">HI-MAR, društvo s ograničenom odgovornošću za održavanje, popravak i preinake brodova, OIB 09248883904, Put Stanova 94,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HI-MAR, društvo s ograničenom odgovornošću za održavanje, popravak i preinake brodova</item>
    </izvorni_sadrzaj>
    <derivirana_varijabla naziv="DomainObject.Predmet.SudioniciListNaziv_1">
      <item>FINA</item>
      <item>HI-MAR, društvo s ograničenom odgovornošću za održavanje, popravak i preinake brodova</item>
    </derivirana_varijabla>
  </DomainObject.Predmet.SudioniciListNaziv>
  <DomainObject.Predmet.SudioniciListAdressOIB>
    <izvorni_sadrzaj>
      <item>FINA, OIB 85821130368</item>
      <item>HI-MAR, društvo s ograničenom odgovornošću za održavanje, popravak i preinake brodova, OIB 09248883904, Put Stanova 94,23000 Zadar</item>
    </izvorni_sadrzaj>
    <derivirana_varijabla naziv="DomainObject.Predmet.SudioniciListAdressOIB_1">
      <item>FINA, OIB 85821130368</item>
      <item>HI-MAR, društvo s ograničenom odgovornošću za održavanje, popravak i preinake brodova, OIB 09248883904, Put Stanova 94,23000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09248883904</item>
    </izvorni_sadrzaj>
    <derivirana_varijabla naziv="DomainObject.Predmet.SudioniciListNazivOIB_1">
      <item>, OIB 85821130368</item>
      <item>, OIB 09248883904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664A6-D2EA-4B64-B475-3BE364893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1024</properties:Words>
  <properties:Characters>5571</properties:Characters>
  <properties:Lines>131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2017-02-01T12:59:00Z</dcterms:created>
  <dc:creator>Administrator</dc:creator>
  <cp:lastModifiedBy>Krešimir Torbarina</cp:lastModifiedBy>
  <cp:lastPrinted>2017-02-01T12:58:00Z</cp:lastPrinted>
  <dcterms:modified xmlns:xsi="http://www.w3.org/2001/XMLSchema-instance" xsi:type="dcterms:W3CDTF">2017-02-01T13:01:00Z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