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d3f7" w14:paraId="3d1d3f7" w:rsidRDefault="00632944" w:rsidP="00D01BF4" w:rsidR="00AA10F4">
      <w:pPr>
        <w:overflowPunct w:val="false"/>
        <w:autoSpaceDE w:val="false"/>
        <w:autoSpaceDN w:val="false"/>
        <w:jc w:val="both"/>
        <w15:collapsed w:val="false"/>
        <w:rPr>
          <w:b/>
          <w:bCs/>
          <w:noProof w:val="false"/>
        </w:rPr>
      </w:pPr>
      <w:bookmarkStart w:name="_GoBack" w:id="0"/>
      <w:bookmarkEnd w:id="0"/>
      <w:r>
        <w:rPr>
          <w:b/>
          <w:sz w:val="16"/>
          <w:szCs w:val="16"/>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R="00615013">
            <w:pPr>
              <w:jc w:val="center"/>
            </w:pPr>
            <w:r>
              <w:t>REPUBLIKA HRVATSKA</w:t>
            </w:r>
          </w:p>
          <w:p w:rsidRDefault="00615013" w:rsidR="00615013">
            <w:pPr>
              <w:jc w:val="center"/>
            </w:pPr>
            <w:r>
              <w:t>Trgovački sud u Zagrebu</w:t>
            </w:r>
          </w:p>
          <w:p w:rsidRDefault="00615013" w:rsidR="00615013">
            <w:pPr>
              <w:jc w:val="center"/>
            </w:pPr>
            <w:r>
              <w:t>Zagreb, Amruševa 2/II</w:t>
            </w:r>
          </w:p>
        </w:tc>
      </w:tr>
    </w:tbl>
    <w:p w:rsidRDefault="00D94DC3" w:rsidP="00F80FFD" w:rsidR="00D94DC3">
      <w:pPr>
        <w:tabs>
          <w:tab w:pos="180" w:val="left"/>
          <w:tab w:pos="8364" w:val="right"/>
        </w:tabs>
        <w:jc w:val="right"/>
        <w:rPr>
          <w:b/>
        </w:rPr>
      </w:pPr>
    </w:p>
    <w:p w:rsidRDefault="00615013" w:rsidP="00F80FFD" w:rsidR="00F80FFD" w:rsidRPr="00B37DED">
      <w:pPr>
        <w:tabs>
          <w:tab w:pos="180" w:val="left"/>
          <w:tab w:pos="8364" w:val="right"/>
        </w:tabs>
        <w:jc w:val="right"/>
      </w:pPr>
      <w:r>
        <w:rPr>
          <w:b/>
        </w:rPr>
        <w:tab/>
        <w:t xml:space="preserve"> </w:t>
      </w:r>
      <w:r w:rsidR="00F80FFD" w:rsidRPr="00B37DED">
        <w:t>40. St-</w:t>
      </w:r>
      <w:r w:rsidR="00F80FFD">
        <w:t>690/12</w:t>
      </w:r>
    </w:p>
    <w:p w:rsidRDefault="00D94DC3" w:rsidP="00615013" w:rsidR="00D94DC3">
      <w:pPr>
        <w:tabs>
          <w:tab w:pos="180" w:val="left"/>
          <w:tab w:pos="4251" w:val="center"/>
        </w:tabs>
        <w:jc w:val="right"/>
      </w:pPr>
    </w:p>
    <w:p w:rsidRDefault="00615013" w:rsidP="00615013" w:rsidR="00615013">
      <w:pPr>
        <w:tabs>
          <w:tab w:pos="180" w:val="left"/>
          <w:tab w:pos="4251" w:val="center"/>
        </w:tabs>
        <w:jc w:val="center"/>
      </w:pPr>
      <w:r>
        <w:t>R E P U B L I K A  H R V A T S K A</w:t>
      </w:r>
    </w:p>
    <w:p w:rsidRDefault="00615013" w:rsidP="00615013" w:rsidR="00615013">
      <w:pPr>
        <w:ind w:firstLine="660" w:left="2880"/>
      </w:pPr>
      <w:r>
        <w:t>R J E Š E NJ E</w:t>
      </w:r>
    </w:p>
    <w:p w:rsidRDefault="00615013" w:rsidP="00615013" w:rsidR="00615013">
      <w:pPr>
        <w:jc w:val="center"/>
        <w:rPr>
          <w:b/>
        </w:rPr>
      </w:pPr>
    </w:p>
    <w:p w:rsidRDefault="00523D7C" w:rsidP="00F80FFD" w:rsidR="00523D7C">
      <w:pPr>
        <w:ind w:firstLine="708"/>
        <w:jc w:val="both"/>
      </w:pPr>
      <w:r w:rsidRPr="00CB0AE4">
        <w:t xml:space="preserve">TRGOVAČKI SUD U ZAGREBU  po sucu Anti Galiću, kao stečajnom sucu, u stečajnom postupku nad </w:t>
      </w:r>
      <w:r w:rsidR="00F80FFD" w:rsidRPr="004F266C">
        <w:t xml:space="preserve">Stečajnom masom </w:t>
      </w:r>
      <w:r w:rsidR="00F80FFD">
        <w:t>iza</w:t>
      </w:r>
      <w:r w:rsidR="00F80FFD" w:rsidRPr="004F266C">
        <w:t xml:space="preserve"> NARODNE NOVINE-PRESS d.o.o., </w:t>
      </w:r>
      <w:r w:rsidR="00422519">
        <w:t xml:space="preserve">u stečaju, </w:t>
      </w:r>
      <w:r w:rsidR="00F80FFD" w:rsidRPr="004F266C">
        <w:t xml:space="preserve">Zagreb, Slavonska avenija 4, </w:t>
      </w:r>
      <w:r>
        <w:t>dana</w:t>
      </w:r>
      <w:r w:rsidRPr="007C2C57">
        <w:t xml:space="preserve"> </w:t>
      </w:r>
      <w:r w:rsidR="00F80FFD">
        <w:t>25.listopada</w:t>
      </w:r>
      <w:r>
        <w:t xml:space="preserve"> 2018.</w:t>
      </w:r>
    </w:p>
    <w:p w:rsidRDefault="00615013" w:rsidP="00523D7C" w:rsidR="00615013">
      <w:pPr>
        <w:jc w:val="both"/>
        <w:rPr>
          <w:b/>
          <w:bCs/>
          <w:noProof w:val="false"/>
          <w:sz w:val="40"/>
          <w:szCs w:val="40"/>
        </w:rPr>
      </w:pPr>
    </w:p>
    <w:p w:rsidRDefault="00615013" w:rsidP="00615013" w:rsidR="00615013">
      <w:pPr>
        <w:overflowPunct w:val="false"/>
        <w:autoSpaceDE w:val="false"/>
        <w:autoSpaceDN w:val="false"/>
        <w:jc w:val="center"/>
        <w:rPr>
          <w:noProof w:val="false"/>
        </w:rPr>
      </w:pPr>
      <w:r>
        <w:rPr>
          <w:b/>
          <w:bCs/>
          <w:noProof w:val="false"/>
        </w:rPr>
        <w:t>r i j e š i o     j e</w:t>
      </w:r>
    </w:p>
    <w:p w:rsidRDefault="00615013" w:rsidP="00615013" w:rsidR="00615013">
      <w:pPr>
        <w:overflowPunct w:val="false"/>
        <w:autoSpaceDE w:val="false"/>
        <w:autoSpaceDN w:val="false"/>
        <w:jc w:val="center"/>
        <w:rPr>
          <w:noProof w:val="false"/>
        </w:rPr>
      </w:pPr>
      <w:r>
        <w:rPr>
          <w:b/>
          <w:bCs/>
          <w:noProof w:val="false"/>
        </w:rPr>
        <w:t> </w:t>
      </w:r>
    </w:p>
    <w:p w:rsidRDefault="00367514" w:rsidP="00367514" w:rsidR="00615013">
      <w:pPr>
        <w:overflowPunct w:val="false"/>
        <w:autoSpaceDE w:val="false"/>
        <w:autoSpaceDN w:val="false"/>
        <w:ind w:firstLine="708"/>
        <w:jc w:val="both"/>
        <w:rPr>
          <w:noProof w:val="false"/>
        </w:rPr>
      </w:pPr>
      <w:r>
        <w:rPr>
          <w:noProof w:val="false"/>
        </w:rPr>
        <w:t xml:space="preserve">I. </w:t>
      </w:r>
      <w:r w:rsidR="00615013">
        <w:rPr>
          <w:noProof w:val="false"/>
        </w:rPr>
        <w:t xml:space="preserve">U stečajnom postupku nad </w:t>
      </w:r>
      <w:r w:rsidR="0078149E" w:rsidRPr="004F266C">
        <w:t xml:space="preserve">Stečajnom masom </w:t>
      </w:r>
      <w:r w:rsidR="0078149E">
        <w:t>iza</w:t>
      </w:r>
      <w:r w:rsidR="0078149E" w:rsidRPr="004F266C">
        <w:t xml:space="preserve"> NARODNE NOVINE-PRESS d.o.o., </w:t>
      </w:r>
      <w:r w:rsidR="00422519">
        <w:t xml:space="preserve">u stečaju, </w:t>
      </w:r>
      <w:r w:rsidR="0078149E" w:rsidRPr="004F266C">
        <w:t>Zagreb, Slavonska avenija 4</w:t>
      </w:r>
      <w:r w:rsidR="0078149E">
        <w:t>.</w:t>
      </w:r>
      <w:r w:rsidR="00615013">
        <w:rPr>
          <w:noProof w:val="false"/>
        </w:rPr>
        <w:t xml:space="preserve">, nastavlja se stečajni postupak  radi naknadne diobe. </w:t>
      </w:r>
    </w:p>
    <w:p w:rsidRDefault="00A87F7B" w:rsidP="00A87F7B" w:rsidR="00A87F7B" w:rsidRPr="00C575B9">
      <w:pPr>
        <w:ind w:firstLine="720"/>
        <w:jc w:val="both"/>
      </w:pPr>
      <w:r>
        <w:t>I</w:t>
      </w:r>
      <w:r w:rsidRPr="00C575B9">
        <w:t>I.</w:t>
      </w:r>
      <w:r>
        <w:t xml:space="preserve"> </w:t>
      </w:r>
      <w:r w:rsidR="0078149E" w:rsidRPr="004F266C">
        <w:t>Stečajn</w:t>
      </w:r>
      <w:r w:rsidR="009B6D6E">
        <w:t>a</w:t>
      </w:r>
      <w:r w:rsidR="0078149E" w:rsidRPr="004F266C">
        <w:t xml:space="preserve"> mas</w:t>
      </w:r>
      <w:r w:rsidR="009B6D6E">
        <w:t>a</w:t>
      </w:r>
      <w:r w:rsidR="0078149E" w:rsidRPr="004F266C">
        <w:t xml:space="preserve"> </w:t>
      </w:r>
      <w:r w:rsidR="0078149E">
        <w:t>iza</w:t>
      </w:r>
      <w:r w:rsidR="0078149E" w:rsidRPr="004F266C">
        <w:t xml:space="preserve"> NARODNE NOVINE-PRESS d.o.o., </w:t>
      </w:r>
      <w:r w:rsidR="00422519">
        <w:t xml:space="preserve">u stečaju, </w:t>
      </w:r>
      <w:r w:rsidR="0078149E" w:rsidRPr="004F266C">
        <w:t>Zagreb, Slavonska avenija 4</w:t>
      </w:r>
      <w:r w:rsidR="0078149E">
        <w:t>.</w:t>
      </w:r>
      <w:r w:rsidRPr="00C575B9">
        <w:t>, upisuje se u sudski registar</w:t>
      </w:r>
    </w:p>
    <w:p w:rsidRDefault="00FB3581" w:rsidP="002B5FDF" w:rsidR="002B5FDF" w:rsidRPr="005B1DD0">
      <w:pPr>
        <w:ind w:firstLine="709"/>
        <w:jc w:val="both"/>
      </w:pPr>
      <w:r>
        <w:t>I</w:t>
      </w:r>
      <w:r w:rsidR="00A87F7B" w:rsidRPr="00312BC6">
        <w:t xml:space="preserve">II. </w:t>
      </w:r>
      <w:r w:rsidR="0078149E" w:rsidRPr="004F266C">
        <w:t>Stečajn</w:t>
      </w:r>
      <w:r w:rsidR="009B6D6E">
        <w:t>u</w:t>
      </w:r>
      <w:r w:rsidR="0078149E" w:rsidRPr="004F266C">
        <w:t xml:space="preserve"> mas</w:t>
      </w:r>
      <w:r w:rsidR="009B6D6E">
        <w:t>u</w:t>
      </w:r>
      <w:r w:rsidR="0078149E" w:rsidRPr="004F266C">
        <w:t xml:space="preserve"> </w:t>
      </w:r>
      <w:r w:rsidR="0078149E">
        <w:t>iza</w:t>
      </w:r>
      <w:r w:rsidR="0078149E" w:rsidRPr="004F266C">
        <w:t xml:space="preserve"> NARODNE NOVINE-PRESS d.o.o., </w:t>
      </w:r>
      <w:r w:rsidR="00422519">
        <w:t xml:space="preserve">u stečaju, </w:t>
      </w:r>
      <w:r w:rsidR="0078149E" w:rsidRPr="004F266C">
        <w:t>Zagreb, Slavonska avenija 4</w:t>
      </w:r>
      <w:r w:rsidR="00CF484E">
        <w:t xml:space="preserve"> nastavlja zastupati dosadašnj</w:t>
      </w:r>
      <w:r w:rsidR="009B6D6E">
        <w:t>i</w:t>
      </w:r>
      <w:r w:rsidR="00CF484E">
        <w:t xml:space="preserve"> stečajn</w:t>
      </w:r>
      <w:r w:rsidR="009B6D6E">
        <w:t>i</w:t>
      </w:r>
      <w:r w:rsidR="00CF484E">
        <w:t xml:space="preserve"> u</w:t>
      </w:r>
      <w:r w:rsidR="00A4462E">
        <w:t>prav</w:t>
      </w:r>
      <w:r w:rsidR="00CF484E">
        <w:t>itelj</w:t>
      </w:r>
      <w:r w:rsidR="009B6D6E">
        <w:t xml:space="preserve"> Maroje Stjepović iz Zagreba, Preradovićeva ulica 25.</w:t>
      </w:r>
      <w:r w:rsidR="002B5FDF" w:rsidRPr="005B1DD0">
        <w:t xml:space="preserve">, OIB </w:t>
      </w:r>
      <w:r w:rsidR="009B6D6E">
        <w:t>57640555089</w:t>
      </w:r>
      <w:r w:rsidR="002B5FDF" w:rsidRPr="005B1DD0">
        <w:t>.</w:t>
      </w:r>
    </w:p>
    <w:p w:rsidRDefault="00351FD7" w:rsidP="00615013" w:rsidR="00351FD7">
      <w:pPr>
        <w:overflowPunct w:val="false"/>
        <w:autoSpaceDE w:val="false"/>
        <w:autoSpaceDN w:val="false"/>
        <w:jc w:val="center"/>
        <w:rPr>
          <w:i/>
          <w:noProof w:val="false"/>
        </w:rPr>
      </w:pPr>
    </w:p>
    <w:p w:rsidRDefault="00D94DC3" w:rsidP="00615013" w:rsidR="00D94DC3">
      <w:pPr>
        <w:overflowPunct w:val="false"/>
        <w:autoSpaceDE w:val="false"/>
        <w:autoSpaceDN w:val="false"/>
        <w:jc w:val="center"/>
        <w:rPr>
          <w:i/>
          <w:noProof w:val="false"/>
        </w:rPr>
      </w:pPr>
    </w:p>
    <w:p w:rsidRDefault="00615013" w:rsidP="00615013" w:rsidR="00615013" w:rsidRPr="00351FD7">
      <w:pPr>
        <w:overflowPunct w:val="false"/>
        <w:autoSpaceDE w:val="false"/>
        <w:autoSpaceDN w:val="false"/>
        <w:jc w:val="center"/>
        <w:rPr>
          <w:noProof w:val="false"/>
        </w:rPr>
      </w:pPr>
      <w:r w:rsidRPr="00351FD7">
        <w:rPr>
          <w:noProof w:val="false"/>
        </w:rPr>
        <w:t>Obrazloženje</w:t>
      </w:r>
    </w:p>
    <w:p w:rsidRDefault="00615013" w:rsidP="00615013" w:rsidR="00615013" w:rsidRPr="00351FD7">
      <w:pPr>
        <w:overflowPunct w:val="false"/>
        <w:autoSpaceDE w:val="false"/>
        <w:autoSpaceDN w:val="false"/>
        <w:jc w:val="center"/>
        <w:rPr>
          <w:noProof w:val="false"/>
        </w:rPr>
      </w:pPr>
      <w:r w:rsidRPr="00351FD7">
        <w:rPr>
          <w:noProof w:val="false"/>
        </w:rPr>
        <w:t> </w:t>
      </w:r>
    </w:p>
    <w:p w:rsidRDefault="00043C43" w:rsidP="00F26F8D" w:rsidR="00043C43">
      <w:pPr>
        <w:ind w:firstLine="708"/>
        <w:jc w:val="both"/>
      </w:pPr>
      <w:r>
        <w:t>Uvidom u spis utvrđeno je kako slijedi:</w:t>
      </w:r>
    </w:p>
    <w:p w:rsidRDefault="00F26F8D" w:rsidP="00F26F8D" w:rsidR="00F26F8D">
      <w:pPr>
        <w:ind w:firstLine="708"/>
        <w:jc w:val="both"/>
      </w:pPr>
      <w:r w:rsidRPr="00351FD7">
        <w:t xml:space="preserve">-rješenjem ovog suda </w:t>
      </w:r>
      <w:r w:rsidR="00043C43">
        <w:t>15.svibnja</w:t>
      </w:r>
      <w:r>
        <w:t xml:space="preserve"> </w:t>
      </w:r>
      <w:r w:rsidR="00043C43">
        <w:t>2013</w:t>
      </w:r>
      <w:r>
        <w:t>.,</w:t>
      </w:r>
      <w:r w:rsidRPr="00351FD7">
        <w:t xml:space="preserve">  poslovni broj St-</w:t>
      </w:r>
      <w:r w:rsidR="00043C43">
        <w:t>690/12</w:t>
      </w:r>
      <w:r w:rsidRPr="00351FD7">
        <w:t xml:space="preserve"> </w:t>
      </w:r>
      <w:r>
        <w:t xml:space="preserve">zaključen je stečajni postupak  nad </w:t>
      </w:r>
      <w:r w:rsidR="00A30C13">
        <w:t>dužnikom</w:t>
      </w:r>
      <w:r w:rsidR="00422519" w:rsidRPr="00422519">
        <w:t xml:space="preserve"> </w:t>
      </w:r>
      <w:r w:rsidR="00422519" w:rsidRPr="004F266C">
        <w:t xml:space="preserve">NARODNE NOVINE-PRESS d.o.o., </w:t>
      </w:r>
      <w:r w:rsidR="00422519">
        <w:t xml:space="preserve">u stečaju </w:t>
      </w:r>
      <w:r w:rsidR="00422519" w:rsidRPr="004F266C">
        <w:t>Zagreb, Slavonska avenija 4</w:t>
      </w:r>
      <w:r w:rsidR="00422519">
        <w:t>.</w:t>
      </w:r>
      <w:r>
        <w:t xml:space="preserve"> temeljem članka </w:t>
      </w:r>
      <w:r w:rsidR="00422519">
        <w:t>203</w:t>
      </w:r>
      <w:r>
        <w:t>. Stečajnog zakona ( N.N. br. 44/96, 29/99, 129/00, 123/03, 82/06,  116/10, 25/12 i 133/12 dalje: SZ) koji Zakon se u ovom postupku primjenjuje temeljem odredbe članka 441. stavak 1. Stečajnog zakona (N.N.br.71/15</w:t>
      </w:r>
      <w:r w:rsidR="00A30C13">
        <w:t xml:space="preserve"> i 104/17</w:t>
      </w:r>
      <w:r>
        <w:t xml:space="preserve">) </w:t>
      </w:r>
    </w:p>
    <w:p w:rsidRDefault="00F26F8D" w:rsidP="00A4462E" w:rsidR="00F26F8D">
      <w:pPr>
        <w:ind w:firstLine="708"/>
        <w:jc w:val="both"/>
      </w:pPr>
      <w:r>
        <w:t xml:space="preserve">-podneskom od </w:t>
      </w:r>
      <w:r w:rsidR="00BB7E25">
        <w:t>6.rujna</w:t>
      </w:r>
      <w:r>
        <w:t xml:space="preserve"> 201</w:t>
      </w:r>
      <w:r w:rsidR="00A30C13">
        <w:t>8</w:t>
      </w:r>
      <w:r>
        <w:t>. stečajn</w:t>
      </w:r>
      <w:r w:rsidR="00BB7E25">
        <w:t>i</w:t>
      </w:r>
      <w:r w:rsidR="00A30C13">
        <w:t xml:space="preserve"> </w:t>
      </w:r>
      <w:r>
        <w:t>je upravitelj predložio nastavak postupka radi nakndno pronađene stečajne mase</w:t>
      </w:r>
      <w:r w:rsidR="00A4462E">
        <w:t xml:space="preserve"> – </w:t>
      </w:r>
      <w:r w:rsidR="00BB7E25">
        <w:t>naplaćene tražbine u iznosu 350.578,59 kn, te oslobođene rezervacije iznosa 57.000,00 kn koji se nalazi na deopozitu suda.</w:t>
      </w:r>
    </w:p>
    <w:p w:rsidRDefault="00F26F8D" w:rsidP="00F26F8D" w:rsidR="00F26F8D">
      <w:pPr>
        <w:ind w:firstLine="708"/>
        <w:jc w:val="both"/>
      </w:pPr>
    </w:p>
    <w:p w:rsidRDefault="00F26F8D" w:rsidP="00F26F8D" w:rsidR="00F26F8D">
      <w:pPr>
        <w:overflowPunct w:val="false"/>
        <w:autoSpaceDE w:val="false"/>
        <w:autoSpaceDN w:val="false"/>
        <w:ind w:firstLine="708"/>
        <w:jc w:val="both"/>
        <w:rPr>
          <w:noProof w:val="false"/>
        </w:rPr>
      </w:pPr>
      <w:r w:rsidRPr="00351FD7">
        <w:rPr>
          <w:noProof w:val="false"/>
        </w:rPr>
        <w:t xml:space="preserve">Prema odredbi čl. </w:t>
      </w:r>
      <w:r>
        <w:rPr>
          <w:noProof w:val="false"/>
        </w:rPr>
        <w:t xml:space="preserve">199. stavak 1. SZ-a stečajni sudac će </w:t>
      </w:r>
      <w:r w:rsidRPr="00351FD7">
        <w:rPr>
          <w:noProof w:val="false"/>
        </w:rPr>
        <w:t>na prijedlog stečajnog upravitelja, kojeg od stečajnih vjerovnika ili po službenoj dužnosti odrediti nastavak postupka radi naknadne diobe ako se nakon završnog ročišta</w:t>
      </w:r>
      <w:r>
        <w:rPr>
          <w:noProof w:val="false"/>
        </w:rPr>
        <w:t xml:space="preserve">: 1.stvore uvjeti da se zadržani iznosi podjele stečajnim vjerovnicima, 2.iznosi koji su isplaćeni iz stečajne mase vrate natrag u masu i 3. </w:t>
      </w:r>
      <w:r w:rsidRPr="00351FD7">
        <w:rPr>
          <w:noProof w:val="false"/>
        </w:rPr>
        <w:t xml:space="preserve"> pronađe imovina koja ulazi u stečajnu masu.</w:t>
      </w:r>
    </w:p>
    <w:p w:rsidRDefault="00F26F8D" w:rsidP="00F26F8D" w:rsidR="00F26F8D">
      <w:pPr>
        <w:overflowPunct w:val="false"/>
        <w:autoSpaceDE w:val="false"/>
        <w:autoSpaceDN w:val="false"/>
        <w:ind w:firstLine="708"/>
        <w:jc w:val="both"/>
        <w:rPr>
          <w:noProof w:val="false"/>
        </w:rPr>
      </w:pPr>
    </w:p>
    <w:p w:rsidRDefault="00F26F8D" w:rsidP="00F26F8D" w:rsidR="00F26F8D">
      <w:pPr>
        <w:overflowPunct w:val="false"/>
        <w:autoSpaceDE w:val="false"/>
        <w:autoSpaceDN w:val="false"/>
        <w:ind w:firstLine="708"/>
        <w:jc w:val="both"/>
        <w:rPr>
          <w:noProof w:val="false"/>
        </w:rPr>
      </w:pPr>
      <w:r>
        <w:rPr>
          <w:noProof w:val="false"/>
        </w:rPr>
        <w:t>Kako je dakle stečajni upravitelj naknadno pronašao stečajnu masu dužnika, te kako je ta naknadno pronađena stečajna masa po ocjeni stečajnog upravitelja dostatna za namirenje troškova postupka (stavak 3. članka 199.) temeljem naprijed citiranog  članka 199. stavak 1. SZ riješeno je kao pod toč.I.</w:t>
      </w:r>
    </w:p>
    <w:p w:rsidRDefault="00A4462E" w:rsidP="00F26F8D" w:rsidR="00F26F8D">
      <w:pPr>
        <w:overflowPunct w:val="false"/>
        <w:autoSpaceDE w:val="false"/>
        <w:autoSpaceDN w:val="false"/>
        <w:ind w:firstLine="708"/>
        <w:jc w:val="both"/>
      </w:pPr>
      <w:r>
        <w:lastRenderedPageBreak/>
        <w:t>Stečajn</w:t>
      </w:r>
      <w:r w:rsidR="00BB7E25">
        <w:t>i upravitelj Maroje Stjepović iz Zagreba</w:t>
      </w:r>
      <w:r>
        <w:rPr>
          <w:noProof w:val="false"/>
        </w:rPr>
        <w:t xml:space="preserve"> </w:t>
      </w:r>
      <w:r w:rsidR="00F26F8D">
        <w:rPr>
          <w:noProof w:val="false"/>
        </w:rPr>
        <w:t>imenovan metodom ručnog odabira  obzirom je upravo taj stečajni upravitelj obavljao dužnost stečajnog upravitelja prilikom zaključenja stečajnog postupka.</w:t>
      </w:r>
      <w:r w:rsidR="00F26F8D">
        <w:t xml:space="preserve"> </w:t>
      </w:r>
    </w:p>
    <w:p w:rsidRDefault="00615013" w:rsidP="00615013" w:rsidR="00615013" w:rsidRPr="00351FD7">
      <w:pPr>
        <w:ind w:firstLine="720"/>
        <w:jc w:val="both"/>
      </w:pPr>
    </w:p>
    <w:p w:rsidRDefault="00615013" w:rsidP="00615013" w:rsidR="00615013" w:rsidRPr="00351FD7">
      <w:pPr>
        <w:overflowPunct w:val="false"/>
        <w:autoSpaceDE w:val="false"/>
        <w:autoSpaceDN w:val="false"/>
        <w:jc w:val="center"/>
        <w:rPr>
          <w:bCs/>
          <w:noProof w:val="false"/>
        </w:rPr>
      </w:pPr>
      <w:r w:rsidRPr="00351FD7">
        <w:rPr>
          <w:bCs/>
          <w:noProof w:val="false"/>
        </w:rPr>
        <w:t xml:space="preserve">Zagreb,  </w:t>
      </w:r>
      <w:r w:rsidR="00BB7E25">
        <w:rPr>
          <w:bCs/>
          <w:noProof w:val="false"/>
        </w:rPr>
        <w:t>25.listopada</w:t>
      </w:r>
      <w:r w:rsidRPr="00351FD7">
        <w:rPr>
          <w:bCs/>
          <w:noProof w:val="false"/>
        </w:rPr>
        <w:t xml:space="preserve"> 201</w:t>
      </w:r>
      <w:r w:rsidR="00910672">
        <w:rPr>
          <w:bCs/>
          <w:noProof w:val="false"/>
        </w:rPr>
        <w:t>8</w:t>
      </w:r>
      <w:r w:rsidRPr="00351FD7">
        <w:rPr>
          <w:bCs/>
          <w:noProof w:val="false"/>
        </w:rPr>
        <w:t>.</w:t>
      </w:r>
    </w:p>
    <w:p w:rsidRDefault="00615013" w:rsidP="00615013" w:rsidR="00615013" w:rsidRPr="00351FD7">
      <w:pPr>
        <w:overflowPunct w:val="false"/>
        <w:autoSpaceDE w:val="false"/>
        <w:autoSpaceDN w:val="false"/>
        <w:ind w:firstLine="720" w:left="3600"/>
        <w:jc w:val="both"/>
        <w:rPr>
          <w:noProof w:val="false"/>
        </w:rPr>
      </w:pPr>
      <w:r w:rsidRPr="00351FD7">
        <w:rPr>
          <w:noProof w:val="false"/>
        </w:rPr>
        <w:t xml:space="preserve">                        </w:t>
      </w:r>
    </w:p>
    <w:p w:rsidRDefault="00615013" w:rsidP="00F979E1" w:rsidR="00615013" w:rsidRPr="00351FD7">
      <w:pPr>
        <w:overflowPunct w:val="false"/>
        <w:autoSpaceDE w:val="false"/>
        <w:autoSpaceDN w:val="false"/>
        <w:ind w:firstLine="720" w:left="5040"/>
        <w:jc w:val="right"/>
        <w:rPr>
          <w:noProof w:val="false"/>
        </w:rPr>
      </w:pPr>
      <w:r w:rsidRPr="00351FD7">
        <w:rPr>
          <w:noProof w:val="false"/>
        </w:rPr>
        <w:t xml:space="preserve">               SUDAC:</w:t>
      </w:r>
    </w:p>
    <w:p w:rsidRDefault="00615013" w:rsidP="00F979E1" w:rsidR="00615013" w:rsidRPr="00351FD7">
      <w:pPr>
        <w:overflowPunct w:val="false"/>
        <w:autoSpaceDE w:val="false"/>
        <w:autoSpaceDN w:val="false"/>
        <w:jc w:val="right"/>
        <w:rPr>
          <w:noProof w:val="false"/>
        </w:rPr>
      </w:pPr>
      <w:r w:rsidRPr="00351FD7">
        <w:rPr>
          <w:noProof w:val="false"/>
        </w:rPr>
        <w:t xml:space="preserve">               Ante Galić </w:t>
      </w:r>
      <w:r w:rsidR="00E4609C">
        <w:rPr>
          <w:noProof w:val="false"/>
        </w:rPr>
        <w:t>v.r.</w:t>
      </w:r>
    </w:p>
    <w:p w:rsidRDefault="00615013" w:rsidP="00615013" w:rsidR="00615013" w:rsidRPr="00351FD7">
      <w:pPr>
        <w:overflowPunct w:val="false"/>
        <w:autoSpaceDE w:val="false"/>
        <w:autoSpaceDN w:val="false"/>
        <w:jc w:val="both"/>
        <w:rPr>
          <w:noProof w:val="false"/>
        </w:rPr>
      </w:pPr>
      <w:r w:rsidRPr="00351FD7">
        <w:rPr>
          <w:bCs/>
          <w:noProof w:val="false"/>
        </w:rPr>
        <w:t>UPUTA O PRAVNOM LIJEKU:</w:t>
      </w:r>
    </w:p>
    <w:p w:rsidRDefault="00615013" w:rsidP="00615013" w:rsidR="00615013" w:rsidRPr="00351FD7">
      <w:pPr>
        <w:overflowPunct w:val="false"/>
        <w:autoSpaceDE w:val="false"/>
        <w:autoSpaceDN w:val="false"/>
        <w:jc w:val="both"/>
        <w:rPr>
          <w:noProof w:val="false"/>
        </w:rPr>
      </w:pPr>
      <w:r w:rsidRPr="00351FD7">
        <w:rPr>
          <w:noProof w:val="false"/>
        </w:rPr>
        <w:t xml:space="preserve">Protiv ovog rješenja dopuštena je žalba.  Žalba se podnosi ovom sudu u 2 primjerka za Visoki trgovački sud RH u roku od 8 dana. </w:t>
      </w:r>
    </w:p>
    <w:p w:rsidRDefault="00615013" w:rsidP="00615013" w:rsidR="00615013" w:rsidRPr="00351FD7">
      <w:pPr>
        <w:overflowPunct w:val="false"/>
        <w:autoSpaceDE w:val="false"/>
        <w:autoSpaceDN w:val="false"/>
        <w:jc w:val="both"/>
        <w:rPr>
          <w:noProof w:val="false"/>
        </w:rPr>
      </w:pPr>
    </w:p>
    <w:p w:rsidRDefault="00E4609C" w:rsidP="00E4609C" w:rsidR="00E4609C">
      <w:pPr>
        <w:ind w:firstLine="708" w:left="4248"/>
        <w:jc w:val="both"/>
      </w:pPr>
      <w:r>
        <w:t>Za točnost otpravka, ovlašteni službenik:</w:t>
      </w:r>
    </w:p>
    <w:p w:rsidRDefault="00E4609C" w:rsidP="00422EE0" w:rsidR="00E4609C">
      <w:pPr>
        <w:jc w:val="both"/>
      </w:pPr>
      <w:r>
        <w:t xml:space="preserve">               </w:t>
      </w:r>
      <w:r>
        <w:tab/>
      </w:r>
      <w:r>
        <w:tab/>
      </w:r>
      <w:r>
        <w:tab/>
      </w:r>
      <w:r>
        <w:tab/>
      </w:r>
      <w:r>
        <w:tab/>
      </w:r>
      <w:r>
        <w:tab/>
      </w:r>
      <w:r>
        <w:tab/>
      </w:r>
      <w:r>
        <w:tab/>
        <w:t>Valentina Delač</w:t>
      </w:r>
    </w:p>
    <w:p w:rsidRDefault="00615013" w:rsidP="00E4609C" w:rsidR="00615013" w:rsidRPr="00351FD7">
      <w:pPr>
        <w:overflowPunct w:val="false"/>
        <w:autoSpaceDE w:val="false"/>
        <w:autoSpaceDN w:val="false"/>
        <w:ind w:left="720"/>
        <w:jc w:val="both"/>
        <w:rPr>
          <w:noProof w:val="false"/>
        </w:rPr>
      </w:pPr>
    </w:p>
    <w:sectPr w:rsidSect="00F24B6E" w:rsidR="00615013" w:rsidRPr="00351FD7">
      <w:headerReference w:type="even" r:id="rId11"/>
      <w:headerReference w:type="default" r:id="rId12"/>
      <w:pgSz w:h="16838" w:w="11906"/>
      <w:pgMar w:gutter="0" w:footer="709" w:header="709" w:left="1418" w:bottom="51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4FB" w:rsidR="00C304FB">
      <w:r>
        <w:separator/>
      </w:r>
    </w:p>
  </w:endnote>
  <w:endnote w:id="0" w:type="continuationSeparator">
    <w:p w:rsidRDefault="00C304FB" w:rsidR="00C304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4FB" w:rsidR="00C304FB">
      <w:r>
        <w:separator/>
      </w:r>
    </w:p>
  </w:footnote>
  <w:footnote w:id="0" w:type="continuationSeparator">
    <w:p w:rsidRDefault="00C304FB" w:rsidR="00C304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609C">
      <w:rPr>
        <w:rStyle w:val="Brojstranice"/>
      </w:rPr>
      <w:t>2</w:t>
    </w:r>
    <w:r>
      <w:rPr>
        <w:rStyle w:val="Brojstranice"/>
      </w:rPr>
      <w:fldChar w:fldCharType="end"/>
    </w:r>
  </w:p>
  <w:p w:rsidRDefault="007422F4" w:rsidP="00EE0456" w:rsidR="007422F4" w:rsidRPr="00EE0456">
    <w:pPr>
      <w:pStyle w:val="Zaglavlje"/>
      <w:jc w:val="right"/>
    </w:pPr>
    <w:r>
      <w:rPr>
        <w:bCs/>
        <w:noProof w:val="false"/>
      </w:rPr>
      <w:t>40.-St-</w:t>
    </w:r>
    <w:r w:rsidR="00D94DC3">
      <w:rPr>
        <w:bCs/>
        <w:noProof w:val="false"/>
      </w:rPr>
      <w:t>690</w:t>
    </w:r>
    <w:r>
      <w:rPr>
        <w:bCs/>
        <w:noProof w:val="false"/>
      </w:rPr>
      <w:t>/</w:t>
    </w:r>
    <w:r w:rsidR="00AA08F7">
      <w:rPr>
        <w:bCs/>
        <w:noProof w:val="false"/>
      </w:rPr>
      <w:t>1</w:t>
    </w:r>
    <w:r w:rsidR="00D94DC3">
      <w:rPr>
        <w:bCs/>
        <w:noProof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3FC1341"/>
    <w:multiLevelType w:val="hybridMultilevel"/>
    <w:tmpl w:val="6986B5E4"/>
    <w:lvl w:tplc="8FD8C0B4"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56B7725"/>
    <w:multiLevelType w:val="hybridMultilevel"/>
    <w:tmpl w:val="6CB27B00"/>
    <w:lvl w:tplc="87204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CD9"/>
    <w:rsid w:val="00012E44"/>
    <w:rsid w:val="00012F37"/>
    <w:rsid w:val="0001422E"/>
    <w:rsid w:val="00014B55"/>
    <w:rsid w:val="0001579A"/>
    <w:rsid w:val="00015859"/>
    <w:rsid w:val="000162FF"/>
    <w:rsid w:val="000169D0"/>
    <w:rsid w:val="00016B1B"/>
    <w:rsid w:val="00022EFE"/>
    <w:rsid w:val="00026309"/>
    <w:rsid w:val="00027201"/>
    <w:rsid w:val="00031140"/>
    <w:rsid w:val="00031E9F"/>
    <w:rsid w:val="00032881"/>
    <w:rsid w:val="00034177"/>
    <w:rsid w:val="00035593"/>
    <w:rsid w:val="00035D1C"/>
    <w:rsid w:val="00036144"/>
    <w:rsid w:val="000369A8"/>
    <w:rsid w:val="00037C47"/>
    <w:rsid w:val="00042AAA"/>
    <w:rsid w:val="00043752"/>
    <w:rsid w:val="00043C43"/>
    <w:rsid w:val="0004465B"/>
    <w:rsid w:val="00044AEA"/>
    <w:rsid w:val="00046CB1"/>
    <w:rsid w:val="00046E6E"/>
    <w:rsid w:val="00047432"/>
    <w:rsid w:val="0004767E"/>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07DC"/>
    <w:rsid w:val="00081077"/>
    <w:rsid w:val="00081F4E"/>
    <w:rsid w:val="0008264D"/>
    <w:rsid w:val="000834D9"/>
    <w:rsid w:val="00083FD2"/>
    <w:rsid w:val="00084E9A"/>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B23"/>
    <w:rsid w:val="000E5076"/>
    <w:rsid w:val="000E5887"/>
    <w:rsid w:val="000E5BC7"/>
    <w:rsid w:val="000E5C00"/>
    <w:rsid w:val="000E66EA"/>
    <w:rsid w:val="000E6965"/>
    <w:rsid w:val="000F12B6"/>
    <w:rsid w:val="000F1A8A"/>
    <w:rsid w:val="000F1E9B"/>
    <w:rsid w:val="000F1F16"/>
    <w:rsid w:val="000F456D"/>
    <w:rsid w:val="000F6574"/>
    <w:rsid w:val="0010068A"/>
    <w:rsid w:val="00102825"/>
    <w:rsid w:val="00105335"/>
    <w:rsid w:val="00106BE1"/>
    <w:rsid w:val="0011010E"/>
    <w:rsid w:val="00110358"/>
    <w:rsid w:val="00110731"/>
    <w:rsid w:val="00111B95"/>
    <w:rsid w:val="00112493"/>
    <w:rsid w:val="00113007"/>
    <w:rsid w:val="00114E34"/>
    <w:rsid w:val="001158FC"/>
    <w:rsid w:val="00115A41"/>
    <w:rsid w:val="00116A66"/>
    <w:rsid w:val="00121E9F"/>
    <w:rsid w:val="0012266A"/>
    <w:rsid w:val="00123A48"/>
    <w:rsid w:val="0012432C"/>
    <w:rsid w:val="0012448C"/>
    <w:rsid w:val="00125F02"/>
    <w:rsid w:val="00133877"/>
    <w:rsid w:val="001343E3"/>
    <w:rsid w:val="00134D4C"/>
    <w:rsid w:val="00140B61"/>
    <w:rsid w:val="00140F9A"/>
    <w:rsid w:val="001465A0"/>
    <w:rsid w:val="00146856"/>
    <w:rsid w:val="001473FC"/>
    <w:rsid w:val="00150FC6"/>
    <w:rsid w:val="001516DF"/>
    <w:rsid w:val="00154308"/>
    <w:rsid w:val="00154C08"/>
    <w:rsid w:val="00154FCD"/>
    <w:rsid w:val="001602DD"/>
    <w:rsid w:val="00160CC1"/>
    <w:rsid w:val="0016106B"/>
    <w:rsid w:val="00162888"/>
    <w:rsid w:val="00162E90"/>
    <w:rsid w:val="00163282"/>
    <w:rsid w:val="00163BAD"/>
    <w:rsid w:val="00163F2E"/>
    <w:rsid w:val="00164267"/>
    <w:rsid w:val="00166892"/>
    <w:rsid w:val="00166FC4"/>
    <w:rsid w:val="001716A8"/>
    <w:rsid w:val="00174C85"/>
    <w:rsid w:val="00175C0C"/>
    <w:rsid w:val="001762B4"/>
    <w:rsid w:val="00177A65"/>
    <w:rsid w:val="00180873"/>
    <w:rsid w:val="00182CDE"/>
    <w:rsid w:val="00184491"/>
    <w:rsid w:val="0018530B"/>
    <w:rsid w:val="00186A1B"/>
    <w:rsid w:val="001919FE"/>
    <w:rsid w:val="00192070"/>
    <w:rsid w:val="00192A01"/>
    <w:rsid w:val="00192A20"/>
    <w:rsid w:val="00193C42"/>
    <w:rsid w:val="00193F30"/>
    <w:rsid w:val="001A08B2"/>
    <w:rsid w:val="001A23C6"/>
    <w:rsid w:val="001A415C"/>
    <w:rsid w:val="001A435C"/>
    <w:rsid w:val="001A5170"/>
    <w:rsid w:val="001A5283"/>
    <w:rsid w:val="001A604B"/>
    <w:rsid w:val="001A6A33"/>
    <w:rsid w:val="001A7183"/>
    <w:rsid w:val="001A7586"/>
    <w:rsid w:val="001A7CFC"/>
    <w:rsid w:val="001B0B48"/>
    <w:rsid w:val="001B2679"/>
    <w:rsid w:val="001B4511"/>
    <w:rsid w:val="001B497B"/>
    <w:rsid w:val="001B515D"/>
    <w:rsid w:val="001B52E7"/>
    <w:rsid w:val="001B6055"/>
    <w:rsid w:val="001B6CC8"/>
    <w:rsid w:val="001B7624"/>
    <w:rsid w:val="001C0DA9"/>
    <w:rsid w:val="001C0EEC"/>
    <w:rsid w:val="001C148D"/>
    <w:rsid w:val="001C229E"/>
    <w:rsid w:val="001C272C"/>
    <w:rsid w:val="001C58FB"/>
    <w:rsid w:val="001C5BD0"/>
    <w:rsid w:val="001C74AF"/>
    <w:rsid w:val="001D174D"/>
    <w:rsid w:val="001D2979"/>
    <w:rsid w:val="001D32D7"/>
    <w:rsid w:val="001D3303"/>
    <w:rsid w:val="001D3740"/>
    <w:rsid w:val="001D3BF4"/>
    <w:rsid w:val="001D5860"/>
    <w:rsid w:val="001D605B"/>
    <w:rsid w:val="001D659C"/>
    <w:rsid w:val="001D7830"/>
    <w:rsid w:val="001E1E1B"/>
    <w:rsid w:val="001E438C"/>
    <w:rsid w:val="001E4A05"/>
    <w:rsid w:val="001F02EC"/>
    <w:rsid w:val="001F1653"/>
    <w:rsid w:val="001F2349"/>
    <w:rsid w:val="001F3819"/>
    <w:rsid w:val="001F5CFE"/>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0BD"/>
    <w:rsid w:val="002962FD"/>
    <w:rsid w:val="002A01CF"/>
    <w:rsid w:val="002A1C34"/>
    <w:rsid w:val="002A3DEC"/>
    <w:rsid w:val="002A4079"/>
    <w:rsid w:val="002A6568"/>
    <w:rsid w:val="002B00ED"/>
    <w:rsid w:val="002B0139"/>
    <w:rsid w:val="002B1F02"/>
    <w:rsid w:val="002B2573"/>
    <w:rsid w:val="002B391D"/>
    <w:rsid w:val="002B5828"/>
    <w:rsid w:val="002B5FDF"/>
    <w:rsid w:val="002B6012"/>
    <w:rsid w:val="002B6EF5"/>
    <w:rsid w:val="002C3206"/>
    <w:rsid w:val="002C779B"/>
    <w:rsid w:val="002C7DFA"/>
    <w:rsid w:val="002D0724"/>
    <w:rsid w:val="002D07CB"/>
    <w:rsid w:val="002D502B"/>
    <w:rsid w:val="002D6CA5"/>
    <w:rsid w:val="002D733C"/>
    <w:rsid w:val="002E1495"/>
    <w:rsid w:val="002E20DD"/>
    <w:rsid w:val="002E2F4A"/>
    <w:rsid w:val="002E37A3"/>
    <w:rsid w:val="002E3D57"/>
    <w:rsid w:val="002E49EE"/>
    <w:rsid w:val="002E4D0A"/>
    <w:rsid w:val="002F18EB"/>
    <w:rsid w:val="002F2D73"/>
    <w:rsid w:val="002F5E45"/>
    <w:rsid w:val="002F65E1"/>
    <w:rsid w:val="002F6D64"/>
    <w:rsid w:val="002F6D97"/>
    <w:rsid w:val="002F7538"/>
    <w:rsid w:val="0030016E"/>
    <w:rsid w:val="00301E1C"/>
    <w:rsid w:val="003047BE"/>
    <w:rsid w:val="00305AC9"/>
    <w:rsid w:val="00307AB8"/>
    <w:rsid w:val="00307B10"/>
    <w:rsid w:val="00307DAF"/>
    <w:rsid w:val="00310031"/>
    <w:rsid w:val="0031142C"/>
    <w:rsid w:val="0031421C"/>
    <w:rsid w:val="0031558C"/>
    <w:rsid w:val="003163DE"/>
    <w:rsid w:val="00316FE3"/>
    <w:rsid w:val="00317280"/>
    <w:rsid w:val="0031767F"/>
    <w:rsid w:val="00317A95"/>
    <w:rsid w:val="00320FFE"/>
    <w:rsid w:val="003221EC"/>
    <w:rsid w:val="00322382"/>
    <w:rsid w:val="00322516"/>
    <w:rsid w:val="00322E9E"/>
    <w:rsid w:val="00324E8A"/>
    <w:rsid w:val="00330231"/>
    <w:rsid w:val="00331573"/>
    <w:rsid w:val="00332C03"/>
    <w:rsid w:val="00333E3B"/>
    <w:rsid w:val="0033419D"/>
    <w:rsid w:val="00334BE7"/>
    <w:rsid w:val="0033692F"/>
    <w:rsid w:val="00336DC2"/>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92D"/>
    <w:rsid w:val="00357397"/>
    <w:rsid w:val="003578C9"/>
    <w:rsid w:val="00357EC9"/>
    <w:rsid w:val="003602B2"/>
    <w:rsid w:val="00361DCB"/>
    <w:rsid w:val="003625B2"/>
    <w:rsid w:val="00363B34"/>
    <w:rsid w:val="003654B7"/>
    <w:rsid w:val="00365829"/>
    <w:rsid w:val="00365BD9"/>
    <w:rsid w:val="0036678F"/>
    <w:rsid w:val="00366998"/>
    <w:rsid w:val="003669A6"/>
    <w:rsid w:val="00366F79"/>
    <w:rsid w:val="0036721C"/>
    <w:rsid w:val="00367514"/>
    <w:rsid w:val="00367EF6"/>
    <w:rsid w:val="00370CFC"/>
    <w:rsid w:val="00370FF7"/>
    <w:rsid w:val="00371FBF"/>
    <w:rsid w:val="00373857"/>
    <w:rsid w:val="00375C07"/>
    <w:rsid w:val="00375C4E"/>
    <w:rsid w:val="0037661E"/>
    <w:rsid w:val="00377430"/>
    <w:rsid w:val="003774E3"/>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ED4"/>
    <w:rsid w:val="003B15C3"/>
    <w:rsid w:val="003B24CD"/>
    <w:rsid w:val="003B2962"/>
    <w:rsid w:val="003B3B3B"/>
    <w:rsid w:val="003B5A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AEF"/>
    <w:rsid w:val="003E2C6D"/>
    <w:rsid w:val="003E5855"/>
    <w:rsid w:val="003E5BEC"/>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2A54"/>
    <w:rsid w:val="00413CF0"/>
    <w:rsid w:val="004162DC"/>
    <w:rsid w:val="004169AE"/>
    <w:rsid w:val="0041796C"/>
    <w:rsid w:val="00417B22"/>
    <w:rsid w:val="00422519"/>
    <w:rsid w:val="004272DF"/>
    <w:rsid w:val="0043258A"/>
    <w:rsid w:val="004406CF"/>
    <w:rsid w:val="0044178B"/>
    <w:rsid w:val="00441BE6"/>
    <w:rsid w:val="00445456"/>
    <w:rsid w:val="00447C41"/>
    <w:rsid w:val="004501B8"/>
    <w:rsid w:val="00450E1C"/>
    <w:rsid w:val="00451C36"/>
    <w:rsid w:val="00452A3A"/>
    <w:rsid w:val="00452F4C"/>
    <w:rsid w:val="0045446F"/>
    <w:rsid w:val="00454684"/>
    <w:rsid w:val="004552EE"/>
    <w:rsid w:val="00463ECB"/>
    <w:rsid w:val="004649CB"/>
    <w:rsid w:val="00465D3D"/>
    <w:rsid w:val="004678CE"/>
    <w:rsid w:val="004678E6"/>
    <w:rsid w:val="00467D50"/>
    <w:rsid w:val="00470A05"/>
    <w:rsid w:val="00470DE8"/>
    <w:rsid w:val="004719E5"/>
    <w:rsid w:val="00472D88"/>
    <w:rsid w:val="004745A2"/>
    <w:rsid w:val="00475EE5"/>
    <w:rsid w:val="0047662D"/>
    <w:rsid w:val="004767F1"/>
    <w:rsid w:val="0047694E"/>
    <w:rsid w:val="00477738"/>
    <w:rsid w:val="0048099E"/>
    <w:rsid w:val="004810E9"/>
    <w:rsid w:val="004839F2"/>
    <w:rsid w:val="00483CB9"/>
    <w:rsid w:val="00490BC9"/>
    <w:rsid w:val="00490E96"/>
    <w:rsid w:val="004967BC"/>
    <w:rsid w:val="00497EF1"/>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63F5"/>
    <w:rsid w:val="004C7940"/>
    <w:rsid w:val="004C7A7F"/>
    <w:rsid w:val="004D119B"/>
    <w:rsid w:val="004D1EAE"/>
    <w:rsid w:val="004D3513"/>
    <w:rsid w:val="004D3B4E"/>
    <w:rsid w:val="004D403B"/>
    <w:rsid w:val="004D4D19"/>
    <w:rsid w:val="004D5D3C"/>
    <w:rsid w:val="004E0271"/>
    <w:rsid w:val="004E0A04"/>
    <w:rsid w:val="004E127E"/>
    <w:rsid w:val="004E1E73"/>
    <w:rsid w:val="004E1EA2"/>
    <w:rsid w:val="004E4841"/>
    <w:rsid w:val="004E6392"/>
    <w:rsid w:val="004E7D6B"/>
    <w:rsid w:val="004F47E7"/>
    <w:rsid w:val="004F5048"/>
    <w:rsid w:val="004F6EAE"/>
    <w:rsid w:val="005000C6"/>
    <w:rsid w:val="00500D73"/>
    <w:rsid w:val="00501E8C"/>
    <w:rsid w:val="005026F9"/>
    <w:rsid w:val="0050373F"/>
    <w:rsid w:val="00504390"/>
    <w:rsid w:val="005060B7"/>
    <w:rsid w:val="00506F70"/>
    <w:rsid w:val="00510102"/>
    <w:rsid w:val="0051072E"/>
    <w:rsid w:val="00510ABD"/>
    <w:rsid w:val="00511365"/>
    <w:rsid w:val="00514004"/>
    <w:rsid w:val="00515176"/>
    <w:rsid w:val="005155A4"/>
    <w:rsid w:val="00517F32"/>
    <w:rsid w:val="0052020C"/>
    <w:rsid w:val="00521916"/>
    <w:rsid w:val="00521DB4"/>
    <w:rsid w:val="00522ADE"/>
    <w:rsid w:val="00523477"/>
    <w:rsid w:val="00523D7C"/>
    <w:rsid w:val="00526FA5"/>
    <w:rsid w:val="00530EEF"/>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DC9"/>
    <w:rsid w:val="005B16CA"/>
    <w:rsid w:val="005B1755"/>
    <w:rsid w:val="005B2D0B"/>
    <w:rsid w:val="005B3141"/>
    <w:rsid w:val="005B37F6"/>
    <w:rsid w:val="005B37F9"/>
    <w:rsid w:val="005B690F"/>
    <w:rsid w:val="005B695B"/>
    <w:rsid w:val="005C041E"/>
    <w:rsid w:val="005C068F"/>
    <w:rsid w:val="005C11E4"/>
    <w:rsid w:val="005C2C6D"/>
    <w:rsid w:val="005C2F00"/>
    <w:rsid w:val="005C3CEA"/>
    <w:rsid w:val="005C3E9B"/>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31DA"/>
    <w:rsid w:val="005E5358"/>
    <w:rsid w:val="005E6F08"/>
    <w:rsid w:val="005E70AA"/>
    <w:rsid w:val="005F2D23"/>
    <w:rsid w:val="005F4857"/>
    <w:rsid w:val="005F56D1"/>
    <w:rsid w:val="005F5CEE"/>
    <w:rsid w:val="005F7760"/>
    <w:rsid w:val="005F7F30"/>
    <w:rsid w:val="0060022F"/>
    <w:rsid w:val="00600AB4"/>
    <w:rsid w:val="006012FD"/>
    <w:rsid w:val="006019B3"/>
    <w:rsid w:val="0060341A"/>
    <w:rsid w:val="0060543F"/>
    <w:rsid w:val="00605450"/>
    <w:rsid w:val="0060564C"/>
    <w:rsid w:val="00605ECB"/>
    <w:rsid w:val="00606E77"/>
    <w:rsid w:val="006075A2"/>
    <w:rsid w:val="00611013"/>
    <w:rsid w:val="00611B6A"/>
    <w:rsid w:val="00612694"/>
    <w:rsid w:val="006132FA"/>
    <w:rsid w:val="00613A10"/>
    <w:rsid w:val="00615013"/>
    <w:rsid w:val="006155A1"/>
    <w:rsid w:val="00615D08"/>
    <w:rsid w:val="00616934"/>
    <w:rsid w:val="00617474"/>
    <w:rsid w:val="00621736"/>
    <w:rsid w:val="00623222"/>
    <w:rsid w:val="00623F40"/>
    <w:rsid w:val="006271B2"/>
    <w:rsid w:val="00630D03"/>
    <w:rsid w:val="00632944"/>
    <w:rsid w:val="00633AA2"/>
    <w:rsid w:val="00635290"/>
    <w:rsid w:val="00635B18"/>
    <w:rsid w:val="0063615E"/>
    <w:rsid w:val="00642616"/>
    <w:rsid w:val="006429BC"/>
    <w:rsid w:val="00643D4C"/>
    <w:rsid w:val="00643DD8"/>
    <w:rsid w:val="0064548C"/>
    <w:rsid w:val="00645ABF"/>
    <w:rsid w:val="006473A0"/>
    <w:rsid w:val="00650A9D"/>
    <w:rsid w:val="00652B23"/>
    <w:rsid w:val="00653CC1"/>
    <w:rsid w:val="006550CD"/>
    <w:rsid w:val="00661203"/>
    <w:rsid w:val="0066126A"/>
    <w:rsid w:val="006639ED"/>
    <w:rsid w:val="00664D4A"/>
    <w:rsid w:val="00665CB8"/>
    <w:rsid w:val="0066706E"/>
    <w:rsid w:val="00667700"/>
    <w:rsid w:val="00671660"/>
    <w:rsid w:val="00672242"/>
    <w:rsid w:val="0067285D"/>
    <w:rsid w:val="006729E8"/>
    <w:rsid w:val="00673D6E"/>
    <w:rsid w:val="00674871"/>
    <w:rsid w:val="00674D70"/>
    <w:rsid w:val="0067613F"/>
    <w:rsid w:val="00680442"/>
    <w:rsid w:val="0068052A"/>
    <w:rsid w:val="00680A98"/>
    <w:rsid w:val="00681A93"/>
    <w:rsid w:val="00681E21"/>
    <w:rsid w:val="00683005"/>
    <w:rsid w:val="00684037"/>
    <w:rsid w:val="00684BE6"/>
    <w:rsid w:val="00685C1C"/>
    <w:rsid w:val="00686D16"/>
    <w:rsid w:val="0068701C"/>
    <w:rsid w:val="006870A4"/>
    <w:rsid w:val="00687AEC"/>
    <w:rsid w:val="00690CFA"/>
    <w:rsid w:val="006921A7"/>
    <w:rsid w:val="00692468"/>
    <w:rsid w:val="006940EE"/>
    <w:rsid w:val="00694370"/>
    <w:rsid w:val="00694DC1"/>
    <w:rsid w:val="00697135"/>
    <w:rsid w:val="0069742C"/>
    <w:rsid w:val="00697F67"/>
    <w:rsid w:val="006A1522"/>
    <w:rsid w:val="006A18AE"/>
    <w:rsid w:val="006A24A7"/>
    <w:rsid w:val="006A6B91"/>
    <w:rsid w:val="006A6F61"/>
    <w:rsid w:val="006A7261"/>
    <w:rsid w:val="006A74F2"/>
    <w:rsid w:val="006A7B88"/>
    <w:rsid w:val="006B0427"/>
    <w:rsid w:val="006B05A8"/>
    <w:rsid w:val="006B0DB4"/>
    <w:rsid w:val="006B13F3"/>
    <w:rsid w:val="006B25EB"/>
    <w:rsid w:val="006B2C86"/>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5E5A"/>
    <w:rsid w:val="006E5EBB"/>
    <w:rsid w:val="006E6F42"/>
    <w:rsid w:val="006F05BE"/>
    <w:rsid w:val="006F33A7"/>
    <w:rsid w:val="006F3D2C"/>
    <w:rsid w:val="006F6487"/>
    <w:rsid w:val="006F69BA"/>
    <w:rsid w:val="006F790E"/>
    <w:rsid w:val="006F7BA3"/>
    <w:rsid w:val="0070114C"/>
    <w:rsid w:val="007022FF"/>
    <w:rsid w:val="00704C27"/>
    <w:rsid w:val="00705A3F"/>
    <w:rsid w:val="0071026F"/>
    <w:rsid w:val="00714491"/>
    <w:rsid w:val="00716E3E"/>
    <w:rsid w:val="0071751E"/>
    <w:rsid w:val="0072027C"/>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D32"/>
    <w:rsid w:val="007430C5"/>
    <w:rsid w:val="00745804"/>
    <w:rsid w:val="00746F64"/>
    <w:rsid w:val="0075207F"/>
    <w:rsid w:val="00753503"/>
    <w:rsid w:val="00753AD5"/>
    <w:rsid w:val="00753AEE"/>
    <w:rsid w:val="00753F2A"/>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49E"/>
    <w:rsid w:val="00781C08"/>
    <w:rsid w:val="007820F6"/>
    <w:rsid w:val="00783469"/>
    <w:rsid w:val="00784AF2"/>
    <w:rsid w:val="007864FA"/>
    <w:rsid w:val="00786C24"/>
    <w:rsid w:val="00792CB1"/>
    <w:rsid w:val="007935D6"/>
    <w:rsid w:val="00796052"/>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C1A31"/>
    <w:rsid w:val="007C38DC"/>
    <w:rsid w:val="007C50AB"/>
    <w:rsid w:val="007C5A3A"/>
    <w:rsid w:val="007C600E"/>
    <w:rsid w:val="007C7505"/>
    <w:rsid w:val="007D1FE3"/>
    <w:rsid w:val="007D37AD"/>
    <w:rsid w:val="007D3A8B"/>
    <w:rsid w:val="007D3BAD"/>
    <w:rsid w:val="007E0201"/>
    <w:rsid w:val="007E053F"/>
    <w:rsid w:val="007E0B24"/>
    <w:rsid w:val="007E0CB3"/>
    <w:rsid w:val="007E1279"/>
    <w:rsid w:val="007E28B0"/>
    <w:rsid w:val="007E51A8"/>
    <w:rsid w:val="007E617F"/>
    <w:rsid w:val="007E6939"/>
    <w:rsid w:val="007F04E8"/>
    <w:rsid w:val="007F05B5"/>
    <w:rsid w:val="007F5FF4"/>
    <w:rsid w:val="00801B26"/>
    <w:rsid w:val="00803402"/>
    <w:rsid w:val="008044EB"/>
    <w:rsid w:val="008048F0"/>
    <w:rsid w:val="00807CEE"/>
    <w:rsid w:val="008109D5"/>
    <w:rsid w:val="008111B8"/>
    <w:rsid w:val="0081131A"/>
    <w:rsid w:val="00815A66"/>
    <w:rsid w:val="00815C04"/>
    <w:rsid w:val="00817F6E"/>
    <w:rsid w:val="00820278"/>
    <w:rsid w:val="008202AB"/>
    <w:rsid w:val="00824379"/>
    <w:rsid w:val="00824D0B"/>
    <w:rsid w:val="00825241"/>
    <w:rsid w:val="008256D6"/>
    <w:rsid w:val="00827935"/>
    <w:rsid w:val="00827E82"/>
    <w:rsid w:val="00830298"/>
    <w:rsid w:val="008315AE"/>
    <w:rsid w:val="00831C06"/>
    <w:rsid w:val="00831CE0"/>
    <w:rsid w:val="00833554"/>
    <w:rsid w:val="00834D6F"/>
    <w:rsid w:val="00836481"/>
    <w:rsid w:val="00841A9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7BD5"/>
    <w:rsid w:val="008600BD"/>
    <w:rsid w:val="00860ED0"/>
    <w:rsid w:val="00861237"/>
    <w:rsid w:val="00862E23"/>
    <w:rsid w:val="00863687"/>
    <w:rsid w:val="00863A95"/>
    <w:rsid w:val="00870DB0"/>
    <w:rsid w:val="00872DA6"/>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51E7"/>
    <w:rsid w:val="008A568C"/>
    <w:rsid w:val="008A6156"/>
    <w:rsid w:val="008A67CD"/>
    <w:rsid w:val="008A6907"/>
    <w:rsid w:val="008B143F"/>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E6D0E"/>
    <w:rsid w:val="008F0D2E"/>
    <w:rsid w:val="008F206F"/>
    <w:rsid w:val="008F309B"/>
    <w:rsid w:val="008F3332"/>
    <w:rsid w:val="008F3E58"/>
    <w:rsid w:val="008F4DC6"/>
    <w:rsid w:val="008F5913"/>
    <w:rsid w:val="008F61D8"/>
    <w:rsid w:val="008F6E7C"/>
    <w:rsid w:val="00900078"/>
    <w:rsid w:val="009004DB"/>
    <w:rsid w:val="00901319"/>
    <w:rsid w:val="0090554F"/>
    <w:rsid w:val="009066AA"/>
    <w:rsid w:val="009066D6"/>
    <w:rsid w:val="00906A58"/>
    <w:rsid w:val="00910672"/>
    <w:rsid w:val="00910DA1"/>
    <w:rsid w:val="00911125"/>
    <w:rsid w:val="00912172"/>
    <w:rsid w:val="00915BDC"/>
    <w:rsid w:val="009167F5"/>
    <w:rsid w:val="00916B95"/>
    <w:rsid w:val="00917076"/>
    <w:rsid w:val="0091765A"/>
    <w:rsid w:val="009177D4"/>
    <w:rsid w:val="009179E0"/>
    <w:rsid w:val="0092362C"/>
    <w:rsid w:val="00925101"/>
    <w:rsid w:val="009253C9"/>
    <w:rsid w:val="00926B12"/>
    <w:rsid w:val="009276C5"/>
    <w:rsid w:val="00930A47"/>
    <w:rsid w:val="00931B1E"/>
    <w:rsid w:val="00931D1F"/>
    <w:rsid w:val="00931DA4"/>
    <w:rsid w:val="00931EBF"/>
    <w:rsid w:val="0093233F"/>
    <w:rsid w:val="00933B36"/>
    <w:rsid w:val="00935A56"/>
    <w:rsid w:val="0094034E"/>
    <w:rsid w:val="00940A62"/>
    <w:rsid w:val="00943E00"/>
    <w:rsid w:val="00951654"/>
    <w:rsid w:val="00951BEB"/>
    <w:rsid w:val="00953D49"/>
    <w:rsid w:val="00955070"/>
    <w:rsid w:val="00955555"/>
    <w:rsid w:val="00957F6C"/>
    <w:rsid w:val="009604F0"/>
    <w:rsid w:val="0096074D"/>
    <w:rsid w:val="009610F7"/>
    <w:rsid w:val="009624C5"/>
    <w:rsid w:val="00962A01"/>
    <w:rsid w:val="00962ED9"/>
    <w:rsid w:val="009648D8"/>
    <w:rsid w:val="00964BD0"/>
    <w:rsid w:val="009717AF"/>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A0F67"/>
    <w:rsid w:val="009A28A1"/>
    <w:rsid w:val="009A7424"/>
    <w:rsid w:val="009B31F2"/>
    <w:rsid w:val="009B35EA"/>
    <w:rsid w:val="009B430D"/>
    <w:rsid w:val="009B4F4F"/>
    <w:rsid w:val="009B545E"/>
    <w:rsid w:val="009B57B1"/>
    <w:rsid w:val="009B618D"/>
    <w:rsid w:val="009B6D6E"/>
    <w:rsid w:val="009C2526"/>
    <w:rsid w:val="009C6026"/>
    <w:rsid w:val="009C703B"/>
    <w:rsid w:val="009C7BDB"/>
    <w:rsid w:val="009D1473"/>
    <w:rsid w:val="009D2344"/>
    <w:rsid w:val="009D3AAC"/>
    <w:rsid w:val="009D5E64"/>
    <w:rsid w:val="009D7694"/>
    <w:rsid w:val="009D7A73"/>
    <w:rsid w:val="009E0FD2"/>
    <w:rsid w:val="009E41A1"/>
    <w:rsid w:val="009E424E"/>
    <w:rsid w:val="009E57EA"/>
    <w:rsid w:val="009F0DB1"/>
    <w:rsid w:val="009F1053"/>
    <w:rsid w:val="009F1678"/>
    <w:rsid w:val="009F1B2D"/>
    <w:rsid w:val="009F2BF7"/>
    <w:rsid w:val="009F66F2"/>
    <w:rsid w:val="009F6846"/>
    <w:rsid w:val="00A00A40"/>
    <w:rsid w:val="00A00FA6"/>
    <w:rsid w:val="00A043E4"/>
    <w:rsid w:val="00A0508F"/>
    <w:rsid w:val="00A10262"/>
    <w:rsid w:val="00A10A76"/>
    <w:rsid w:val="00A10D03"/>
    <w:rsid w:val="00A10EBC"/>
    <w:rsid w:val="00A11A23"/>
    <w:rsid w:val="00A130B6"/>
    <w:rsid w:val="00A1574E"/>
    <w:rsid w:val="00A15826"/>
    <w:rsid w:val="00A15AE0"/>
    <w:rsid w:val="00A169D7"/>
    <w:rsid w:val="00A16FF0"/>
    <w:rsid w:val="00A20593"/>
    <w:rsid w:val="00A21A70"/>
    <w:rsid w:val="00A22E0A"/>
    <w:rsid w:val="00A235EA"/>
    <w:rsid w:val="00A258C9"/>
    <w:rsid w:val="00A25BCE"/>
    <w:rsid w:val="00A30C13"/>
    <w:rsid w:val="00A31813"/>
    <w:rsid w:val="00A32354"/>
    <w:rsid w:val="00A34378"/>
    <w:rsid w:val="00A40964"/>
    <w:rsid w:val="00A4097D"/>
    <w:rsid w:val="00A410C0"/>
    <w:rsid w:val="00A44263"/>
    <w:rsid w:val="00A4462E"/>
    <w:rsid w:val="00A44FAD"/>
    <w:rsid w:val="00A47223"/>
    <w:rsid w:val="00A50782"/>
    <w:rsid w:val="00A51BBC"/>
    <w:rsid w:val="00A52410"/>
    <w:rsid w:val="00A524B9"/>
    <w:rsid w:val="00A52A0B"/>
    <w:rsid w:val="00A536DC"/>
    <w:rsid w:val="00A53D3E"/>
    <w:rsid w:val="00A55CAD"/>
    <w:rsid w:val="00A603C6"/>
    <w:rsid w:val="00A615DD"/>
    <w:rsid w:val="00A6188C"/>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87F7B"/>
    <w:rsid w:val="00A90488"/>
    <w:rsid w:val="00A90AB5"/>
    <w:rsid w:val="00A91CF5"/>
    <w:rsid w:val="00A92E7A"/>
    <w:rsid w:val="00A93FC2"/>
    <w:rsid w:val="00A94AA6"/>
    <w:rsid w:val="00A94E34"/>
    <w:rsid w:val="00A94EB0"/>
    <w:rsid w:val="00A9516E"/>
    <w:rsid w:val="00A97B15"/>
    <w:rsid w:val="00AA0576"/>
    <w:rsid w:val="00AA08F7"/>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B9F"/>
    <w:rsid w:val="00AC5DBF"/>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E44AD"/>
    <w:rsid w:val="00AE5DD8"/>
    <w:rsid w:val="00AE7288"/>
    <w:rsid w:val="00AF0549"/>
    <w:rsid w:val="00AF1126"/>
    <w:rsid w:val="00AF1D40"/>
    <w:rsid w:val="00AF2732"/>
    <w:rsid w:val="00AF2904"/>
    <w:rsid w:val="00AF3501"/>
    <w:rsid w:val="00AF59BA"/>
    <w:rsid w:val="00AF7033"/>
    <w:rsid w:val="00B0163E"/>
    <w:rsid w:val="00B01E16"/>
    <w:rsid w:val="00B0232F"/>
    <w:rsid w:val="00B04AAE"/>
    <w:rsid w:val="00B07FC9"/>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5F2"/>
    <w:rsid w:val="00B33633"/>
    <w:rsid w:val="00B3765F"/>
    <w:rsid w:val="00B40AB4"/>
    <w:rsid w:val="00B447D9"/>
    <w:rsid w:val="00B44B93"/>
    <w:rsid w:val="00B45543"/>
    <w:rsid w:val="00B4620B"/>
    <w:rsid w:val="00B47C77"/>
    <w:rsid w:val="00B502CA"/>
    <w:rsid w:val="00B50648"/>
    <w:rsid w:val="00B521A0"/>
    <w:rsid w:val="00B54AF1"/>
    <w:rsid w:val="00B54E08"/>
    <w:rsid w:val="00B566CB"/>
    <w:rsid w:val="00B575FF"/>
    <w:rsid w:val="00B64A16"/>
    <w:rsid w:val="00B65A2C"/>
    <w:rsid w:val="00B667EC"/>
    <w:rsid w:val="00B6719B"/>
    <w:rsid w:val="00B67C25"/>
    <w:rsid w:val="00B70463"/>
    <w:rsid w:val="00B70851"/>
    <w:rsid w:val="00B710A3"/>
    <w:rsid w:val="00B71C88"/>
    <w:rsid w:val="00B7228E"/>
    <w:rsid w:val="00B722B2"/>
    <w:rsid w:val="00B725E9"/>
    <w:rsid w:val="00B7585D"/>
    <w:rsid w:val="00B75B93"/>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B7E25"/>
    <w:rsid w:val="00BC3C1A"/>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6ECA"/>
    <w:rsid w:val="00BD76D6"/>
    <w:rsid w:val="00BD77F1"/>
    <w:rsid w:val="00BD7E72"/>
    <w:rsid w:val="00BE1151"/>
    <w:rsid w:val="00BE4922"/>
    <w:rsid w:val="00BE561D"/>
    <w:rsid w:val="00BE676E"/>
    <w:rsid w:val="00BE797B"/>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FF6"/>
    <w:rsid w:val="00C256AC"/>
    <w:rsid w:val="00C25CC8"/>
    <w:rsid w:val="00C26E24"/>
    <w:rsid w:val="00C27313"/>
    <w:rsid w:val="00C27ADA"/>
    <w:rsid w:val="00C27F2A"/>
    <w:rsid w:val="00C301F7"/>
    <w:rsid w:val="00C304FB"/>
    <w:rsid w:val="00C34432"/>
    <w:rsid w:val="00C349DA"/>
    <w:rsid w:val="00C34EBB"/>
    <w:rsid w:val="00C364AD"/>
    <w:rsid w:val="00C40644"/>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6196B"/>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91A"/>
    <w:rsid w:val="00C975E0"/>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6229"/>
    <w:rsid w:val="00CD0E0E"/>
    <w:rsid w:val="00CD15E5"/>
    <w:rsid w:val="00CD2D07"/>
    <w:rsid w:val="00CD31AB"/>
    <w:rsid w:val="00CD5BBA"/>
    <w:rsid w:val="00CD6B66"/>
    <w:rsid w:val="00CD758C"/>
    <w:rsid w:val="00CE2EF2"/>
    <w:rsid w:val="00CE33F8"/>
    <w:rsid w:val="00CE393D"/>
    <w:rsid w:val="00CE46B7"/>
    <w:rsid w:val="00CE7E9C"/>
    <w:rsid w:val="00CF04EE"/>
    <w:rsid w:val="00CF1DD5"/>
    <w:rsid w:val="00CF2AA1"/>
    <w:rsid w:val="00CF484E"/>
    <w:rsid w:val="00CF5E95"/>
    <w:rsid w:val="00CF72D8"/>
    <w:rsid w:val="00D01BF4"/>
    <w:rsid w:val="00D02061"/>
    <w:rsid w:val="00D042FB"/>
    <w:rsid w:val="00D0529C"/>
    <w:rsid w:val="00D059E8"/>
    <w:rsid w:val="00D06CCA"/>
    <w:rsid w:val="00D1005E"/>
    <w:rsid w:val="00D100C6"/>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B60"/>
    <w:rsid w:val="00D33832"/>
    <w:rsid w:val="00D339D4"/>
    <w:rsid w:val="00D34F27"/>
    <w:rsid w:val="00D35B7C"/>
    <w:rsid w:val="00D35D8D"/>
    <w:rsid w:val="00D36D71"/>
    <w:rsid w:val="00D40085"/>
    <w:rsid w:val="00D47066"/>
    <w:rsid w:val="00D50272"/>
    <w:rsid w:val="00D5049A"/>
    <w:rsid w:val="00D50875"/>
    <w:rsid w:val="00D5339E"/>
    <w:rsid w:val="00D53841"/>
    <w:rsid w:val="00D53CC7"/>
    <w:rsid w:val="00D562A2"/>
    <w:rsid w:val="00D57ACE"/>
    <w:rsid w:val="00D57FF9"/>
    <w:rsid w:val="00D636B2"/>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42D"/>
    <w:rsid w:val="00D809D1"/>
    <w:rsid w:val="00D84AD9"/>
    <w:rsid w:val="00D859D5"/>
    <w:rsid w:val="00D86240"/>
    <w:rsid w:val="00D8692F"/>
    <w:rsid w:val="00D86EFF"/>
    <w:rsid w:val="00D87288"/>
    <w:rsid w:val="00D87F3F"/>
    <w:rsid w:val="00D932F4"/>
    <w:rsid w:val="00D94DC3"/>
    <w:rsid w:val="00D94E11"/>
    <w:rsid w:val="00D951BB"/>
    <w:rsid w:val="00D95B35"/>
    <w:rsid w:val="00D97A71"/>
    <w:rsid w:val="00DA173E"/>
    <w:rsid w:val="00DA463F"/>
    <w:rsid w:val="00DA50D8"/>
    <w:rsid w:val="00DB105E"/>
    <w:rsid w:val="00DB122E"/>
    <w:rsid w:val="00DB1830"/>
    <w:rsid w:val="00DB28CD"/>
    <w:rsid w:val="00DB3671"/>
    <w:rsid w:val="00DB4486"/>
    <w:rsid w:val="00DB44AA"/>
    <w:rsid w:val="00DB4B43"/>
    <w:rsid w:val="00DB5258"/>
    <w:rsid w:val="00DB6ED4"/>
    <w:rsid w:val="00DC0383"/>
    <w:rsid w:val="00DC0BF9"/>
    <w:rsid w:val="00DC298B"/>
    <w:rsid w:val="00DC33A4"/>
    <w:rsid w:val="00DC3BF8"/>
    <w:rsid w:val="00DC3CE8"/>
    <w:rsid w:val="00DC5254"/>
    <w:rsid w:val="00DC5462"/>
    <w:rsid w:val="00DC66C4"/>
    <w:rsid w:val="00DC6C05"/>
    <w:rsid w:val="00DC6FCD"/>
    <w:rsid w:val="00DC7C0C"/>
    <w:rsid w:val="00DD03B6"/>
    <w:rsid w:val="00DD21B6"/>
    <w:rsid w:val="00DD5559"/>
    <w:rsid w:val="00DD58E7"/>
    <w:rsid w:val="00DD6E36"/>
    <w:rsid w:val="00DD6F2E"/>
    <w:rsid w:val="00DD7BD9"/>
    <w:rsid w:val="00DE058D"/>
    <w:rsid w:val="00DE2653"/>
    <w:rsid w:val="00DE373C"/>
    <w:rsid w:val="00DE3D95"/>
    <w:rsid w:val="00DE3FCC"/>
    <w:rsid w:val="00DE6AE8"/>
    <w:rsid w:val="00DF4EC0"/>
    <w:rsid w:val="00DF5FD4"/>
    <w:rsid w:val="00DF7428"/>
    <w:rsid w:val="00DF7C9B"/>
    <w:rsid w:val="00E00D8A"/>
    <w:rsid w:val="00E038ED"/>
    <w:rsid w:val="00E0474B"/>
    <w:rsid w:val="00E05FCB"/>
    <w:rsid w:val="00E065E7"/>
    <w:rsid w:val="00E07538"/>
    <w:rsid w:val="00E133DE"/>
    <w:rsid w:val="00E14053"/>
    <w:rsid w:val="00E16D6C"/>
    <w:rsid w:val="00E17750"/>
    <w:rsid w:val="00E17915"/>
    <w:rsid w:val="00E2191D"/>
    <w:rsid w:val="00E21E66"/>
    <w:rsid w:val="00E22654"/>
    <w:rsid w:val="00E22CBB"/>
    <w:rsid w:val="00E249FB"/>
    <w:rsid w:val="00E24D80"/>
    <w:rsid w:val="00E25D5A"/>
    <w:rsid w:val="00E27C7A"/>
    <w:rsid w:val="00E301F5"/>
    <w:rsid w:val="00E31CE7"/>
    <w:rsid w:val="00E31FF5"/>
    <w:rsid w:val="00E32023"/>
    <w:rsid w:val="00E32F69"/>
    <w:rsid w:val="00E3378C"/>
    <w:rsid w:val="00E3489C"/>
    <w:rsid w:val="00E35405"/>
    <w:rsid w:val="00E36F1B"/>
    <w:rsid w:val="00E37456"/>
    <w:rsid w:val="00E376C0"/>
    <w:rsid w:val="00E37F6E"/>
    <w:rsid w:val="00E411B0"/>
    <w:rsid w:val="00E41CCA"/>
    <w:rsid w:val="00E42345"/>
    <w:rsid w:val="00E427B9"/>
    <w:rsid w:val="00E44F63"/>
    <w:rsid w:val="00E4609C"/>
    <w:rsid w:val="00E4628E"/>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A22"/>
    <w:rsid w:val="00E81DC0"/>
    <w:rsid w:val="00E836AE"/>
    <w:rsid w:val="00E85841"/>
    <w:rsid w:val="00E86501"/>
    <w:rsid w:val="00E8723D"/>
    <w:rsid w:val="00E87E5D"/>
    <w:rsid w:val="00E910BD"/>
    <w:rsid w:val="00E91B22"/>
    <w:rsid w:val="00E9254E"/>
    <w:rsid w:val="00E928B4"/>
    <w:rsid w:val="00E93A3C"/>
    <w:rsid w:val="00E93DC7"/>
    <w:rsid w:val="00E940A7"/>
    <w:rsid w:val="00E956A7"/>
    <w:rsid w:val="00EA0B32"/>
    <w:rsid w:val="00EA1409"/>
    <w:rsid w:val="00EA3875"/>
    <w:rsid w:val="00EA4B5C"/>
    <w:rsid w:val="00EA4E4D"/>
    <w:rsid w:val="00EA58D4"/>
    <w:rsid w:val="00EA5927"/>
    <w:rsid w:val="00EB1511"/>
    <w:rsid w:val="00EB359B"/>
    <w:rsid w:val="00EB3F56"/>
    <w:rsid w:val="00EB52DA"/>
    <w:rsid w:val="00EB554A"/>
    <w:rsid w:val="00EB5749"/>
    <w:rsid w:val="00EB5B06"/>
    <w:rsid w:val="00EB613C"/>
    <w:rsid w:val="00EC0CAA"/>
    <w:rsid w:val="00EC1F98"/>
    <w:rsid w:val="00EC36D8"/>
    <w:rsid w:val="00EC4EF3"/>
    <w:rsid w:val="00EC561A"/>
    <w:rsid w:val="00EC6A80"/>
    <w:rsid w:val="00EC72DB"/>
    <w:rsid w:val="00ED31AB"/>
    <w:rsid w:val="00ED3387"/>
    <w:rsid w:val="00ED4358"/>
    <w:rsid w:val="00ED5F9F"/>
    <w:rsid w:val="00ED666A"/>
    <w:rsid w:val="00ED777F"/>
    <w:rsid w:val="00EE0456"/>
    <w:rsid w:val="00EE1836"/>
    <w:rsid w:val="00EE481B"/>
    <w:rsid w:val="00EE4F49"/>
    <w:rsid w:val="00EE4F4E"/>
    <w:rsid w:val="00EE5131"/>
    <w:rsid w:val="00EF0033"/>
    <w:rsid w:val="00EF1A47"/>
    <w:rsid w:val="00EF1E17"/>
    <w:rsid w:val="00EF236A"/>
    <w:rsid w:val="00EF2D6C"/>
    <w:rsid w:val="00EF56E8"/>
    <w:rsid w:val="00EF5730"/>
    <w:rsid w:val="00EF5EFB"/>
    <w:rsid w:val="00F00C61"/>
    <w:rsid w:val="00F01E08"/>
    <w:rsid w:val="00F026D0"/>
    <w:rsid w:val="00F03C8A"/>
    <w:rsid w:val="00F047DC"/>
    <w:rsid w:val="00F05F11"/>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6F8D"/>
    <w:rsid w:val="00F27188"/>
    <w:rsid w:val="00F319D6"/>
    <w:rsid w:val="00F31FBA"/>
    <w:rsid w:val="00F3230E"/>
    <w:rsid w:val="00F326F4"/>
    <w:rsid w:val="00F32957"/>
    <w:rsid w:val="00F3381F"/>
    <w:rsid w:val="00F40A37"/>
    <w:rsid w:val="00F41C40"/>
    <w:rsid w:val="00F42DF1"/>
    <w:rsid w:val="00F43EFC"/>
    <w:rsid w:val="00F4450B"/>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09F"/>
    <w:rsid w:val="00F676FA"/>
    <w:rsid w:val="00F7045D"/>
    <w:rsid w:val="00F712A3"/>
    <w:rsid w:val="00F7222F"/>
    <w:rsid w:val="00F80FFD"/>
    <w:rsid w:val="00F81F37"/>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B0543"/>
    <w:rsid w:val="00FB0C40"/>
    <w:rsid w:val="00FB0E32"/>
    <w:rsid w:val="00FB1A19"/>
    <w:rsid w:val="00FB23D5"/>
    <w:rsid w:val="00FB27A9"/>
    <w:rsid w:val="00FB3356"/>
    <w:rsid w:val="00FB3581"/>
    <w:rsid w:val="00FB6EA8"/>
    <w:rsid w:val="00FB77F2"/>
    <w:rsid w:val="00FC075A"/>
    <w:rsid w:val="00FC12AE"/>
    <w:rsid w:val="00FC16BF"/>
    <w:rsid w:val="00FC24A4"/>
    <w:rsid w:val="00FC2929"/>
    <w:rsid w:val="00FC55F6"/>
    <w:rsid w:val="00FD0382"/>
    <w:rsid w:val="00FD0469"/>
    <w:rsid w:val="00FD0916"/>
    <w:rsid w:val="00FD26D4"/>
    <w:rsid w:val="00FD3DFA"/>
    <w:rsid w:val="00FD44D5"/>
    <w:rsid w:val="00FD48A1"/>
    <w:rsid w:val="00FD4B69"/>
    <w:rsid w:val="00FD66C9"/>
    <w:rsid w:val="00FD6946"/>
    <w:rsid w:val="00FE0339"/>
    <w:rsid w:val="00FE0804"/>
    <w:rsid w:val="00FE13EF"/>
    <w:rsid w:val="00FE2E73"/>
    <w:rsid w:val="00FE6088"/>
    <w:rsid w:val="00FE61BF"/>
    <w:rsid w:val="00FE6D35"/>
    <w:rsid w:val="00FF0091"/>
    <w:rsid w:val="00FF0DC1"/>
    <w:rsid w:val="00FF14E0"/>
    <w:rsid w:val="00FF1FE6"/>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customStyle="true" w:styleId="BodyText21" w:type="paragraph">
    <w:name w:val="Body Text 21"/>
    <w:basedOn w:val="Normal"/>
    <w:rsid w:val="008256D6"/>
    <w:pPr>
      <w:overflowPunct w:val="false"/>
      <w:autoSpaceDE w:val="false"/>
      <w:autoSpaceDN w:val="false"/>
      <w:adjustRightInd w:val="false"/>
      <w:ind w:hanging="720" w:left="720"/>
      <w:jc w:val="both"/>
      <w:textAlignment w:val="baseline"/>
    </w:pPr>
    <w:rPr>
      <w:rFonts w:hAnsi="Arial" w:ascii="Arial"/>
      <w:noProof w:val="false"/>
      <w:szCs w:val="20"/>
    </w:rPr>
  </w:style>
  <w:style w:styleId="StandardWeb" w:type="paragraph">
    <w:name w:val="Normal (Web)"/>
    <w:basedOn w:val="Normal"/>
    <w:uiPriority w:val="99"/>
    <w:unhideWhenUsed/>
    <w:rsid w:val="00441BE6"/>
    <w:pPr>
      <w:spacing w:after="225" w:beforeAutospacing="true" w:before="100"/>
    </w:pPr>
    <w:rPr>
      <w:noProof w:val="false"/>
    </w:rPr>
  </w:style>
  <w:style w:styleId="Tekstrezerviranogmjesta" w:type="character">
    <w:name w:val="Placeholder Text"/>
    <w:basedOn w:val="Zadanifontodlomka"/>
    <w:uiPriority w:val="99"/>
    <w:semiHidden/>
    <w:rsid w:val="00E4609C"/>
    <w:rPr>
      <w:color w:val="808080"/>
      <w:bdr w:space="0" w:sz="0" w:color="auto" w:val="none"/>
      <w:shd w:fill="auto" w:color="auto" w:val="clear"/>
    </w:rPr>
  </w:style>
  <w:style w:customStyle="true" w:styleId="eSPISCCParagraphDefaultFont" w:type="character">
    <w:name w:val="eSPIS_CC_Paragraph Default Font"/>
    <w:basedOn w:val="Zadanifontodlomka"/>
    <w:rsid w:val="00E4609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4609C"/>
    <w:rPr>
      <w:b/>
      <w:bCs/>
      <w:bdr w:space="0" w:sz="0" w:color="auto" w:val="none"/>
      <w:shd w:fill="FFFFCC" w:color="auto" w:val="clear"/>
      <w:lang w:val="hr-HR"/>
    </w:rPr>
  </w:style>
  <w:style w:customStyle="true" w:styleId="PozadinaSvijetloCrvena" w:type="character">
    <w:name w:val="Pozadina_SvijetloCrvena"/>
    <w:basedOn w:val="eSPISCCParagraphDefaultFont"/>
    <w:rsid w:val="00E4609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609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customStyle="1" w:styleId="BodyText21" w:type="paragraph">
    <w:name w:val="Body Text 21"/>
    <w:basedOn w:val="Normal"/>
    <w:rsid w:val="008256D6"/>
    <w:pPr>
      <w:overflowPunct w:val="0"/>
      <w:autoSpaceDE w:val="0"/>
      <w:autoSpaceDN w:val="0"/>
      <w:adjustRightInd w:val="0"/>
      <w:ind w:hanging="720" w:left="720"/>
      <w:jc w:val="both"/>
      <w:textAlignment w:val="baseline"/>
    </w:pPr>
    <w:rPr>
      <w:rFonts w:ascii="Arial" w:hAnsi="Arial"/>
      <w:noProof w:val="0"/>
      <w:szCs w:val="20"/>
    </w:rPr>
  </w:style>
  <w:style w:styleId="StandardWeb" w:type="paragraph">
    <w:name w:val="Normal (Web)"/>
    <w:basedOn w:val="Normal"/>
    <w:uiPriority w:val="99"/>
    <w:unhideWhenUsed/>
    <w:rsid w:val="00441BE6"/>
    <w:pPr>
      <w:spacing w:after="225" w:before="100" w:beforeAutospacing="1"/>
    </w:pPr>
    <w:rPr>
      <w:noProof w:val="0"/>
    </w:rPr>
  </w:style>
  <w:style w:styleId="Tekstrezerviranogmjesta" w:type="character">
    <w:name w:val="Placeholder Text"/>
    <w:basedOn w:val="Zadanifontodlomka"/>
    <w:uiPriority w:val="99"/>
    <w:semiHidden/>
    <w:rsid w:val="00E4609C"/>
    <w:rPr>
      <w:color w:val="808080"/>
      <w:bdr w:color="auto" w:space="0" w:sz="0" w:val="none"/>
      <w:shd w:color="auto" w:fill="auto" w:val="clear"/>
    </w:rPr>
  </w:style>
  <w:style w:customStyle="1" w:styleId="eSPISCCParagraphDefaultFont" w:type="character">
    <w:name w:val="eSPIS_CC_Paragraph Default Font"/>
    <w:basedOn w:val="Zadanifontodlomka"/>
    <w:rsid w:val="00E4609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4609C"/>
    <w:rPr>
      <w:b/>
      <w:bCs/>
      <w:bdr w:color="auto" w:space="0" w:sz="0" w:val="none"/>
      <w:shd w:color="auto" w:fill="FFFFCC" w:val="clear"/>
      <w:lang w:val="hr-HR"/>
    </w:rPr>
  </w:style>
  <w:style w:customStyle="1" w:styleId="PozadinaSvijetloCrvena" w:type="character">
    <w:name w:val="Pozadina_SvijetloCrvena"/>
    <w:basedOn w:val="eSPISCCParagraphDefaultFont"/>
    <w:rsid w:val="00E4609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4609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2012.</izvorni_sadrzaj>
    <derivirana_varijabla naziv="DomainObject.Predmet.DatumOsnivanja_1">26.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svibnja 2013.</izvorni_sadrzaj>
    <derivirana_varijabla naziv="DomainObject.Predmet.DatumRjesavanja_1">17. svibnja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St-690/2012</izvorni_sadrzaj>
    <derivirana_varijabla naziv="DomainObject.Predmet.OznakaBroj_1">St-690/2012</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osnovan je polog 57.000 kn do okončanja parnice</izvorni_sadrzaj>
    <derivirana_varijabla naziv="DomainObject.Predmet.PrimjedbaSuca_1">osnovan je polog 57.000 kn do okončanja parnice</derivirana_varijabla>
  </DomainObject.Predmet.PrimjedbaSuca>
  <DomainObject.Predmet.ProtustrankaFormated>
    <izvorni_sadrzaj>  NARODNE NOVINE-PRESS d.o.o. ZA IZDAVAČKU DJELATNOST</izvorni_sadrzaj>
    <derivirana_varijabla naziv="DomainObject.Predmet.ProtustrankaFormated_1">  NARODNE NOVINE-PRESS d.o.o. ZA IZDAVAČKU DJELATNOST</derivirana_varijabla>
  </DomainObject.Predmet.ProtustrankaFormated>
  <DomainObject.Predmet.ProtustrankaFormatedOIB>
    <izvorni_sadrzaj>  NARODNE NOVINE-PRESS d.o.o. ZA IZDAVAČKU DJELATNOST, OIB 84753619452</izvorni_sadrzaj>
    <derivirana_varijabla naziv="DomainObject.Predmet.ProtustrankaFormatedOIB_1">  NARODNE NOVINE-PRESS d.o.o. ZA IZDAVAČKU DJELATNOST, OIB 84753619452</derivirana_varijabla>
  </DomainObject.Predmet.ProtustrankaFormatedOIB>
  <DomainObject.Predmet.ProtustrankaFormatedWithAdress>
    <izvorni_sadrzaj> NARODNE NOVINE-PRESS d.o.o. ZA IZDAVAČKU DJELATNOST, SLAVONSKA AVENIJA 4, 10000 Zagreb</izvorni_sadrzaj>
    <derivirana_varijabla naziv="DomainObject.Predmet.ProtustrankaFormatedWithAdress_1"> NARODNE NOVINE-PRESS d.o.o. ZA IZDAVAČKU DJELATNOST, SLAVONSKA AVENIJA 4, 10000 Zagreb</derivirana_varijabla>
  </DomainObject.Predmet.ProtustrankaFormatedWithAdress>
  <DomainObject.Predmet.ProtustrankaFormatedWithAdressOIB>
    <izvorni_sadrzaj> NARODNE NOVINE-PRESS d.o.o. ZA IZDAVAČKU DJELATNOST, OIB 84753619452, SLAVONSKA AVENIJA 4, 10000 Zagreb</izvorni_sadrzaj>
    <derivirana_varijabla naziv="DomainObject.Predmet.ProtustrankaFormatedWithAdressOIB_1"> NARODNE NOVINE-PRESS d.o.o. ZA IZDAVAČKU DJELATNOST, OIB 84753619452, SLAVONSKA AVENIJA 4, 10000 Zagreb</derivirana_varijabla>
  </DomainObject.Predmet.ProtustrankaFormatedWithAdressOIB>
  <DomainObject.Predmet.ProtustrankaWithAdress>
    <izvorni_sadrzaj>NARODNE NOVINE-PRESS d.o.o. ZA IZDAVAČKU DJELATNOST SLAVONSKA AVENIJA 4, 10000 Zagreb</izvorni_sadrzaj>
    <derivirana_varijabla naziv="DomainObject.Predmet.ProtustrankaWithAdress_1">NARODNE NOVINE-PRESS d.o.o. ZA IZDAVAČKU DJELATNOST SLAVONSKA AVENIJA 4, 10000 Zagreb</derivirana_varijabla>
  </DomainObject.Predmet.ProtustrankaWithAdress>
  <DomainObject.Predmet.ProtustrankaWithAdressOIB>
    <izvorni_sadrzaj>NARODNE NOVINE-PRESS d.o.o. ZA IZDAVAČKU DJELATNOST, OIB 84753619452, SLAVONSKA AVENIJA 4, 10000 Zagreb</izvorni_sadrzaj>
    <derivirana_varijabla naziv="DomainObject.Predmet.ProtustrankaWithAdressOIB_1">NARODNE NOVINE-PRESS d.o.o. ZA IZDAVAČKU DJELATNOST, OIB 84753619452, SLAVONSKA AVENIJA 4, 10000 Zagreb</derivirana_varijabla>
  </DomainObject.Predmet.ProtustrankaWithAdressOIB>
  <DomainObject.Predmet.ProtustrankaNazivFormated>
    <izvorni_sadrzaj>NARODNE NOVINE-PRESS d.o.o. ZA IZDAVAČKU DJELATNOST</izvorni_sadrzaj>
    <derivirana_varijabla naziv="DomainObject.Predmet.ProtustrankaNazivFormated_1">NARODNE NOVINE-PRESS d.o.o. ZA IZDAVAČKU DJELATNOST</derivirana_varijabla>
  </DomainObject.Predmet.ProtustrankaNazivFormated>
  <DomainObject.Predmet.ProtustrankaNazivFormatedOIB>
    <izvorni_sadrzaj>NARODNE NOVINE-PRESS d.o.o. ZA IZDAVAČKU DJELATNOST, OIB 84753619452</izvorni_sadrzaj>
    <derivirana_varijabla naziv="DomainObject.Predmet.ProtustrankaNazivFormatedOIB_1">NARODNE NOVINE-PRESS d.o.o. ZA IZDAVAČKU DJELATNOST, OIB 84753619452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ZASTUPANA PO ŽUPANIJSKOM DRŽAVNOM ODVJETNIŠTVU U ZAGREBU</izvorni_sadrzaj>
    <derivirana_varijabla naziv="DomainObject.Predmet.StrankaFormated_1">  RH, MINISTARSTVO FINANCIJA, POREZNA UPRAVA, PODRUČNI URED ZAGREB, ZASTUPANA PO ŽUPANIJSKOM DRŽAVNOM ODVJETNIŠTVU U ZAGREBU</derivirana_varijabla>
  </DomainObject.Predmet.StrankaFormated>
  <DomainObject.Predmet.StrankaFormatedOIB>
    <izvorni_sadrzaj>  RH, MINISTARSTVO FINANCIJA, POREZNA UPRAVA, PODRUČNI URED ZAGREB, ZASTUPANA PO ŽUPANIJSKOM DRŽAVNOM ODVJETNIŠTVU U ZAGREBU</izvorni_sadrzaj>
    <derivirana_varijabla naziv="DomainObject.Predmet.StrankaFormatedOIB_1">  RH, MINISTARSTVO FINANCIJA, POREZNA UPRAVA, PODRUČNI URED ZAGREB, ZASTUPANA PO ŽUPANIJSKOM DRŽAVNOM ODVJETNIŠTVU U ZAGREBU</derivirana_varijabla>
  </DomainObject.Predmet.StrankaFormatedOIB>
  <DomainObject.Predmet.StrankaFormatedWithAdress>
    <izvorni_sadrzaj> RH, MINISTARSTVO FINANCIJA, POREZNA UPRAVA, PODRUČNI URED ZAGREB, ZASTUPANA PO ŽUPANIJSKOM DRŽAVNOM ODVJETNIŠTVU U ZAGREBU</izvorni_sadrzaj>
    <derivirana_varijabla naziv="DomainObject.Predmet.StrankaFormatedWithAdress_1"> RH, MINISTARSTVO FINANCIJA, POREZNA UPRAVA, PODRUČNI URED ZAGREB, ZASTUPANA PO ŽUPANIJSKOM DRŽAVNOM ODVJETNIŠTVU U ZAGREBU</derivirana_varijabla>
  </DomainObject.Predmet.StrankaFormatedWithAdress>
  <DomainObject.Predmet.StrankaFormatedWithAdressOIB>
    <izvorni_sadrzaj> RH, MINISTARSTVO FINANCIJA, POREZNA UPRAVA, PODRUČNI URED ZAGREB, ZASTUPANA PO ŽUPANIJSKOM DRŽAVNOM ODVJETNIŠTVU U ZAGREBU</izvorni_sadrzaj>
    <derivirana_varijabla naziv="DomainObject.Predmet.StrankaFormatedWithAdressOIB_1"> RH, MINISTARSTVO FINANCIJA, POREZNA UPRAVA, PODRUČNI URED ZAGREB, ZASTUPANA PO ŽUPANIJSKOM DRŽAVNOM ODVJETNIŠTVU U ZAGREBU</derivirana_varijabla>
  </DomainObject.Predmet.StrankaFormatedWithAdressOIB>
  <DomainObject.Predmet.StrankaWithAdress>
    <izvorni_sadrzaj>RH, MINISTARSTVO FINANCIJA, POREZNA UPRAVA, PODRUČNI URED ZAGREB, ZASTUPANA PO ŽUPANIJSKOM DRŽAVNOM ODVJETNIŠTVU U ZAGREBU </izvorni_sadrzaj>
    <derivirana_varijabla naziv="DomainObject.Predmet.StrankaWithAdress_1">RH, MINISTARSTVO FINANCIJA, POREZNA UPRAVA, PODRUČNI URED ZAGREB, ZASTUPANA PO ŽUPANIJSKOM DRŽAVNOM ODVJETNIŠTVU U ZAGREBU </derivirana_varijabla>
  </DomainObject.Predmet.StrankaWithAdress>
  <DomainObject.Predmet.StrankaWithAdressOIB>
    <izvorni_sadrzaj>RH, MINISTARSTVO FINANCIJA, POREZNA UPRAVA, PODRUČNI URED ZAGREB, ZASTUPANA PO ŽUPANIJSKOM DRŽAVNOM ODVJETNIŠTVU U ZAGREBU</izvorni_sadrzaj>
    <derivirana_varijabla naziv="DomainObject.Predmet.StrankaWithAdressOIB_1">RH, MINISTARSTVO FINANCIJA, POREZNA UPRAVA, PODRUČNI URED ZAGREB, ZASTUPANA PO ŽUPANIJSKOM DRŽAVNOM ODVJETNIŠTVU U ZAGREBU</derivirana_varijabla>
  </DomainObject.Predmet.StrankaWithAdressOIB>
  <DomainObject.Predmet.StrankaNazivFormated>
    <izvorni_sadrzaj>RH, MINISTARSTVO FINANCIJA, POREZNA UPRAVA, PODRUČNI URED ZAGREB, ZASTUPANA PO ŽUPANIJSKOM DRŽAVNOM ODVJETNIŠTVU U ZAGREBU</izvorni_sadrzaj>
    <derivirana_varijabla naziv="DomainObject.Predmet.StrankaNazivFormated_1">RH, MINISTARSTVO FINANCIJA, POREZNA UPRAVA, PODRUČNI URED ZAGREB, ZASTUPANA PO ŽUPANIJSKOM DRŽAVNOM ODVJETNIŠTVU U ZAGREBU</derivirana_varijabla>
  </DomainObject.Predmet.StrankaNazivFormated>
  <DomainObject.Predmet.StrankaNazivFormatedOIB>
    <izvorni_sadrzaj>RH, MINISTARSTVO FINANCIJA, POREZNA UPRAVA, PODRUČNI URED ZAGREB, ZASTUPANA PO ŽUPANIJSKOM DRŽAVNOM ODVJETNIŠTVU U ZAGREBU</izvorni_sadrzaj>
    <derivirana_varijabla naziv="DomainObject.Predmet.StrankaNazivFormatedOIB_1">RH, MINISTARSTVO FINANCIJA, POREZNA UPRAVA, PODRUČNI URED ZAGREB, ZASTUPANA PO ŽUPANIJSKOM DRŽAVNOM ODVJETNIŠTVU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MINISTARSTVO FINANCIJA, POREZNA UPRAVA, PODRUČNI URED ZAGREB, ZASTUPANA PO ŽUPANIJSKOM DRŽAVNOM ODVJETNIŠTVU U ZAGREBU</item>
    </izvorni_sadrzaj>
    <derivirana_varijabla naziv="DomainObject.Predmet.StrankaListFormated_1">
      <item>RH, MINISTARSTVO FINANCIJA, POREZNA UPRAVA, PODRUČNI URED ZAGREB, ZASTUPANA PO ŽUPANIJSKOM DRŽAVNOM ODVJETNIŠTVU U ZAGREBU</item>
    </derivirana_varijabla>
  </DomainObject.Predmet.StrankaListFormated>
  <DomainObject.Predmet.StrankaListFormatedOIB>
    <izvorni_sadrzaj>
      <item>RH, MINISTARSTVO FINANCIJA, POREZNA UPRAVA, PODRUČNI URED ZAGREB, ZASTUPANA PO ŽUPANIJSKOM DRŽAVNOM ODVJETNIŠTVU U ZAGREBU</item>
    </izvorni_sadrzaj>
    <derivirana_varijabla naziv="DomainObject.Predmet.StrankaListFormatedOIB_1">
      <item>RH, MINISTARSTVO FINANCIJA, POREZNA UPRAVA, PODRUČNI URED ZAGREB, ZASTUPANA PO ŽUPANIJSKOM DRŽAVNOM ODVJETNIŠTVU U ZAGREBU</item>
    </derivirana_varijabla>
  </DomainObject.Predmet.StrankaListFormatedOIB>
  <DomainObject.Predmet.StrankaListFormatedWithAdress>
    <izvorni_sadrzaj>
      <item>RH, MINISTARSTVO FINANCIJA, POREZNA UPRAVA, PODRUČNI URED ZAGREB, ZASTUPANA PO ŽUPANIJSKOM DRŽAVNOM ODVJETNIŠTVU U ZAGREBU</item>
    </izvorni_sadrzaj>
    <derivirana_varijabla naziv="DomainObject.Predmet.StrankaListFormatedWithAdress_1">
      <item>RH, MINISTARSTVO FINANCIJA, POREZNA UPRAVA, PODRUČNI URED ZAGREB, ZASTUPANA PO ŽUPANIJSKOM DRŽAVNOM ODVJETNIŠTVU U ZAGREBU</item>
    </derivirana_varijabla>
  </DomainObject.Predmet.StrankaListFormatedWithAdress>
  <DomainObject.Predmet.StrankaListFormatedWithAdressOIB>
    <izvorni_sadrzaj>
      <item>RH, MINISTARSTVO FINANCIJA, POREZNA UPRAVA, PODRUČNI URED ZAGREB, ZASTUPANA PO ŽUPANIJSKOM DRŽAVNOM ODVJETNIŠTVU U ZAGREBU</item>
    </izvorni_sadrzaj>
    <derivirana_varijabla naziv="DomainObject.Predmet.StrankaListFormatedWithAdressOIB_1">
      <item>RH, MINISTARSTVO FINANCIJA, POREZNA UPRAVA, PODRUČNI URED ZAGREB, ZASTUPANA PO ŽUPANIJSKOM DRŽAVNOM ODVJETNIŠTVU U ZAGREBU</item>
    </derivirana_varijabla>
  </DomainObject.Predmet.StrankaListFormatedWithAdressOIB>
  <DomainObject.Predmet.StrankaListNazivFormated>
    <izvorni_sadrzaj>
      <item>RH, MINISTARSTVO FINANCIJA, POREZNA UPRAVA, PODRUČNI URED ZAGREB, ZASTUPANA PO ŽUPANIJSKOM DRŽAVNOM ODVJETNIŠTVU U ZAGREBU</item>
    </izvorni_sadrzaj>
    <derivirana_varijabla naziv="DomainObject.Predmet.StrankaListNazivFormated_1">
      <item>RH, MINISTARSTVO FINANCIJA, POREZNA UPRAVA, PODRUČNI URED ZAGREB, ZASTUPANA PO ŽUPANIJSKOM DRŽAVNOM ODVJETNIŠTVU U ZAGREBU</item>
    </derivirana_varijabla>
  </DomainObject.Predmet.StrankaListNazivFormated>
  <DomainObject.Predmet.StrankaListNazivFormatedOIB>
    <izvorni_sadrzaj>
      <item>RH, MINISTARSTVO FINANCIJA, POREZNA UPRAVA, PODRUČNI URED ZAGREB, ZASTUPANA PO ŽUPANIJSKOM DRŽAVNOM ODVJETNIŠTVU U ZAGREBU</item>
    </izvorni_sadrzaj>
    <derivirana_varijabla naziv="DomainObject.Predmet.StrankaListNazivFormatedOIB_1">
      <item>RH, MINISTARSTVO FINANCIJA, POREZNA UPRAVA, PODRUČNI URED ZAGREB, ZASTUPANA PO ŽUPANIJSKOM DRŽAVNOM ODVJETNIŠTVU U ZAGREBU</item>
    </derivirana_varijabla>
  </DomainObject.Predmet.StrankaListNazivFormatedOIB>
  <DomainObject.Predmet.ProtuStrankaListFormated>
    <izvorni_sadrzaj>
      <item>NARODNE NOVINE-PRESS d.o.o. ZA IZDAVAČKU DJELATNOST</item>
    </izvorni_sadrzaj>
    <derivirana_varijabla naziv="DomainObject.Predmet.ProtuStrankaListFormated_1">
      <item>NARODNE NOVINE-PRESS d.o.o. ZA IZDAVAČKU DJELATNOST</item>
    </derivirana_varijabla>
  </DomainObject.Predmet.ProtuStrankaListFormated>
  <DomainObject.Predmet.ProtuStrankaListFormatedOIB>
    <izvorni_sadrzaj>
      <item>NARODNE NOVINE-PRESS d.o.o. ZA IZDAVAČKU DJELATNOST, OIB 84753619452</item>
    </izvorni_sadrzaj>
    <derivirana_varijabla naziv="DomainObject.Predmet.ProtuStrankaListFormatedOIB_1">
      <item>NARODNE NOVINE-PRESS d.o.o. ZA IZDAVAČKU DJELATNOST, OIB 84753619452</item>
    </derivirana_varijabla>
  </DomainObject.Predmet.ProtuStrankaListFormatedOIB>
  <DomainObject.Predmet.ProtuStrankaListFormatedWithAdress>
    <izvorni_sadrzaj>
      <item>NARODNE NOVINE-PRESS d.o.o. ZA IZDAVAČKU DJELATNOST, SLAVONSKA AVENIJA 4, 10000 Zagreb</item>
    </izvorni_sadrzaj>
    <derivirana_varijabla naziv="DomainObject.Predmet.ProtuStrankaListFormatedWithAdress_1">
      <item>NARODNE NOVINE-PRESS d.o.o. ZA IZDAVAČKU DJELATNOST, SLAVONSKA AVENIJA 4, 10000 Zagreb</item>
    </derivirana_varijabla>
  </DomainObject.Predmet.ProtuStrankaListFormatedWithAdress>
  <DomainObject.Predmet.ProtuStrankaListFormatedWithAdressOIB>
    <izvorni_sadrzaj>
      <item>NARODNE NOVINE-PRESS d.o.o. ZA IZDAVAČKU DJELATNOST, OIB 84753619452, SLAVONSKA AVENIJA 4, 10000 Zagreb</item>
    </izvorni_sadrzaj>
    <derivirana_varijabla naziv="DomainObject.Predmet.ProtuStrankaListFormatedWithAdressOIB_1">
      <item>NARODNE NOVINE-PRESS d.o.o. ZA IZDAVAČKU DJELATNOST, OIB 84753619452, SLAVONSKA AVENIJA 4, 10000 Zagreb</item>
    </derivirana_varijabla>
  </DomainObject.Predmet.ProtuStrankaListFormatedWithAdressOIB>
  <DomainObject.Predmet.ProtuStrankaListNazivFormated>
    <izvorni_sadrzaj>
      <item>NARODNE NOVINE-PRESS d.o.o. ZA IZDAVAČKU DJELATNOST</item>
    </izvorni_sadrzaj>
    <derivirana_varijabla naziv="DomainObject.Predmet.ProtuStrankaListNazivFormated_1">
      <item>NARODNE NOVINE-PRESS d.o.o. ZA IZDAVAČKU DJELATNOST</item>
    </derivirana_varijabla>
  </DomainObject.Predmet.ProtuStrankaListNazivFormated>
  <DomainObject.Predmet.ProtuStrankaListNazivFormatedOIB>
    <izvorni_sadrzaj>
      <item>NARODNE NOVINE-PRESS d.o.o. ZA IZDAVAČKU DJELATNOST, OIB 84753619452</item>
    </izvorni_sadrzaj>
    <derivirana_varijabla naziv="DomainObject.Predmet.ProtuStrankaListNazivFormatedOIB_1">
      <item>NARODNE NOVINE-PRESS d.o.o. ZA IZDAVAČKU DJELATNOST, OIB 84753619452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ZASTUPANA PO ŽUPANIJSKOM DRŽAVNOM ODVJETNIŠTVU U ZAGREBU</izvorni_sadrzaj>
    <derivirana_varijabla naziv="DomainObject.Predmet.StrankaIDrugi_1">RH, MINISTARSTVO FINANCIJA, POREZNA UPRAVA, PODRUČNI URED ZAGREB, ZASTUPANA PO ŽUPANIJSKOM DRŽAVNOM ODVJETNIŠTVU U ZAGREBU</derivirana_varijabla>
  </DomainObject.Predmet.StrankaIDrugi>
  <DomainObject.Predmet.ProtustrankaIDrugi>
    <izvorni_sadrzaj>NARODNE NOVINE-PRESS d.o.o. ZA IZDAVAČKU DJELATNOST</izvorni_sadrzaj>
    <derivirana_varijabla naziv="DomainObject.Predmet.ProtustrankaIDrugi_1">NARODNE NOVINE-PRESS d.o.o. ZA IZDAVAČKU DJELATNOST</derivirana_varijabla>
  </DomainObject.Predmet.ProtustrankaIDrugi>
  <DomainObject.Predmet.StrankaIDrugiAdressOIB>
    <izvorni_sadrzaj>RH, MINISTARSTVO FINANCIJA, POREZNA UPRAVA, PODRUČNI URED ZAGREB, ZASTUPANA PO ŽUPANIJSKOM DRŽAVNOM ODVJETNIŠTVU U ZAGREBU</izvorni_sadrzaj>
    <derivirana_varijabla naziv="DomainObject.Predmet.StrankaIDrugiAdressOIB_1">RH, MINISTARSTVO FINANCIJA, POREZNA UPRAVA, PODRUČNI URED ZAGREB, ZASTUPANA PO ŽUPANIJSKOM DRŽAVNOM ODVJETNIŠTVU U ZAGREBU</derivirana_varijabla>
  </DomainObject.Predmet.StrankaIDrugiAdressOIB>
  <DomainObject.Predmet.ProtustrankaIDrugiAdressOIB>
    <izvorni_sadrzaj>NARODNE NOVINE-PRESS d.o.o. ZA IZDAVAČKU DJELATNOST, OIB 84753619452, SLAVONSKA AVENIJA 4, 10000 Zagreb</izvorni_sadrzaj>
    <derivirana_varijabla naziv="DomainObject.Predmet.ProtustrankaIDrugiAdressOIB_1">NARODNE NOVINE-PRESS d.o.o. ZA IZDAVAČKU DJELATNOST, OIB 84753619452, SLAVONSKA AVENIJA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svibnja 2013.</izvorni_sadrzaj>
    <derivirana_varijabla naziv="DomainObject.Predmet.OdlukaRjesenje.DatumDonosenjaOdluke_1">15. svibnja 2013.</derivirana_varijabla>
  </DomainObject.Predmet.OdlukaRjesenje.DatumDonosenjaOdluke>
  <DomainObject.Predmet.OdlukaRjesenje.DatumPravomocnosti>
    <izvorni_sadrzaj>11. lipnja 2013.</izvorni_sadrzaj>
    <derivirana_varijabla naziv="DomainObject.Predmet.OdlukaRjesenje.DatumPravomocnosti_1">11. lipnja 2013.</derivirana_varijabla>
  </DomainObject.Predmet.OdlukaRjesenje.DatumPravomocnosti>
  <DomainObject.Predmet.OdlukaRjesenje.Oznaka>
    <izvorni_sadrzaj>St-690/2012-61</izvorni_sadrzaj>
    <derivirana_varijabla naziv="DomainObject.Predmet.OdlukaRjesenje.Oznaka_1">St-690/2012-61</derivirana_varijabla>
  </DomainObject.Predmet.OdlukaRjesenje.Oznaka>
  <DomainObject.Predmet.SudioniciListNaziv>
    <izvorni_sadrzaj>
      <item>NARODNE NOVINE-PRESS d.o.o. ZA IZDAVAČKU DJELATNOST</item>
      <item>RH, MINISTARSTVO FINANCIJA, POREZNA UPRAVA, PODRUČNI URED ZAGREB, ZASTUPANA PO ŽUPANIJSKOM DRŽAVNOM ODVJETNIŠTVU U ZAGREBU</item>
    </izvorni_sadrzaj>
    <derivirana_varijabla naziv="DomainObject.Predmet.SudioniciListNaziv_1">
      <item>NARODNE NOVINE-PRESS d.o.o. ZA IZDAVAČKU DJELATNOST</item>
      <item>RH, MINISTARSTVO FINANCIJA, POREZNA UPRAVA, PODRUČNI URED ZAGREB, ZASTUPANA PO ŽUPANIJSKOM DRŽAVNOM ODVJETNIŠTVU U ZAGREBU</item>
    </derivirana_varijabla>
  </DomainObject.Predmet.SudioniciListNaziv>
  <DomainObject.Predmet.SudioniciListAdressOIB>
    <izvorni_sadrzaj>
      <item>NARODNE NOVINE-PRESS d.o.o. ZA IZDAVAČKU DJELATNOST, OIB 84753619452, SLAVONSKA AVENIJA 4,10000 Zagreb</item>
      <item>RH, MINISTARSTVO FINANCIJA, POREZNA UPRAVA, PODRUČNI URED ZAGREB, ZASTUPANA PO ŽUPANIJSKOM DRŽAVNOM ODVJETNIŠTVU U ZAGREBU</item>
    </izvorni_sadrzaj>
    <derivirana_varijabla naziv="DomainObject.Predmet.SudioniciListAdressOIB_1">
      <item>NARODNE NOVINE-PRESS d.o.o. ZA IZDAVAČKU DJELATNOST, OIB 84753619452, SLAVONSKA AVENIJA 4,10000 Zagreb</item>
      <item>RH, MINISTARSTVO FINANCIJA, POREZNA UPRAVA, PODRUČNI URED ZAGREB, ZASTUPANA PO ŽUPANIJSKOM DRŽAVNOM ODVJETNIŠTVU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84753619452</item>
      <item>, OIB null</item>
    </izvorni_sadrzaj>
    <derivirana_varijabla naziv="DomainObject.Predmet.SudioniciListNazivOIB_1">
      <item>, OIB 84753619452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svibnja 2013.</izvorni_sadrzaj>
    <derivirana_varijabla naziv="DomainObject.Predmet.DatumZadnjeOdrzaneSudskeRadnje_1">15. svibnja 2013.</derivirana_varijabla>
  </DomainObject.Predmet.DatumZadnjeOdrzaneSudskeRadnje>
  <DomainObject.PredzadnjaOdlukaIzPredmeta.DatumDonosenjaOdluke>
    <izvorni_sadrzaj>27. studenog 2012.</izvorni_sadrzaj>
    <derivirana_varijabla naziv="DomainObject.PredzadnjaOdlukaIzPredmeta.DatumDonosenjaOdluke_1">27. studenog 2012.</derivirana_varijabla>
  </DomainObject.PredzadnjaOdlukaIzPredmeta.DatumDonosenjaOdluke>
  <DomainObject.PredzadnjaOdlukaIzPredmeta.Oznaka>
    <izvorni_sadrzaj>St-690/2012-87</izvorni_sadrzaj>
    <derivirana_varijabla naziv="DomainObject.PredzadnjaOdlukaIzPredmeta.Oznaka_1">St-690/2012-87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360F6C-FDB3-4D7C-B9CD-E32DFF894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416</properties:Words>
  <properties:Characters>2315</properties:Characters>
  <properties:Lines>62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2018-10-25T11:51:00Z</dcterms:created>
  <dc:creator>galica</dc:creator>
  <cp:lastModifiedBy>Valentina Delač</cp:lastModifiedBy>
  <cp:lastPrinted>2018-10-25T11:54:00Z</cp:lastPrinted>
  <dcterms:modified xmlns:xsi="http://www.w3.org/2001/XMLSchema-instance" xsi:type="dcterms:W3CDTF">2018-10-25T11:54:00Z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(NN Press nastavak postupka radi naknadne diobe upis mase u reg.docx)</vt:lpwstr>
  </prop:property>
  <prop:property name="CC_coloring" pid="4" fmtid="{D5CDD505-2E9C-101B-9397-08002B2CF9AE}">
    <vt:bool>false</vt:bool>
  </prop:property>
  <prop:property name="BrojStranica" pid="5" fmtid="{D5CDD505-2E9C-101B-9397-08002B2CF9AE}">
    <vt:i4>2</vt:i4>
  </prop:property>
</prop:Properties>
</file>