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92c7" w14:paraId="c9f92c7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76754C">
        <w:rPr>
          <w:b/>
          <w:lang w:val="hr-HR"/>
        </w:rPr>
        <w:t>357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76754C">
        <w:rPr>
          <w:lang w:val="hr-HR"/>
        </w:rPr>
        <w:t>ZELEN GAJ d.o.o. Gornji Vinjani</w:t>
      </w:r>
      <w:r w:rsidR="000467BE">
        <w:rPr>
          <w:lang w:val="hr-HR"/>
        </w:rPr>
        <w:t xml:space="preserve">, OIB: </w:t>
      </w:r>
      <w:r w:rsidR="0076754C">
        <w:rPr>
          <w:lang w:val="hr-HR"/>
        </w:rPr>
        <w:t>72225936188</w:t>
      </w:r>
      <w:r w:rsidR="000467BE">
        <w:rPr>
          <w:lang w:val="hr-HR"/>
        </w:rPr>
        <w:t xml:space="preserve">, MBS: </w:t>
      </w:r>
      <w:r w:rsidR="0076754C">
        <w:rPr>
          <w:lang w:val="hr-HR"/>
        </w:rPr>
        <w:t>060130972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6754C">
        <w:rPr>
          <w:lang w:val="hr-HR"/>
        </w:rPr>
        <w:t>ZELEN GAJ d.o.o. Gornji Vinjani, OIB: 72225936188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76754C">
        <w:rPr>
          <w:lang w:val="hr-HR"/>
        </w:rPr>
        <w:t>73.566,55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6754C"/>
    <w:rsid w:val="007725FF"/>
    <w:rsid w:val="007A74B6"/>
    <w:rsid w:val="007F312C"/>
    <w:rsid w:val="00832F97"/>
    <w:rsid w:val="00833A1C"/>
    <w:rsid w:val="00876209"/>
    <w:rsid w:val="008B062D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431D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43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31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F431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F431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F431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1357</izvorni_sadrzaj>
    <derivirana_varijabla naziv="DomainObject.Predmet.Broj_1">1357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St-1357/2015</izvorni_sadrzaj>
    <derivirana_varijabla naziv="DomainObject.Predmet.OznakaBroj_1">St-1357/2015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 GAJ, d.o.o. za graditeljstvo, unutarnju i vanjsku trgovinu, turizam, usluge, ugostiteljstvo i cestovni promet</izvorni_sadrzaj>
    <derivirana_varijabla naziv="DomainObject.Predmet.ProtustrankaFormated_1">  ZELEN GAJ, d.o.o. za graditeljstvo, unutarnju i vanjsku trgovinu, turizam, usluge, ugostiteljstvo i cestovni promet</derivirana_varijabla>
  </DomainObject.Predmet.ProtustrankaFormated>
  <DomainObject.Predmet.ProtustrankaFormatedOIB>
    <izvorni_sadrzaj>  ZELEN GAJ, d.o.o. za graditeljstvo, unutarnju i vanjsku trgovinu, turizam, usluge, ugostiteljstvo i cestovni promet, OIB 72225936188</izvorni_sadrzaj>
    <derivirana_varijabla naziv="DomainObject.Predmet.ProtustrankaFormatedOIB_1">  ZELEN GAJ, d.o.o. za graditeljstvo, unutarnju i vanjsku trgovinu, turizam, usluge, ugostiteljstvo i cestovni promet, OIB 72225936188</derivirana_varijabla>
  </DomainObject.Predmet.ProtustrankaFormatedOIB>
  <DomainObject.Predmet.ProtustrankaFormatedWithAdress>
    <izvorni_sadrzaj> ZELEN GAJ, d.o.o. za graditeljstvo, unutarnju i vanjsku trgovinu, turizam, usluge, ugostiteljstvo i cestovni promet, 21260 Gornji Vinjani</izvorni_sadrzaj>
    <derivirana_varijabla naziv="DomainObject.Predmet.ProtustrankaFormatedWithAdress_1"> ZELEN GAJ, d.o.o. za graditeljstvo, unutarnju i vanjsku trgovinu, turizam, usluge, ugostiteljstvo i cestovni promet, 21260 Gornji Vinjani</derivirana_varijabla>
  </DomainObject.Predmet.ProtustrankaFormatedWithAdress>
  <DomainObject.Predmet.ProtustrankaFormatedWithAdressOIB>
    <izvorni_sadrzaj> ZELEN GAJ, d.o.o. za graditeljstvo, unutarnju i vanjsku trgovinu, turizam, usluge, ugostiteljstvo i cestovni promet, OIB 72225936188, 21260 Gornji Vinjani</izvorni_sadrzaj>
    <derivirana_varijabla naziv="DomainObject.Predmet.ProtustrankaFormatedWithAdressOIB_1"> ZELEN GAJ, d.o.o. za graditeljstvo, unutarnju i vanjsku trgovinu, turizam, usluge, ugostiteljstvo i cestovni promet, OIB 72225936188, 21260 Gornji Vinjani</derivirana_varijabla>
  </DomainObject.Predmet.ProtustrankaFormatedWithAdressOIB>
  <DomainObject.Predmet.ProtustrankaWithAdress>
    <izvorni_sadrzaj>ZELEN GAJ, d.o.o. za graditeljstvo, unutarnju i vanjsku trgovinu, turizam, usluge, ugostiteljstvo i cestovni promet 21260 Gornji Vinjani</izvorni_sadrzaj>
    <derivirana_varijabla naziv="DomainObject.Predmet.ProtustrankaWithAdress_1">ZELEN GAJ, d.o.o. za graditeljstvo, unutarnju i vanjsku trgovinu, turizam, usluge, ugostiteljstvo i cestovni promet 21260 Gornji Vinjani</derivirana_varijabla>
  </DomainObject.Predmet.ProtustrankaWithAdress>
  <DomainObject.Predmet.ProtustrankaWithAdressOIB>
    <izvorni_sadrzaj>ZELEN GAJ, d.o.o. za graditeljstvo, unutarnju i vanjsku trgovinu, turizam, usluge, ugostiteljstvo i cestovni promet, OIB 72225936188, 21260 Gornji Vinjani</izvorni_sadrzaj>
    <derivirana_varijabla naziv="DomainObject.Predmet.ProtustrankaWithAdressOIB_1">ZELEN GAJ, d.o.o. za graditeljstvo, unutarnju i vanjsku trgovinu, turizam, usluge, ugostiteljstvo i cestovni promet, OIB 72225936188, 21260 Gornji Vinjani</derivirana_varijabla>
  </DomainObject.Predmet.ProtustrankaWithAdressOIB>
  <DomainObject.Predmet.ProtustrankaNazivFormated>
    <izvorni_sadrzaj>ZELEN GAJ, d.o.o. za graditeljstvo, unutarnju i vanjsku trgovinu, turizam, usluge, ugostiteljstvo i cestovni promet</izvorni_sadrzaj>
    <derivirana_varijabla naziv="DomainObject.Predmet.ProtustrankaNazivFormated_1">ZELEN GAJ, d.o.o. za graditeljstvo, unutarnju i vanjsku trgovinu, turizam, usluge, ugostiteljstvo i cestovni promet</derivirana_varijabla>
  </DomainObject.Predmet.ProtustrankaNazivFormated>
  <DomainObject.Predmet.ProtustrankaNazivFormatedOIB>
    <izvorni_sadrzaj>ZELEN GAJ, d.o.o. za graditeljstvo, unutarnju i vanjsku trgovinu, turizam, usluge, ugostiteljstvo i cestovni promet, OIB 72225936188</izvorni_sadrzaj>
    <derivirana_varijabla naziv="DomainObject.Predmet.ProtustrankaNazivFormatedOIB_1">ZELEN GAJ, d.o.o. za graditeljstvo, unutarnju i vanjsku trgovinu, turizam, usluge, ugostiteljstvo i cestovni promet, OIB 72225936188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73566.55</izvorni_sadrzaj>
    <derivirana_varijabla naziv="DomainObject.Predmet.TrenutnaVrijednost_1">73566.55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ZELEN GAJ, d.o.o. za graditeljstvo, unutarnju i vanjsku trgovinu, turizam, usluge, ugostiteljstvo i cestovni promet</item>
    </izvorni_sadrzaj>
    <derivirana_varijabla naziv="DomainObject.Predmet.ProtuStrankaListFormated_1">
      <item>ZELEN GAJ, d.o.o. za graditeljstvo, unutarnju i vanjsku trgovinu, turizam, usluge, ugostiteljstvo i cestovni promet</item>
    </derivirana_varijabla>
  </DomainObject.Predmet.ProtuStrankaListFormated>
  <DomainObject.Predmet.ProtuStrankaListFormatedOIB>
    <izvorni_sadrzaj>
      <item>ZELEN GAJ, d.o.o. za graditeljstvo, unutarnju i vanjsku trgovinu, turizam, usluge, ugostiteljstvo i cestovni promet, OIB 72225936188</item>
    </izvorni_sadrzaj>
    <derivirana_varijabla naziv="DomainObject.Predmet.ProtuStrankaListFormatedOIB_1">
      <item>ZELEN GAJ, d.o.o. za graditeljstvo, unutarnju i vanjsku trgovinu, turizam, usluge, ugostiteljstvo i cestovni promet, OIB 72225936188</item>
    </derivirana_varijabla>
  </DomainObject.Predmet.ProtuStrankaListFormatedOIB>
  <DomainObject.Predmet.ProtuStrankaListFormatedWithAdress>
    <izvorni_sadrzaj>
      <item>ZELEN GAJ, d.o.o. za graditeljstvo, unutarnju i vanjsku trgovinu, turizam, usluge, ugostiteljstvo i cestovni promet, 21260 Gornji Vinjani</item>
    </izvorni_sadrzaj>
    <derivirana_varijabla naziv="DomainObject.Predmet.ProtuStrankaListFormatedWithAdress_1">
      <item>ZELEN GAJ, d.o.o. za graditeljstvo, unutarnju i vanjsku trgovinu, turizam, usluge, ugostiteljstvo i cestovni promet, 21260 Gornji Vinjani</item>
    </derivirana_varijabla>
  </DomainObject.Predmet.ProtuStrankaListFormatedWithAdress>
  <DomainObject.Predmet.ProtuStrankaListFormatedWithAdressOIB>
    <izvorni_sadrzaj>
      <item>ZELEN GAJ, d.o.o. za graditeljstvo, unutarnju i vanjsku trgovinu, turizam, usluge, ugostiteljstvo i cestovni promet, OIB 72225936188, 21260 Gornji Vinjani</item>
    </izvorni_sadrzaj>
    <derivirana_varijabla naziv="DomainObject.Predmet.ProtuStrankaListFormatedWithAdressOIB_1">
      <item>ZELEN GAJ, d.o.o. za graditeljstvo, unutarnju i vanjsku trgovinu, turizam, usluge, ugostiteljstvo i cestovni promet, OIB 72225936188, 21260 Gornji Vinjani</item>
    </derivirana_varijabla>
  </DomainObject.Predmet.ProtuStrankaListFormatedWithAdressOIB>
  <DomainObject.Predmet.ProtuStrankaListNazivFormated>
    <izvorni_sadrzaj>
      <item>ZELEN GAJ, d.o.o. za graditeljstvo, unutarnju i vanjsku trgovinu, turizam, usluge, ugostiteljstvo i cestovni promet</item>
    </izvorni_sadrzaj>
    <derivirana_varijabla naziv="DomainObject.Predmet.ProtuStrankaListNazivFormated_1">
      <item>ZELEN GAJ, d.o.o. za graditeljstvo, unutarnju i vanjsku trgovinu, turizam, usluge, ugostiteljstvo i cestovni promet</item>
    </derivirana_varijabla>
  </DomainObject.Predmet.ProtuStrankaListNazivFormated>
  <DomainObject.Predmet.ProtuStrankaListNazivFormatedOIB>
    <izvorni_sadrzaj>
      <item>ZELEN GAJ, d.o.o. za graditeljstvo, unutarnju i vanjsku trgovinu, turizam, usluge, ugostiteljstvo i cestovni promet, OIB 72225936188</item>
    </izvorni_sadrzaj>
    <derivirana_varijabla naziv="DomainObject.Predmet.ProtuStrankaListNazivFormatedOIB_1">
      <item>ZELEN GAJ, d.o.o. za graditeljstvo, unutarnju i vanjsku trgovinu, turizam, usluge, ugostiteljstvo i cestovni promet, OIB 72225936188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ZELEN GAJ, d.o.o. za graditeljstvo, unutarnju i vanjsku trgovinu, turizam, usluge, ugostiteljstvo i cestovni promet</izvorni_sadrzaj>
    <derivirana_varijabla naziv="DomainObject.Predmet.ProtustrankaIDrugi_1">ZELEN GAJ, d.o.o. za graditeljstvo, unutarnju i vanjsku trgovinu, turizam, usluge, ugostiteljstvo i cestovni promet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ZELEN GAJ, d.o.o. za graditeljstvo, unutarnju i vanjsku trgovinu, turizam, usluge, ugostiteljstvo i cestovni promet, OIB 72225936188, 21260 Gornji Vinjani</izvorni_sadrzaj>
    <derivirana_varijabla naziv="DomainObject.Predmet.ProtustrankaIDrugiAdressOIB_1">ZELEN GAJ, d.o.o. za graditeljstvo, unutarnju i vanjsku trgovinu, turizam, usluge, ugostiteljstvo i cestovni promet, OIB 72225936188, 21260 Gornji Vinjani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 GAJ, d.o.o. za graditeljstvo, unutarnju i vanjsku trgovinu, turizam, usluge, ugostiteljstvo i cestovni promet</item>
      <item>FINANCIJSKA AGENCIJA, RC SPLIT</item>
    </izvorni_sadrzaj>
    <derivirana_varijabla naziv="DomainObject.Predmet.SudioniciListNaziv_1">
      <item>ZELEN GAJ, d.o.o. za graditeljstvo, unutarnju i vanjsku trgovinu, turizam, usluge, ugostiteljstvo i cestovni promet</item>
      <item>FINANCIJSKA AGENCIJA, RC SPLIT</item>
    </derivirana_varijabla>
  </DomainObject.Predmet.SudioniciListNaziv>
  <DomainObject.Predmet.SudioniciListAdressOIB>
    <izvorni_sadrzaj>
      <item>ZELEN GAJ, d.o.o. za graditeljstvo, unutarnju i vanjsku trgovinu, turizam, usluge, ugostiteljstvo i cestovni promet, OIB 72225936188, 21260 Gornji Vinjani</item>
      <item>FINANCIJSKA AGENCIJA, RC SPLIT, OIB 85821130368, Mažuranićevo šetalište 24 b,21000 Split</item>
    </izvorni_sadrzaj>
    <derivirana_varijabla naziv="DomainObject.Predmet.SudioniciListAdressOIB_1">
      <item>ZELEN GAJ, d.o.o. za graditeljstvo, unutarnju i vanjsku trgovinu, turizam, usluge, ugostiteljstvo i cestovni promet, OIB 72225936188, 21260 Gornji Vinjani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72225936188</item>
      <item>, OIB 85821130368</item>
    </izvorni_sadrzaj>
    <derivirana_varijabla naziv="DomainObject.Predmet.SudioniciListNazivOIB_1">
      <item>, OIB 72225936188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81330E-1D13-43E5-85EF-469B318D18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1734</properties:Characters>
  <properties:Lines>49</properties:Lines>
  <properties:Paragraphs>16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2015-11-13T12:07:00Z</cp:lastPrinted>
  <dcterms:modified xmlns:xsi="http://www.w3.org/2001/XMLSchema-instance" xsi:type="dcterms:W3CDTF">2015-11-13T12:07:00Z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