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b7cb" w14:paraId="b7bb7cb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571154" w:rsidRPr="00571154">
        <w:rPr>
          <w:lang w:val="hr-HR"/>
        </w:rPr>
        <w:t>AEROLIT d.o.o.</w:t>
      </w:r>
      <w:r w:rsidR="00571154">
        <w:rPr>
          <w:lang w:val="hr-HR"/>
        </w:rPr>
        <w:t>,</w:t>
      </w:r>
      <w:r w:rsidR="00571154" w:rsidRPr="00571154">
        <w:rPr>
          <w:lang w:val="hr-HR"/>
        </w:rPr>
        <w:t xml:space="preserve"> OIB: 15966468785</w:t>
      </w:r>
      <w:r w:rsidR="00571154">
        <w:rPr>
          <w:lang w:val="hr-HR"/>
        </w:rPr>
        <w:t xml:space="preserve">, </w:t>
      </w:r>
      <w:r w:rsidR="00571154" w:rsidRPr="00571154">
        <w:rPr>
          <w:lang w:val="hr-HR"/>
        </w:rPr>
        <w:t>G</w:t>
      </w:r>
      <w:r w:rsidR="00571154">
        <w:rPr>
          <w:lang w:val="hr-HR"/>
        </w:rPr>
        <w:t>rubine, Dr. Franje Tuđmana 26A</w:t>
      </w:r>
      <w:r w:rsidR="00EE6B79" w:rsidRPr="00EE6B79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571154" w:rsidRPr="00571154">
        <w:t>AEROLIT d.o.o.</w:t>
      </w:r>
      <w:r w:rsidR="00571154">
        <w:t>,</w:t>
      </w:r>
      <w:r w:rsidR="00571154" w:rsidRPr="00571154">
        <w:t xml:space="preserve"> OIB: 15966468785</w:t>
      </w:r>
      <w:r w:rsidR="00571154">
        <w:t xml:space="preserve">, </w:t>
      </w:r>
      <w:r w:rsidR="00571154" w:rsidRPr="00571154">
        <w:t>G</w:t>
      </w:r>
      <w:r w:rsidR="00571154">
        <w:t>rubine, Dr. Franje Tuđmana 26A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DF77F8">
        <w:rPr>
          <w:rFonts w:cs="Times New Roman" w:eastAsia="Times New Roman"/>
          <w:szCs w:val="24"/>
          <w:lang w:eastAsia="hr-HR"/>
        </w:rPr>
        <w:t>26</w:t>
      </w:r>
      <w:r w:rsidR="00756350">
        <w:rPr>
          <w:rFonts w:cs="Times New Roman" w:eastAsia="Times New Roman"/>
          <w:szCs w:val="24"/>
          <w:lang w:eastAsia="hr-HR"/>
        </w:rPr>
        <w:t>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C9782B">
        <w:t>0</w:t>
      </w:r>
      <w:r w:rsidR="00571154">
        <w:t>8:15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71154" w:rsidR="00EE6B79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571154" w:rsidRPr="00571154">
        <w:rPr>
          <w:rFonts w:cs="Times New Roman" w:eastAsia="Times New Roman"/>
          <w:szCs w:val="24"/>
          <w:lang w:eastAsia="hr-HR"/>
        </w:rPr>
        <w:t>Mario Žužul</w:t>
      </w:r>
      <w:r w:rsidR="00571154">
        <w:rPr>
          <w:rFonts w:cs="Times New Roman" w:eastAsia="Times New Roman"/>
          <w:szCs w:val="24"/>
          <w:lang w:eastAsia="hr-HR"/>
        </w:rPr>
        <w:t xml:space="preserve"> iz </w:t>
      </w:r>
      <w:r w:rsidR="00571154" w:rsidRPr="00571154">
        <w:rPr>
          <w:rFonts w:cs="Times New Roman" w:eastAsia="Times New Roman"/>
          <w:szCs w:val="24"/>
          <w:lang w:eastAsia="hr-HR"/>
        </w:rPr>
        <w:t>Split</w:t>
      </w:r>
      <w:r w:rsidR="00571154">
        <w:rPr>
          <w:rFonts w:cs="Times New Roman" w:eastAsia="Times New Roman"/>
          <w:szCs w:val="24"/>
          <w:lang w:eastAsia="hr-HR"/>
        </w:rPr>
        <w:t>a</w:t>
      </w:r>
      <w:r w:rsidR="00571154" w:rsidRPr="00571154">
        <w:rPr>
          <w:rFonts w:cs="Times New Roman" w:eastAsia="Times New Roman"/>
          <w:szCs w:val="24"/>
          <w:lang w:eastAsia="hr-HR"/>
        </w:rPr>
        <w:t>, Šibenska 9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571154">
        <w:t>Mariu Žužulu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076FC2">
        <w:rPr>
          <w:szCs w:val="24"/>
        </w:rPr>
        <w:t>2</w:t>
      </w:r>
      <w:r w:rsidR="00C9782B">
        <w:rPr>
          <w:szCs w:val="24"/>
        </w:rPr>
        <w:t>4</w:t>
      </w:r>
      <w:r w:rsidR="00DF77F8">
        <w:rPr>
          <w:szCs w:val="24"/>
        </w:rPr>
        <w:t>. lipnja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571154">
        <w:rPr>
          <w:szCs w:val="24"/>
        </w:rPr>
        <w:t>, na temelju odredbe čl. 444</w:t>
      </w:r>
      <w:r>
        <w:rPr>
          <w:szCs w:val="24"/>
        </w:rPr>
        <w:t xml:space="preserve">.  st. </w:t>
      </w:r>
      <w:r w:rsidR="00571154">
        <w:rPr>
          <w:szCs w:val="24"/>
        </w:rPr>
        <w:t>2</w:t>
      </w:r>
      <w:r>
        <w:rPr>
          <w:szCs w:val="24"/>
        </w:rPr>
        <w:t xml:space="preserve">. SZ-a, prijedlog za otvaranje stečajnog postupka nad dužnikom </w:t>
      </w:r>
      <w:r w:rsidR="00571154" w:rsidRPr="00571154">
        <w:t>AEROLIT d.o.o.</w:t>
      </w:r>
      <w:r w:rsidR="00571154">
        <w:t>,</w:t>
      </w:r>
      <w:r w:rsidR="00571154" w:rsidRPr="00571154">
        <w:t xml:space="preserve"> OIB: 15966468785</w:t>
      </w:r>
      <w:r w:rsidR="00571154">
        <w:t xml:space="preserve">, </w:t>
      </w:r>
      <w:r w:rsidR="00571154" w:rsidRPr="00571154">
        <w:t>G</w:t>
      </w:r>
      <w:r w:rsidR="00571154">
        <w:t>rubine, Dr. Franje Tuđmana 26A</w:t>
      </w:r>
      <w:r w:rsidR="00426310">
        <w:rPr>
          <w:szCs w:val="24"/>
        </w:rPr>
        <w:t>.</w:t>
      </w:r>
    </w:p>
    <w:p w:rsidRDefault="00571154" w:rsidP="00571154" w:rsidR="00571154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 u neprekinutom razdoblju od 1729 dana, u ukupnom iznosu od 199.331,98 kn, kao i da prema podacima koji su dostavljeni od Hrvatskog zavoda za mirovinsko osiguranje dužnik ima 2 zaposlenih.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571154" w:rsidP="00571154" w:rsidR="00571154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1729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dvoje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571154" w:rsidP="00571154" w:rsidR="00571154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571154" w:rsidP="00571154" w:rsidR="00571154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7. travnja 2017</w:t>
      </w:r>
      <w:r w:rsidRPr="00564E07">
        <w:rPr>
          <w:szCs w:val="24"/>
        </w:rPr>
        <w:t xml:space="preserve">. godine </w:t>
      </w:r>
    </w:p>
    <w:p w:rsidRDefault="00571154" w:rsidP="00571154" w:rsidR="00571154" w:rsidRPr="00564E07">
      <w:pPr>
        <w:spacing w:before="100"/>
        <w:ind w:left="6373"/>
        <w:jc w:val="center"/>
      </w:pPr>
      <w:r w:rsidRPr="00564E07">
        <w:t>SUTKINJA</w:t>
      </w:r>
    </w:p>
    <w:p w:rsidRDefault="00571154" w:rsidP="00571154" w:rsidR="00571154" w:rsidRPr="00564E07">
      <w:pPr>
        <w:ind w:left="6372"/>
        <w:jc w:val="center"/>
      </w:pPr>
      <w:r w:rsidRPr="00564E07">
        <w:t>ANA GOLUB GRUIĆ</w:t>
      </w:r>
    </w:p>
    <w:p w:rsidRDefault="00571154" w:rsidP="00571154" w:rsidR="00571154" w:rsidRPr="00564E07"/>
    <w:p w:rsidRDefault="00571154" w:rsidP="00571154" w:rsidR="00571154" w:rsidRPr="00564E07">
      <w:pPr>
        <w:jc w:val="both"/>
      </w:pPr>
      <w:r w:rsidRPr="00564E07">
        <w:t>POUKA O PRAVNOM LIJEKU:</w:t>
      </w:r>
      <w:r>
        <w:t xml:space="preserve"> </w:t>
      </w:r>
    </w:p>
    <w:p w:rsidRDefault="00571154" w:rsidP="00571154" w:rsidR="00571154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571154" w:rsidP="00571154" w:rsidR="00571154" w:rsidRPr="00564E07">
      <w:pPr>
        <w:spacing w:before="200"/>
      </w:pPr>
      <w:r w:rsidRPr="00564E07">
        <w:t>DNA: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71154" w:rsidP="00571154" w:rsidR="00571154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571154" w:rsidP="00571154" w:rsidR="00571154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571154" w:rsidR="00853B3E" w:rsidRPr="00564E07">
      <w:pPr>
        <w:spacing w:before="200"/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5E9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F77F8">
      <w:t>1</w:t>
    </w:r>
    <w:r w:rsidR="00542BD8">
      <w:t>5</w:t>
    </w:r>
    <w:r w:rsidR="00571154">
      <w:t>0</w:t>
    </w:r>
    <w:r w:rsidR="00EE6B79">
      <w:t>1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F77F8">
      <w:t>1</w:t>
    </w:r>
    <w:r w:rsidR="00542BD8">
      <w:t>5</w:t>
    </w:r>
    <w:r w:rsidR="00571154">
      <w:t>0</w:t>
    </w:r>
    <w:r w:rsidR="00EE6B79">
      <w:t>1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76FC2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71154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A65E9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9782B"/>
    <w:rsid w:val="00CD66ED"/>
    <w:rsid w:val="00CD7749"/>
    <w:rsid w:val="00D07B95"/>
    <w:rsid w:val="00DD0D50"/>
    <w:rsid w:val="00DE5984"/>
    <w:rsid w:val="00DF77F8"/>
    <w:rsid w:val="00E26289"/>
    <w:rsid w:val="00E34EC7"/>
    <w:rsid w:val="00EB507F"/>
    <w:rsid w:val="00EB6A52"/>
    <w:rsid w:val="00EE6B79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AEROLIT, društvo s ograničenom odgovornošću za trgovinu i građenje</izvorni_sadrzaj>
    <derivirana_varijabla naziv="DomainObject.Predmet.ProtustrankaFormated_1">  AEROLIT, društvo s ograničenom odgovornošću za trgovinu i građenje</derivirana_varijabla>
  </DomainObject.Predmet.ProtustrankaFormated>
  <DomainObject.Predmet.ProtustrankaFormatedOIB>
    <izvorni_sadrzaj>  AEROLIT, društvo s ograničenom odgovornošću za trgovinu i građenje, OIB 15966468785</izvorni_sadrzaj>
    <derivirana_varijabla naziv="DomainObject.Predmet.ProtustrankaFormatedOIB_1">  AEROLIT, društvo s ograničenom odgovornošću za trgovinu i građenje, OIB 15966468785</derivirana_varijabla>
  </DomainObject.Predmet.ProtustrankaFormatedOIB>
  <DomainObject.Predmet.ProtustrankaFormatedWithAdress>
    <izvorni_sadrzaj> AEROLIT, društvo s ograničenom odgovornošću za trgovinu i građenje, Dr. Franje Tuđmana 26/A, 21260 Grubine</izvorni_sadrzaj>
    <derivirana_varijabla naziv="DomainObject.Predmet.ProtustrankaFormatedWithAdress_1"> AEROLIT, društvo s ograničenom odgovornošću za trgovinu i građenje, Dr. Franje Tuđmana 26/A, 21260 Grubine</derivirana_varijabla>
  </DomainObject.Predmet.ProtustrankaFormatedWithAdress>
  <DomainObject.Predmet.ProtustrankaFormatedWithAdressOIB>
    <izvorni_sadrzaj> AEROLIT, društvo s ograničenom odgovornošću za trgovinu i građenje, OIB 15966468785, Dr. Franje Tuđmana 26/A, 21260 Grubine</izvorni_sadrzaj>
    <derivirana_varijabla naziv="DomainObject.Predmet.ProtustrankaFormatedWithAdressOIB_1"> AEROLIT, društvo s ograničenom odgovornošću za trgovinu i građenje, OIB 15966468785, Dr. Franje Tuđmana 26/A, 21260 Grubine</derivirana_varijabla>
  </DomainObject.Predmet.ProtustrankaFormatedWithAdressOIB>
  <DomainObject.Predmet.ProtustrankaWithAdress>
    <izvorni_sadrzaj>AEROLIT, društvo s ograničenom odgovornošću za trgovinu i građenje Dr. Franje Tuđmana 26/A, 21260 Grubine</izvorni_sadrzaj>
    <derivirana_varijabla naziv="DomainObject.Predmet.ProtustrankaWithAdress_1">AEROLIT, društvo s ograničenom odgovornošću za trgovinu i građenje Dr. Franje Tuđmana 26/A, 21260 Grubine</derivirana_varijabla>
  </DomainObject.Predmet.ProtustrankaWithAdress>
  <DomainObject.Predmet.ProtustrankaWithAdressOIB>
    <izvorni_sadrzaj>AEROLIT, društvo s ograničenom odgovornošću za trgovinu i građenje, OIB 15966468785, Dr. Franje Tuđmana 26/A, 21260 Grubine</izvorni_sadrzaj>
    <derivirana_varijabla naziv="DomainObject.Predmet.ProtustrankaWithAdressOIB_1">AEROLIT, društvo s ograničenom odgovornošću za trgovinu i građenje, OIB 15966468785, Dr. Franje Tuđmana 26/A, 21260 Grubine</derivirana_varijabla>
  </DomainObject.Predmet.ProtustrankaWithAdressOIB>
  <DomainObject.Predmet.ProtustrankaNazivFormated>
    <izvorni_sadrzaj>AEROLIT, društvo s ograničenom odgovornošću za trgovinu i građenje</izvorni_sadrzaj>
    <derivirana_varijabla naziv="DomainObject.Predmet.ProtustrankaNazivFormated_1">AEROLIT, društvo s ograničenom odgovornošću za trgovinu i građenje</derivirana_varijabla>
  </DomainObject.Predmet.ProtustrankaNazivFormated>
  <DomainObject.Predmet.ProtustrankaNazivFormatedOIB>
    <izvorni_sadrzaj>AEROLIT, društvo s ograničenom odgovornošću za trgovinu i građenje, OIB 15966468785</izvorni_sadrzaj>
    <derivirana_varijabla naziv="DomainObject.Predmet.ProtustrankaNazivFormatedOIB_1">AEROLIT, društvo s ograničenom odgovornošću za trgovinu i građenje, OIB 15966468785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199331.98</izvorni_sadrzaj>
    <derivirana_varijabla naziv="DomainObject.Predmet.TrenutnaVrijednost_1">199331.98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AEROLIT, društvo s ograničenom odgovornošću za trgovinu i građenje</item>
    </izvorni_sadrzaj>
    <derivirana_varijabla naziv="DomainObject.Predmet.ProtuStrankaListFormated_1">
      <item>AEROLIT, društvo s ograničenom odgovornošću za trgovinu i građenje</item>
    </derivirana_varijabla>
  </DomainObject.Predmet.ProtuStrankaListFormated>
  <DomainObject.Predmet.ProtuStrankaListFormatedOIB>
    <izvorni_sadrzaj>
      <item>AEROLIT, društvo s ograničenom odgovornošću za trgovinu i građenje, OIB 15966468785</item>
    </izvorni_sadrzaj>
    <derivirana_varijabla naziv="DomainObject.Predmet.ProtuStrankaListFormatedOIB_1">
      <item>AEROLIT, društvo s ograničenom odgovornošću za trgovinu i građenje, OIB 15966468785</item>
    </derivirana_varijabla>
  </DomainObject.Predmet.ProtuStrankaListFormatedOIB>
  <DomainObject.Predmet.ProtuStrankaListFormatedWithAdress>
    <izvorni_sadrzaj>
      <item>AEROLIT, društvo s ograničenom odgovornošću za trgovinu i građenje, Dr. Franje Tuđmana 26/A, 21260 Grubine</item>
    </izvorni_sadrzaj>
    <derivirana_varijabla naziv="DomainObject.Predmet.ProtuStrankaListFormatedWithAdress_1">
      <item>AEROLIT, društvo s ograničenom odgovornošću za trgovinu i građenje, Dr. Franje Tuđmana 26/A, 21260 Grubine</item>
    </derivirana_varijabla>
  </DomainObject.Predmet.ProtuStrankaListFormatedWithAdress>
  <DomainObject.Predmet.ProtuStrankaListFormatedWithAdressOIB>
    <izvorni_sadrzaj>
      <item>AEROLIT, društvo s ograničenom odgovornošću za trgovinu i građenje, OIB 15966468785, Dr. Franje Tuđmana 26/A, 21260 Grubine</item>
    </izvorni_sadrzaj>
    <derivirana_varijabla naziv="DomainObject.Predmet.ProtuStrankaListFormatedWithAdressOIB_1">
      <item>AEROLIT, društvo s ograničenom odgovornošću za trgovinu i građenje, OIB 15966468785, Dr. Franje Tuđmana 26/A, 21260 Grubine</item>
    </derivirana_varijabla>
  </DomainObject.Predmet.ProtuStrankaListFormatedWithAdressOIB>
  <DomainObject.Predmet.ProtuStrankaListNazivFormated>
    <izvorni_sadrzaj>
      <item>AEROLIT, društvo s ograničenom odgovornošću za trgovinu i građenje</item>
    </izvorni_sadrzaj>
    <derivirana_varijabla naziv="DomainObject.Predmet.ProtuStrankaListNazivFormated_1">
      <item>AEROLIT, društvo s ograničenom odgovornošću za trgovinu i građenje</item>
    </derivirana_varijabla>
  </DomainObject.Predmet.ProtuStrankaListNazivFormated>
  <DomainObject.Predmet.ProtuStrankaListNazivFormatedOIB>
    <izvorni_sadrzaj>
      <item>AEROLIT, društvo s ograničenom odgovornošću za trgovinu i građenje, OIB 15966468785</item>
    </izvorni_sadrzaj>
    <derivirana_varijabla naziv="DomainObject.Predmet.ProtuStrankaListNazivFormatedOIB_1">
      <item>AEROLIT, društvo s ograničenom odgovornošću za trgovinu i građenje, OIB 15966468785</item>
    </derivirana_varijabla>
  </DomainObject.Predmet.ProtuStrankaListNazivFormatedOIB>
  <DomainObject.Predmet.OstaliListFormated>
    <izvorni_sadrzaj>
      <item>Mario Žužul</item>
    </izvorni_sadrzaj>
    <derivirana_varijabla naziv="DomainObject.Predmet.OstaliListFormated_1">
      <item>Mario Žužul</item>
    </derivirana_varijabla>
  </DomainObject.Predmet.OstaliListFormated>
  <DomainObject.Predmet.OstaliListFormatedOIB>
    <izvorni_sadrzaj>
      <item>Mario Žužul, OIB 64331045365</item>
    </izvorni_sadrzaj>
    <derivirana_varijabla naziv="DomainObject.Predmet.OstaliListFormatedOIB_1">
      <item>Mario Žužul, OIB 64331045365</item>
    </derivirana_varijabla>
  </DomainObject.Predmet.OstaliListFormatedOIB>
  <DomainObject.Predmet.OstaliListFormatedWithAdress>
    <izvorni_sadrzaj>
      <item>Mario Žužul, Šibenska 9, 21000 Split</item>
    </izvorni_sadrzaj>
    <derivirana_varijabla naziv="DomainObject.Predmet.OstaliListFormatedWithAdress_1">
      <item>Mario Žužul, Šibenska 9, 21000 Split</item>
    </derivirana_varijabla>
  </DomainObject.Predmet.OstaliListFormatedWithAdress>
  <DomainObject.Predmet.OstaliListFormatedWithAdressOIB>
    <izvorni_sadrzaj>
      <item>Mario Žužul, OIB 64331045365, Šibenska 9, 21000 Split</item>
    </izvorni_sadrzaj>
    <derivirana_varijabla naziv="DomainObject.Predmet.OstaliListFormatedWithAdressOIB_1">
      <item>Mario Žužul, OIB 64331045365, Šibenska 9, 21000 Split</item>
    </derivirana_varijabla>
  </DomainObject.Predmet.OstaliListFormatedWithAdressOIB>
  <DomainObject.Predmet.OstaliListNazivFormated>
    <izvorni_sadrzaj>
      <item>Mario Žužul</item>
    </izvorni_sadrzaj>
    <derivirana_varijabla naziv="DomainObject.Predmet.OstaliListNazivFormated_1">
      <item>Mario Žužul</item>
    </derivirana_varijabla>
  </DomainObject.Predmet.OstaliListNazivFormated>
  <DomainObject.Predmet.OstaliListNazivFormatedOIB>
    <izvorni_sadrzaj>
      <item>Mario Žužul, OIB 64331045365</item>
    </izvorni_sadrzaj>
    <derivirana_varijabla naziv="DomainObject.Predmet.OstaliListNazivFormatedOIB_1">
      <item>Mario Žužul, OIB 64331045365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AEROLIT, društvo s ograničenom odgovornošću za trgovinu i građenje</izvorni_sadrzaj>
    <derivirana_varijabla naziv="DomainObject.Predmet.ProtustrankaIDrugi_1">AEROLIT,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AEROLIT, društvo s ograničenom odgovornošću za trgovinu i građenje, OIB 15966468785, Dr. Franje Tuđmana 26/A, 21260 Grubine</izvorni_sadrzaj>
    <derivirana_varijabla naziv="DomainObject.Predmet.ProtustrankaIDrugiAdressOIB_1">AEROLIT, društvo s ograničenom odgovornošću za trgovinu i građenje, OIB 15966468785, Dr. Franje Tuđmana 26/A,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AEROLIT, društvo s ograničenom odgovornošću za trgovinu i građenje</item>
      <item>FINANCIJSKA AGENCIJA, RC SPLIT</item>
      <item>Mario Žužul</item>
    </izvorni_sadrzaj>
    <derivirana_varijabla naziv="DomainObject.Predmet.SudioniciListNaziv_1">
      <item>AEROLIT, društvo s ograničenom odgovornošću za trgovinu i građenje</item>
      <item>FINANCIJSKA AGENCIJA, RC SPLIT</item>
      <item>Mario Žužul</item>
    </derivirana_varijabla>
  </DomainObject.Predmet.SudioniciListNaziv>
  <DomainObject.Predmet.SudioniciListAdressOIB>
    <izvorni_sadrzaj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izvorni_sadrzaj>
    <derivirana_varijabla naziv="DomainObject.Predmet.SudioniciListAdressOIB_1"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15966468785</item>
      <item>, OIB 85821130368</item>
      <item>, OIB 64331045365</item>
    </izvorni_sadrzaj>
    <derivirana_varijabla naziv="DomainObject.Predmet.SudioniciListNazivOIB_1">
      <item>, OIB 15966468785</item>
      <item>, OIB 85821130368</item>
      <item>, OIB 64331045365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C0E8D-6C2D-459D-808A-F6ECA361F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1025</properties:Words>
  <properties:Characters>5447</properties:Characters>
  <properties:Lines>104</properties:Lines>
  <properties:Paragraphs>49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2017-04-07T07:11:00Z</cp:lastPrinted>
  <dcterms:modified xmlns:xsi="http://www.w3.org/2001/XMLSchema-instance" xsi:type="dcterms:W3CDTF">2017-04-07T08:41:00Z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