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3194" w14:paraId="90b319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E39E8">
        <w:rPr>
          <w:rStyle w:val="Naglaeno"/>
          <w:b w:val="false"/>
        </w:rPr>
        <w:t>360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0E39E8">
        <w:t>Osijek</w:t>
      </w:r>
      <w:r w:rsidR="00F564E3">
        <w:t>,</w:t>
      </w:r>
      <w:r w:rsidR="004A0D7B">
        <w:t xml:space="preserve"> Podružnica </w:t>
      </w:r>
      <w:r w:rsidR="000E39E8">
        <w:t>Osijek</w:t>
      </w:r>
      <w:r w:rsidR="004A0D7B">
        <w:t xml:space="preserve">, </w:t>
      </w:r>
      <w:r w:rsidR="000E39E8">
        <w:t>L. Jagera 3</w:t>
      </w:r>
      <w:r w:rsidR="00A9262A">
        <w:t>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E39E8">
        <w:t>ANDRO</w:t>
      </w:r>
      <w:r w:rsidR="007B7534">
        <w:t xml:space="preserve"> d.o.o. za trgovinu</w:t>
      </w:r>
      <w:r w:rsidR="00BF0008">
        <w:t xml:space="preserve"> i prijevoz</w:t>
      </w:r>
      <w:r w:rsidR="007B7534">
        <w:t xml:space="preserve">, </w:t>
      </w:r>
      <w:r w:rsidR="00BF0008">
        <w:t>Bistrinci, Radnička 11</w:t>
      </w:r>
      <w:r w:rsidR="007B7534">
        <w:t>,</w:t>
      </w:r>
      <w:r w:rsidR="007912AC">
        <w:t xml:space="preserve"> </w:t>
      </w:r>
      <w:r w:rsidR="007B7534">
        <w:t>MBS 0</w:t>
      </w:r>
      <w:r w:rsidR="00BF0008">
        <w:t>30144576</w:t>
      </w:r>
      <w:r w:rsidR="00331402">
        <w:t xml:space="preserve">, OIB </w:t>
      </w:r>
      <w:r w:rsidR="00BF0008">
        <w:t>63999785620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BF0008">
        <w:t>3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BF0008">
        <w:t>ANDRO d.o.o. za trgovinu i prijevoz, Bistrinci, Radnička 11, MBS 030144576, OIB 63999785620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D55386">
        <w:t>37.382,83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D55386">
        <w:t>član uprave J</w:t>
      </w:r>
      <w:r w:rsidR="004912D8">
        <w:t>ózsef Kallai, Mađarska, Kiskörös, Munkacsy Mihalj Utca 46, OIB 4207933</w:t>
      </w:r>
      <w:r w:rsidR="00B01FDE">
        <w:t>4942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B01FDE">
        <w:t>360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B01FDE">
        <w:t>3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01FDE">
        <w:t>23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39E8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12D8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D0676"/>
    <w:rsid w:val="00AD17F4"/>
    <w:rsid w:val="00AD251E"/>
    <w:rsid w:val="00AE66C9"/>
    <w:rsid w:val="00B00E40"/>
    <w:rsid w:val="00B01FDE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0008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55386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2B1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2B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2B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B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B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2B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2B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B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B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 d.o.o. za trgovinu i prijevoz</izvorni_sadrzaj>
    <derivirana_varijabla naziv="DomainObject.Predmet.ProtustrankaFormated_1">  ANDRO d.o.o. za trgovinu i prijevoz</derivirana_varijabla>
  </DomainObject.Predmet.ProtustrankaFormated>
  <DomainObject.Predmet.ProtustrankaFormatedOIB>
    <izvorni_sadrzaj>  ANDRO d.o.o. za trgovinu i prijevoz, OIB 63999785620</izvorni_sadrzaj>
    <derivirana_varijabla naziv="DomainObject.Predmet.ProtustrankaFormatedOIB_1">  ANDRO d.o.o. za trgovinu i prijevoz, OIB 63999785620</derivirana_varijabla>
  </DomainObject.Predmet.ProtustrankaFormatedOIB>
  <DomainObject.Predmet.ProtustrankaFormatedWithAdress>
    <izvorni_sadrzaj> ANDRO d.o.o. za trgovinu i prijevoz, Radnička 11, 31551 Bistrinci</izvorni_sadrzaj>
    <derivirana_varijabla naziv="DomainObject.Predmet.ProtustrankaFormatedWithAdress_1"> ANDRO d.o.o. za trgovinu i prijevoz, Radnička 11, 31551 Bistrinci</derivirana_varijabla>
  </DomainObject.Predmet.ProtustrankaFormatedWithAdress>
  <DomainObject.Predmet.ProtustrankaFormatedWithAdressOIB>
    <izvorni_sadrzaj> ANDRO d.o.o. za trgovinu i prijevoz, OIB 63999785620, Radnička 11, 31551 Bistrinci</izvorni_sadrzaj>
    <derivirana_varijabla naziv="DomainObject.Predmet.ProtustrankaFormatedWithAdressOIB_1"> ANDRO d.o.o. za trgovinu i prijevoz, OIB 63999785620, Radnička 11, 31551 Bistrinci</derivirana_varijabla>
  </DomainObject.Predmet.ProtustrankaFormatedWithAdressOIB>
  <DomainObject.Predmet.ProtustrankaWithAdress>
    <izvorni_sadrzaj>ANDRO d.o.o. za trgovinu i prijevoz Radnička 11, 31551 Bistrinci</izvorni_sadrzaj>
    <derivirana_varijabla naziv="DomainObject.Predmet.ProtustrankaWithAdress_1">ANDRO d.o.o. za trgovinu i prijevoz Radnička 11, 31551 Bistrinci</derivirana_varijabla>
  </DomainObject.Predmet.ProtustrankaWithAdress>
  <DomainObject.Predmet.ProtustrankaWithAdressOIB>
    <izvorni_sadrzaj>ANDRO d.o.o. za trgovinu i prijevoz, OIB 63999785620, Radnička 11, 31551 Bistrinci</izvorni_sadrzaj>
    <derivirana_varijabla naziv="DomainObject.Predmet.ProtustrankaWithAdressOIB_1">ANDRO d.o.o. za trgovinu i prijevoz, OIB 63999785620, Radnička 11, 31551 Bistrinci</derivirana_varijabla>
  </DomainObject.Predmet.ProtustrankaWithAdressOIB>
  <DomainObject.Predmet.ProtustrankaNazivFormated>
    <izvorni_sadrzaj>ANDRO d.o.o. za trgovinu i prijevoz</izvorni_sadrzaj>
    <derivirana_varijabla naziv="DomainObject.Predmet.ProtustrankaNazivFormated_1">ANDRO d.o.o. za trgovinu i prijevoz</derivirana_varijabla>
  </DomainObject.Predmet.ProtustrankaNazivFormated>
  <DomainObject.Predmet.ProtustrankaNazivFormatedOIB>
    <izvorni_sadrzaj>ANDRO d.o.o. za trgovinu i prijevoz, OIB 63999785620</izvorni_sadrzaj>
    <derivirana_varijabla naziv="DomainObject.Predmet.ProtustrankaNazivFormatedOIB_1">ANDRO d.o.o. za trgovinu i prijevoz, OIB 63999785620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ANDRO d.o.o. za trgovinu i prijevoz</item>
    </izvorni_sadrzaj>
    <derivirana_varijabla naziv="DomainObject.Predmet.ProtuStrankaListFormated_1">
      <item>ANDRO d.o.o. za trgovinu i prijevoz</item>
    </derivirana_varijabla>
  </DomainObject.Predmet.ProtuStrankaListFormated>
  <DomainObject.Predmet.ProtuStrankaListFormatedOIB>
    <izvorni_sadrzaj>
      <item>ANDRO d.o.o. za trgovinu i prijevoz, OIB 63999785620</item>
    </izvorni_sadrzaj>
    <derivirana_varijabla naziv="DomainObject.Predmet.ProtuStrankaListFormatedOIB_1">
      <item>ANDRO d.o.o. za trgovinu i prijevoz, OIB 63999785620</item>
    </derivirana_varijabla>
  </DomainObject.Predmet.ProtuStrankaListFormatedOIB>
  <DomainObject.Predmet.ProtuStrankaListFormatedWithAdress>
    <izvorni_sadrzaj>
      <item>ANDRO d.o.o. za trgovinu i prijevoz, Radnička 11, 31551 Bistrinci</item>
    </izvorni_sadrzaj>
    <derivirana_varijabla naziv="DomainObject.Predmet.ProtuStrankaListFormatedWithAdress_1">
      <item>ANDRO d.o.o. za trgovinu i prijevoz, Radnička 11, 31551 Bistrinci</item>
    </derivirana_varijabla>
  </DomainObject.Predmet.ProtuStrankaListFormatedWithAdress>
  <DomainObject.Predmet.ProtuStrankaListFormatedWithAdressOIB>
    <izvorni_sadrzaj>
      <item>ANDRO d.o.o. za trgovinu i prijevoz, OIB 63999785620, Radnička 11, 31551 Bistrinci</item>
    </izvorni_sadrzaj>
    <derivirana_varijabla naziv="DomainObject.Predmet.ProtuStrankaListFormatedWithAdressOIB_1">
      <item>ANDRO d.o.o. za trgovinu i prijevoz, OIB 63999785620, Radnička 11, 31551 Bistrinci</item>
    </derivirana_varijabla>
  </DomainObject.Predmet.ProtuStrankaListFormatedWithAdressOIB>
  <DomainObject.Predmet.ProtuStrankaListNazivFormated>
    <izvorni_sadrzaj>
      <item>ANDRO d.o.o. za trgovinu i prijevoz</item>
    </izvorni_sadrzaj>
    <derivirana_varijabla naziv="DomainObject.Predmet.ProtuStrankaListNazivFormated_1">
      <item>ANDRO d.o.o. za trgovinu i prijevoz</item>
    </derivirana_varijabla>
  </DomainObject.Predmet.ProtuStrankaListNazivFormated>
  <DomainObject.Predmet.ProtuStrankaListNazivFormatedOIB>
    <izvorni_sadrzaj>
      <item>ANDRO d.o.o. za trgovinu i prijevoz, OIB 63999785620</item>
    </izvorni_sadrzaj>
    <derivirana_varijabla naziv="DomainObject.Predmet.ProtuStrankaListNazivFormatedOIB_1">
      <item>ANDRO d.o.o. za trgovinu i prijevoz, OIB 63999785620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ANDRO d.o.o. za trgovinu i prijevoz</izvorni_sadrzaj>
    <derivirana_varijabla naziv="DomainObject.Predmet.ProtustrankaIDrugi_1">ANDRO d.o.o. za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ANDRO d.o.o. za trgovinu i prijevoz, OIB 63999785620, Radnička 11, 31551 Bistrinci</izvorni_sadrzaj>
    <derivirana_varijabla naziv="DomainObject.Predmet.ProtustrankaIDrugiAdressOIB_1">ANDRO d.o.o. za trgovinu i prijevoz, OIB 63999785620, Radnička 11,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ANDRO d.o.o. za trgovinu i prijevoz</item>
    </izvorni_sadrzaj>
    <derivirana_varijabla naziv="DomainObject.Predmet.SudioniciListNaziv_1">
      <item>FINA RC OSIJEK</item>
      <item>ANDRO d.o.o. za trgovinu i prijevoz</item>
    </derivirana_varijabla>
  </DomainObject.Predmet.SudioniciListNaziv>
  <DomainObject.Predmet.SudioniciListAdressOIB>
    <izvorni_sadrzaj>
      <item>FINA RC OSIJEK, OIB 85821130368</item>
      <item>ANDRO d.o.o. za trgovinu i prijevoz, OIB 63999785620, Radnička 11,31551 Bistrinci</item>
    </izvorni_sadrzaj>
    <derivirana_varijabla naziv="DomainObject.Predmet.SudioniciListAdressOIB_1">
      <item>FINA RC OSIJEK, OIB 85821130368</item>
      <item>ANDRO d.o.o. za trgovinu i prijevoz, OIB 63999785620, Radnička 11,31551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63999785620</item>
    </izvorni_sadrzaj>
    <derivirana_varijabla naziv="DomainObject.Predmet.SudioniciListNazivOIB_1">
      <item>, OIB 85821130368</item>
      <item>, OIB 63999785620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AA19A-E7B8-48DE-86D5-502F1088A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2153</properties:Characters>
  <properties:Lines>51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2017-02-23T08:52:00Z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