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77bb" w14:paraId="26677bb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0D4A5B">
        <w:rPr>
          <w:szCs w:val="24"/>
          <w:lang w:val="hr-HR"/>
        </w:rPr>
        <w:t>10</w:t>
      </w:r>
      <w:r w:rsidR="002652FC">
        <w:rPr>
          <w:szCs w:val="24"/>
          <w:lang w:val="hr-HR"/>
        </w:rPr>
        <w:t>63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C34643">
        <w:rPr>
          <w:lang w:val="hr-HR"/>
        </w:rPr>
        <w:t xml:space="preserve">JULIO CLOVIO CROATIA FILM </w:t>
      </w:r>
      <w:r w:rsidR="00023E2C">
        <w:rPr>
          <w:lang w:val="hr-HR"/>
        </w:rPr>
        <w:t>društvo s ograničenom odgovornošću</w:t>
      </w:r>
      <w:r w:rsidR="00C34643">
        <w:rPr>
          <w:lang w:val="hr-HR"/>
        </w:rPr>
        <w:t xml:space="preserve"> za proizvodnju i distribuciju filma</w:t>
      </w:r>
      <w:r w:rsidR="00023E2C">
        <w:rPr>
          <w:lang w:val="hr-HR"/>
        </w:rPr>
        <w:t xml:space="preserve">, </w:t>
      </w:r>
      <w:r w:rsidR="00C34643">
        <w:rPr>
          <w:lang w:val="hr-HR"/>
        </w:rPr>
        <w:t>Zagreb, Hercegovačka 109, MBS: 080426947, OIB: 81229658245</w:t>
      </w:r>
      <w:r>
        <w:rPr>
          <w:lang w:val="hr-HR"/>
        </w:rPr>
        <w:t xml:space="preserve">, dana </w:t>
      </w:r>
      <w:r w:rsidR="005E0A11">
        <w:rPr>
          <w:lang w:val="hr-HR"/>
        </w:rPr>
        <w:t>17</w:t>
      </w:r>
      <w:r>
        <w:rPr>
          <w:lang w:val="hr-HR"/>
        </w:rPr>
        <w:t xml:space="preserve">. </w:t>
      </w:r>
      <w:r w:rsidR="005E0A11">
        <w:rPr>
          <w:lang w:val="hr-HR"/>
        </w:rPr>
        <w:t>siječnja 2017</w:t>
      </w:r>
      <w:r>
        <w:rPr>
          <w:lang w:val="hr-HR"/>
        </w:rPr>
        <w:t xml:space="preserve">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C34643">
        <w:rPr>
          <w:lang w:val="hr-HR"/>
        </w:rPr>
        <w:t>JULIO CLOVIO CROATIA FILM društvo s ograničenom odgovornošću za proizvodnju i distribuciju filma, Zagreb, Hercegovačka 109, MBS: 080426947, OIB: 81229658245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AE0156" w:rsidRPr="00B14C71">
        <w:rPr>
          <w:szCs w:val="24"/>
          <w:lang w:val="hr-HR"/>
        </w:rPr>
        <w:t>DAVID JAKOVLJEVIĆ, Sesvete, Kašinska 7, OIB: 63014812654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C34643">
        <w:rPr>
          <w:lang w:val="hr-HR"/>
        </w:rPr>
        <w:t>JULIO CLOVIO CROATIA FILM društvo s ograničenom odgovornošću za proizvodnju i distribuciju filma, Zagreb, Hercegovačka 109, MBS: 080426947, OIB: 81229658245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5E0A11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E0A11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u </w:t>
      </w:r>
      <w:r w:rsidR="005E0A11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D4A5B">
        <w:rPr>
          <w:szCs w:val="24"/>
          <w:lang w:val="hr-HR"/>
        </w:rPr>
        <w:t>10</w:t>
      </w:r>
      <w:r w:rsidR="00023E2C">
        <w:rPr>
          <w:szCs w:val="24"/>
          <w:lang w:val="hr-HR"/>
        </w:rPr>
        <w:t>6</w:t>
      </w:r>
      <w:r w:rsidR="00C34643">
        <w:rPr>
          <w:szCs w:val="24"/>
          <w:lang w:val="hr-HR"/>
        </w:rPr>
        <w:t>6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023E2C">
        <w:rPr>
          <w:szCs w:val="24"/>
          <w:lang w:val="hr-HR"/>
        </w:rPr>
        <w:t>30</w:t>
      </w:r>
      <w:r>
        <w:rPr>
          <w:szCs w:val="24"/>
          <w:lang w:val="hr-HR"/>
        </w:rPr>
        <w:t xml:space="preserve">. </w:t>
      </w:r>
      <w:r w:rsidR="000D4A5B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5E0A11">
        <w:rPr>
          <w:szCs w:val="24"/>
          <w:lang w:val="hr-HR"/>
        </w:rPr>
        <w:t>17</w:t>
      </w:r>
      <w:r>
        <w:rPr>
          <w:szCs w:val="24"/>
          <w:lang w:val="hr-HR"/>
        </w:rPr>
        <w:t xml:space="preserve">. </w:t>
      </w:r>
      <w:r w:rsidR="005E0A11">
        <w:rPr>
          <w:szCs w:val="24"/>
          <w:lang w:val="hr-HR"/>
        </w:rPr>
        <w:t>siječnja 2017</w:t>
      </w:r>
      <w:r>
        <w:rPr>
          <w:szCs w:val="24"/>
          <w:lang w:val="hr-HR"/>
        </w:rPr>
        <w:t>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5E0A11">
        <w:rPr>
          <w:szCs w:val="24"/>
          <w:lang w:val="hr-HR"/>
        </w:rPr>
        <w:t>17</w:t>
      </w:r>
      <w:r>
        <w:rPr>
          <w:szCs w:val="24"/>
          <w:lang w:val="hr-HR"/>
        </w:rPr>
        <w:t>.0</w:t>
      </w:r>
      <w:r w:rsidR="005E0A11">
        <w:rPr>
          <w:szCs w:val="24"/>
          <w:lang w:val="hr-HR"/>
        </w:rPr>
        <w:t>1.2017</w:t>
      </w:r>
      <w:r>
        <w:rPr>
          <w:szCs w:val="24"/>
          <w:lang w:val="hr-HR"/>
        </w:rPr>
        <w:t>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16527"/>
    <w:rsid w:val="00020A06"/>
    <w:rsid w:val="00023E2C"/>
    <w:rsid w:val="00037961"/>
    <w:rsid w:val="00043F0F"/>
    <w:rsid w:val="00056939"/>
    <w:rsid w:val="00056F5E"/>
    <w:rsid w:val="00061E59"/>
    <w:rsid w:val="00065FF9"/>
    <w:rsid w:val="00067059"/>
    <w:rsid w:val="00067DD7"/>
    <w:rsid w:val="00076D20"/>
    <w:rsid w:val="0008064A"/>
    <w:rsid w:val="000A0175"/>
    <w:rsid w:val="000B4072"/>
    <w:rsid w:val="000D4A5B"/>
    <w:rsid w:val="000E4C4F"/>
    <w:rsid w:val="000E5844"/>
    <w:rsid w:val="000F6567"/>
    <w:rsid w:val="000F7662"/>
    <w:rsid w:val="000F7F3F"/>
    <w:rsid w:val="00115D26"/>
    <w:rsid w:val="001277DF"/>
    <w:rsid w:val="00173B80"/>
    <w:rsid w:val="00174F97"/>
    <w:rsid w:val="001853BA"/>
    <w:rsid w:val="001B0828"/>
    <w:rsid w:val="001B681F"/>
    <w:rsid w:val="001C11A2"/>
    <w:rsid w:val="001C58E2"/>
    <w:rsid w:val="001C5D2B"/>
    <w:rsid w:val="001F5FA1"/>
    <w:rsid w:val="00203050"/>
    <w:rsid w:val="00221BE3"/>
    <w:rsid w:val="002240B7"/>
    <w:rsid w:val="002259B9"/>
    <w:rsid w:val="00246B6D"/>
    <w:rsid w:val="002527D0"/>
    <w:rsid w:val="00257161"/>
    <w:rsid w:val="002652FC"/>
    <w:rsid w:val="00274455"/>
    <w:rsid w:val="002773B8"/>
    <w:rsid w:val="00281291"/>
    <w:rsid w:val="00281774"/>
    <w:rsid w:val="002831AE"/>
    <w:rsid w:val="002975AE"/>
    <w:rsid w:val="002C6722"/>
    <w:rsid w:val="002D4D15"/>
    <w:rsid w:val="002E5CB1"/>
    <w:rsid w:val="002F3C4A"/>
    <w:rsid w:val="002F75EF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4F7777"/>
    <w:rsid w:val="00524D25"/>
    <w:rsid w:val="00552523"/>
    <w:rsid w:val="005526B8"/>
    <w:rsid w:val="00567609"/>
    <w:rsid w:val="00577103"/>
    <w:rsid w:val="005848E9"/>
    <w:rsid w:val="00597456"/>
    <w:rsid w:val="005A4E9D"/>
    <w:rsid w:val="005D636F"/>
    <w:rsid w:val="005D6F39"/>
    <w:rsid w:val="005E0A11"/>
    <w:rsid w:val="00606200"/>
    <w:rsid w:val="00617799"/>
    <w:rsid w:val="006257D4"/>
    <w:rsid w:val="00681190"/>
    <w:rsid w:val="006815A7"/>
    <w:rsid w:val="00686288"/>
    <w:rsid w:val="006A4860"/>
    <w:rsid w:val="006B4433"/>
    <w:rsid w:val="006C138A"/>
    <w:rsid w:val="006C454D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5053"/>
    <w:rsid w:val="008B6700"/>
    <w:rsid w:val="008B6A08"/>
    <w:rsid w:val="008D11EB"/>
    <w:rsid w:val="008D2AFA"/>
    <w:rsid w:val="008E1710"/>
    <w:rsid w:val="00905CB3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5411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E0156"/>
    <w:rsid w:val="00B0375C"/>
    <w:rsid w:val="00B07175"/>
    <w:rsid w:val="00B16EB0"/>
    <w:rsid w:val="00B41CFB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34643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C335E"/>
    <w:rsid w:val="00CD3DEE"/>
    <w:rsid w:val="00CD5BC8"/>
    <w:rsid w:val="00CE67F4"/>
    <w:rsid w:val="00CF7671"/>
    <w:rsid w:val="00D013C9"/>
    <w:rsid w:val="00D03F04"/>
    <w:rsid w:val="00D11EFC"/>
    <w:rsid w:val="00D21544"/>
    <w:rsid w:val="00D30A62"/>
    <w:rsid w:val="00D45DC5"/>
    <w:rsid w:val="00D744CA"/>
    <w:rsid w:val="00D81EE5"/>
    <w:rsid w:val="00D96641"/>
    <w:rsid w:val="00DA2A1D"/>
    <w:rsid w:val="00DB6EB0"/>
    <w:rsid w:val="00DC0507"/>
    <w:rsid w:val="00DC6703"/>
    <w:rsid w:val="00DC735B"/>
    <w:rsid w:val="00DD2D39"/>
    <w:rsid w:val="00DE657F"/>
    <w:rsid w:val="00DF3D10"/>
    <w:rsid w:val="00DF7921"/>
    <w:rsid w:val="00E00414"/>
    <w:rsid w:val="00E012A4"/>
    <w:rsid w:val="00E33502"/>
    <w:rsid w:val="00E3513E"/>
    <w:rsid w:val="00E5731B"/>
    <w:rsid w:val="00E823BA"/>
    <w:rsid w:val="00E832D5"/>
    <w:rsid w:val="00EC2F04"/>
    <w:rsid w:val="00ED353F"/>
    <w:rsid w:val="00EE5336"/>
    <w:rsid w:val="00F011E8"/>
    <w:rsid w:val="00F0268C"/>
    <w:rsid w:val="00F104F7"/>
    <w:rsid w:val="00F155CE"/>
    <w:rsid w:val="00F313EB"/>
    <w:rsid w:val="00F53BB8"/>
    <w:rsid w:val="00F82D8E"/>
    <w:rsid w:val="00F91E56"/>
    <w:rsid w:val="00F978EA"/>
    <w:rsid w:val="00FB1CB0"/>
    <w:rsid w:val="00FE59A3"/>
    <w:rsid w:val="00FF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12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2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29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2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2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812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2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29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2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2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St-1066/2016</izvorni_sadrzaj>
    <derivirana_varijabla naziv="DomainObject.Predmet.OznakaBroj_1">St-1066/2016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JULIO CLOVIO CROATA FILM d.o.o. zastupanog po punomoćniku Marin Marušić</izvorni_sadrzaj>
    <derivirana_varijabla naziv="DomainObject.Predmet.ProtustrankaFormated_1">  JULIO CLOVIO CROATA FILM d.o.o. zastupanog po punomoćniku Marin Marušić</derivirana_varijabla>
  </DomainObject.Predmet.ProtustrankaFormated>
  <DomainObject.Predmet.ProtustrankaFormatedOIB>
    <izvorni_sadrzaj>  JULIO CLOVIO CROATA FILM d.o.o., OIB 81229658245 zastupanog po punomoćniku Marin Marušić</izvorni_sadrzaj>
    <derivirana_varijabla naziv="DomainObject.Predmet.ProtustrankaFormatedOIB_1">  JULIO CLOVIO CROATA FILM d.o.o., OIB 81229658245 zastupanog po punomoćniku Marin Marušić</derivirana_varijabla>
  </DomainObject.Predmet.ProtustrankaFormatedOIB>
  <DomainObject.Predmet.ProtustrankaFormatedWithAdress>
    <izvorni_sadrzaj> JULIO CLOVIO CROATA FILM d.o.o., Hercegovačka 109, 10000 Zagreb zastupanog po punomoćniku Marin Marušić</izvorni_sadrzaj>
    <derivirana_varijabla naziv="DomainObject.Predmet.ProtustrankaFormatedWithAdress_1"> JULIO CLOVIO CROATA FILM d.o.o., Hercegovačka 109, 10000 Zagreb zastupanog po punomoćniku Marin Marušić</derivirana_varijabla>
  </DomainObject.Predmet.ProtustrankaFormatedWithAdress>
  <DomainObject.Predmet.ProtustrankaFormatedWithAdressOIB>
    <izvorni_sadrzaj> JULIO CLOVIO CROATA FILM d.o.o., OIB 81229658245, Hercegovačka 109, 10000 Zagreb zastupanog po punomoćniku Marin Marušić</izvorni_sadrzaj>
    <derivirana_varijabla naziv="DomainObject.Predmet.ProtustrankaFormatedWithAdressOIB_1"> JULIO CLOVIO CROATA FILM d.o.o., OIB 81229658245, Hercegovačka 109, 10000 Zagreb zastupanog po punomoćniku Marin Marušić</derivirana_varijabla>
  </DomainObject.Predmet.ProtustrankaFormatedWithAdressOIB>
  <DomainObject.Predmet.ProtustrankaWithAdress>
    <izvorni_sadrzaj>JULIO CLOVIO CROATA FILM d.o.o. Hercegovačka 109, 10000 Zagreb</izvorni_sadrzaj>
    <derivirana_varijabla naziv="DomainObject.Predmet.ProtustrankaWithAdress_1">JULIO CLOVIO CROATA FILM d.o.o. Hercegovačka 109, 10000 Zagreb</derivirana_varijabla>
  </DomainObject.Predmet.ProtustrankaWithAdress>
  <DomainObject.Predmet.ProtustrankaWithAdressOIB>
    <izvorni_sadrzaj>JULIO CLOVIO CROATA FILM d.o.o., OIB 81229658245, Hercegovačka 109, 10000 Zagreb</izvorni_sadrzaj>
    <derivirana_varijabla naziv="DomainObject.Predmet.ProtustrankaWithAdressOIB_1">JULIO CLOVIO CROATA FILM d.o.o., OIB 81229658245, Hercegovačka 109, 10000 Zagreb</derivirana_varijabla>
  </DomainObject.Predmet.ProtustrankaWithAdressOIB>
  <DomainObject.Predmet.ProtustrankaNazivFormated>
    <izvorni_sadrzaj>JULIO CLOVIO CROATA FILM d.o.o.</izvorni_sadrzaj>
    <derivirana_varijabla naziv="DomainObject.Predmet.ProtustrankaNazivFormated_1">JULIO CLOVIO CROATA FILM d.o.o.</derivirana_varijabla>
  </DomainObject.Predmet.ProtustrankaNazivFormated>
  <DomainObject.Predmet.ProtustrankaNazivFormatedOIB>
    <izvorni_sadrzaj>JULIO CLOVIO CROATA FILM d.o.o., OIB 81229658245</izvorni_sadrzaj>
    <derivirana_varijabla naziv="DomainObject.Predmet.ProtustrankaNazivFormatedOIB_1">JULIO CLOVIO CROATA FILM d.o.o., OIB 81229658245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JULIO CLOVIO CROATA FILM d.o.o. zastupanog po punomoćniku Marin Marušić</item>
    </izvorni_sadrzaj>
    <derivirana_varijabla naziv="DomainObject.Predmet.ProtuStrankaListFormated_1">
      <item>JULIO CLOVIO CROATA FILM d.o.o. zastupanog po punomoćniku Marin Marušić</item>
    </derivirana_varijabla>
  </DomainObject.Predmet.ProtuStrankaListFormated>
  <DomainObject.Predmet.ProtuStrankaListFormatedOIB>
    <izvorni_sadrzaj>
      <item>JULIO CLOVIO CROATA FILM d.o.o., OIB 81229658245 zastupanog po punomoćniku Marin Marušić</item>
    </izvorni_sadrzaj>
    <derivirana_varijabla naziv="DomainObject.Predmet.ProtuStrankaListFormatedOIB_1">
      <item>JULIO CLOVIO CROATA FILM d.o.o., OIB 81229658245 zastupanog po punomoćniku Marin Marušić</item>
    </derivirana_varijabla>
  </DomainObject.Predmet.ProtuStrankaListFormatedOIB>
  <DomainObject.Predmet.ProtuStrankaListFormatedWithAdress>
    <izvorni_sadrzaj>
      <item>JULIO CLOVIO CROATA FILM d.o.o., Hercegovačka 109, 10000 Zagreb zastupanog po punomoćniku Marin Marušić</item>
    </izvorni_sadrzaj>
    <derivirana_varijabla naziv="DomainObject.Predmet.ProtuStrankaListFormatedWithAdress_1">
      <item>JULIO CLOVIO CROATA FILM d.o.o., Hercegovačka 109, 10000 Zagreb zastupanog po punomoćniku Marin Marušić</item>
    </derivirana_varijabla>
  </DomainObject.Predmet.ProtuStrankaListFormatedWithAdress>
  <DomainObject.Predmet.ProtuStrankaListFormatedWithAdressOIB>
    <izvorni_sadrzaj>
      <item>JULIO CLOVIO CROATA FILM d.o.o., OIB 81229658245, Hercegovačka 109, 10000 Zagreb zastupanog po punomoćniku Marin Marušić</item>
    </izvorni_sadrzaj>
    <derivirana_varijabla naziv="DomainObject.Predmet.ProtuStrankaListFormatedWithAdressOIB_1">
      <item>JULIO CLOVIO CROATA FILM d.o.o., OIB 81229658245, Hercegovačka 109, 10000 Zagreb zastupanog po punomoćniku Marin Marušić</item>
    </derivirana_varijabla>
  </DomainObject.Predmet.ProtuStrankaListFormatedWithAdressOIB>
  <DomainObject.Predmet.ProtuStrankaListNazivFormated>
    <izvorni_sadrzaj>
      <item>JULIO CLOVIO CROATA FILM d.o.o.</item>
    </izvorni_sadrzaj>
    <derivirana_varijabla naziv="DomainObject.Predmet.ProtuStrankaListNazivFormated_1">
      <item>JULIO CLOVIO CROATA FILM d.o.o.</item>
    </derivirana_varijabla>
  </DomainObject.Predmet.ProtuStrankaListNazivFormated>
  <DomainObject.Predmet.ProtuStrankaListNazivFormatedOIB>
    <izvorni_sadrzaj>
      <item>JULIO CLOVIO CROATA FILM d.o.o., OIB 81229658245</item>
    </izvorni_sadrzaj>
    <derivirana_varijabla naziv="DomainObject.Predmet.ProtuStrankaListNazivFormatedOIB_1">
      <item>JULIO CLOVIO CROATA FILM d.o.o., OIB 81229658245</item>
    </derivirana_varijabla>
  </DomainObject.Predmet.ProtuStrankaListNazivFormatedOIB>
  <DomainObject.Predmet.OstaliListFormated>
    <izvorni_sadrzaj>
      <item>Marin Marušić punomoćnik sudionika u postupku JULIO CLOVIO CROATA FILM d.o.o.</item>
    </izvorni_sadrzaj>
    <derivirana_varijabla naziv="DomainObject.Predmet.OstaliListFormated_1">
      <item>Marin Marušić punomoćnik sudionika u postupku JULIO CLOVIO CROATA FILM d.o.o.</item>
    </derivirana_varijabla>
  </DomainObject.Predmet.OstaliListFormated>
  <DomainObject.Predmet.OstaliListFormatedOIB>
    <izvorni_sadrzaj>
      <item>Marin Marušić, OIB 60794102007 punomoćnik sudionika u postupku JULIO CLOVIO CROATA FILM d.o.o.</item>
    </izvorni_sadrzaj>
    <derivirana_varijabla naziv="DomainObject.Predmet.OstaliListFormatedOIB_1">
      <item>Marin Marušić, OIB 60794102007 punomoćnik sudionika u postupku JULIO CLOVIO CROATA FILM d.o.o.</item>
    </derivirana_varijabla>
  </DomainObject.Predmet.OstaliListFormatedOIB>
  <DomainObject.Predmet.OstaliListFormatedWithAdress>
    <izvorni_sadrzaj>
      <item>Marin Marušić, Hercegovačka 109, 10000 Zagreb punomoćnik sudionika u postupku JULIO CLOVIO CROATA FILM d.o.o.</item>
    </izvorni_sadrzaj>
    <derivirana_varijabla naziv="DomainObject.Predmet.OstaliListFormatedWithAdress_1">
      <item>Marin Marušić, Hercegovačka 109, 10000 Zagreb punomoćnik sudionika u postupku JULIO CLOVIO CROATA FILM d.o.o.</item>
    </derivirana_varijabla>
  </DomainObject.Predmet.OstaliListFormatedWithAdress>
  <DomainObject.Predmet.OstaliListFormatedWithAdressOIB>
    <izvorni_sadrzaj>
      <item>Marin Marušić, OIB 60794102007, Hercegovačka 109, 10000 Zagreb punomoćnik sudionika u postupku JULIO CLOVIO CROATA FILM d.o.o.</item>
    </izvorni_sadrzaj>
    <derivirana_varijabla naziv="DomainObject.Predmet.OstaliListFormatedWithAdressOIB_1">
      <item>Marin Marušić, OIB 60794102007, Hercegovačka 109, 10000 Zagreb punomoćnik sudionika u postupku JULIO CLOVIO CROATA FILM d.o.o.</item>
    </derivirana_varijabla>
  </DomainObject.Predmet.OstaliListFormatedWithAdressOIB>
  <DomainObject.Predmet.OstaliListNazivFormated>
    <izvorni_sadrzaj>
      <item>Marin Marušić</item>
    </izvorni_sadrzaj>
    <derivirana_varijabla naziv="DomainObject.Predmet.OstaliListNazivFormated_1">
      <item>Marin Marušić</item>
    </derivirana_varijabla>
  </DomainObject.Predmet.OstaliListNazivFormated>
  <DomainObject.Predmet.OstaliListNazivFormatedOIB>
    <izvorni_sadrzaj>
      <item>Marin Marušić, OIB 60794102007</item>
    </izvorni_sadrzaj>
    <derivirana_varijabla naziv="DomainObject.Predmet.OstaliListNazivFormatedOIB_1">
      <item>Marin Marušić, OIB 60794102007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JULIO CLOVIO CROATA FILM d.o.o.</izvorni_sadrzaj>
    <derivirana_varijabla naziv="DomainObject.Predmet.ProtustrankaIDrugi_1">JULIO CLOVIO CROATA FILM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JULIO CLOVIO CROATA FILM d.o.o., OIB 81229658245, Hercegovačka 109, 10000 Zagreb</izvorni_sadrzaj>
    <derivirana_varijabla naziv="DomainObject.Predmet.ProtustrankaIDrugiAdressOIB_1">JULIO CLOVIO CROATA FILM d.o.o., OIB 81229658245, Hercegovačka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JULIO CLOVIO CROATA FILM d.o.o.</item>
      <item>FINA Regionalni centar Zagreb</item>
      <item>Marin Marušić</item>
    </izvorni_sadrzaj>
    <derivirana_varijabla naziv="DomainObject.Predmet.SudioniciListNaziv_1">
      <item>JULIO CLOVIO CROATA FILM d.o.o.</item>
      <item>FINA Regionalni centar Zagreb</item>
      <item>Marin Marušić</item>
    </derivirana_varijabla>
  </DomainObject.Predmet.SudioniciListNaziv>
  <DomainObject.Predmet.SudioniciListAdressOIB>
    <izvorni_sadrzaj>
      <item>JULIO CLOVIO CROATA FILM d.o.o., OIB 81229658245, Hercegovačka 109,10000 Zagreb</item>
      <item>FINA Regionalni centar Zagreb, OIB 85821130368, Trg svibanjskih žrtava 1995. br. 1,10000 Zagreb</item>
      <item>Marin Marušić, OIB 60794102007, Hercegovačka 109,10000 Zagreb</item>
    </izvorni_sadrzaj>
    <derivirana_varijabla naziv="DomainObject.Predmet.SudioniciListAdressOIB_1">
      <item>JULIO CLOVIO CROATA FILM d.o.o., OIB 81229658245, Hercegovačka 109,10000 Zagreb</item>
      <item>FINA Regionalni centar Zagreb, OIB 85821130368, Trg svibanjskih žrtava 1995. br. 1,10000 Zagreb</item>
      <item>Marin Marušić, OIB 60794102007, Hercegovačka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81229658245</item>
      <item>, OIB 85821130368</item>
      <item>, OIB 60794102007</item>
    </izvorni_sadrzaj>
    <derivirana_varijabla naziv="DomainObject.Predmet.SudioniciListNazivOIB_1">
      <item>, OIB 81229658245</item>
      <item>, OIB 85821130368</item>
      <item>, OIB 60794102007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B32F41-4D7F-4FE1-8E7B-4876647A20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723</properties:Words>
  <properties:Characters>3910</properties:Characters>
  <properties:Lines>113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2016-08-29T07:26:00Z</dcterms:created>
  <dc:creator>Miroslav Lovreković</dc:creator>
  <cp:lastModifiedBy>Miroslav Lovreković</cp:lastModifiedBy>
  <cp:lastPrinted>2017-01-17T09:22:00Z</cp:lastPrinted>
  <dcterms:modified xmlns:xsi="http://www.w3.org/2001/XMLSchema-instance" xsi:type="dcterms:W3CDTF">2017-01-17T09:24:00Z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