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36bf" w14:paraId="08d36b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E03C48">
        <w:t>5584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713EEF">
        <w:t>3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36355E">
        <w:t>V</w:t>
      </w:r>
      <w:r w:rsidR="00713EEF">
        <w:t xml:space="preserve">ALERIJA PROMET </w:t>
      </w:r>
      <w:r w:rsidR="0036355E">
        <w:t>d</w:t>
      </w:r>
      <w:r w:rsidR="00914A7B">
        <w:t>.</w:t>
      </w:r>
      <w:r w:rsidR="0036355E">
        <w:t>o.o.</w:t>
      </w:r>
      <w:r w:rsidR="00144A4E">
        <w:t xml:space="preserve">, Zagreb, </w:t>
      </w:r>
      <w:r w:rsidR="00713EEF">
        <w:t>Bukovačka 66</w:t>
      </w:r>
      <w:r w:rsidR="00144A4E">
        <w:t>, MBS: 080</w:t>
      </w:r>
      <w:r w:rsidR="00713EEF">
        <w:t>341189</w:t>
      </w:r>
      <w:r w:rsidR="00B6235A">
        <w:t xml:space="preserve"> </w:t>
      </w:r>
      <w:r w:rsidR="00EF791B">
        <w:t>OIB:</w:t>
      </w:r>
      <w:r w:rsidR="006C054C">
        <w:t xml:space="preserve"> </w:t>
      </w:r>
      <w:r w:rsidR="0036355E">
        <w:t>9</w:t>
      </w:r>
      <w:r w:rsidR="00713EEF">
        <w:t>2470608417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C3B4D">
        <w:t>119.570,29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EC3B4D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EC3B4D">
        <w:t>3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5F0E"/>
    <w:rsid w:val="0003332B"/>
    <w:rsid w:val="00043A39"/>
    <w:rsid w:val="00056A45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14A7B"/>
    <w:rsid w:val="00920CA0"/>
    <w:rsid w:val="009419D8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6235A"/>
    <w:rsid w:val="00B82F18"/>
    <w:rsid w:val="00BC0A25"/>
    <w:rsid w:val="00BE4F95"/>
    <w:rsid w:val="00C03E9F"/>
    <w:rsid w:val="00C23CE1"/>
    <w:rsid w:val="00C836B9"/>
    <w:rsid w:val="00C958E9"/>
    <w:rsid w:val="00CE7362"/>
    <w:rsid w:val="00D01B78"/>
    <w:rsid w:val="00D11E77"/>
    <w:rsid w:val="00D66226"/>
    <w:rsid w:val="00D66626"/>
    <w:rsid w:val="00E03C48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A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A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A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A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A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5584</izvorni_sadrzaj>
    <derivirana_varijabla naziv="DomainObject.Predmet.Broj_1">5584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St-5584/2015</izvorni_sadrzaj>
    <derivirana_varijabla naziv="DomainObject.Predmet.OznakaBroj_1">St-5584/2015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VALERIJA PROMET d.o.o. zastupanog po punomoćniku Valerija Brkić</izvorni_sadrzaj>
    <derivirana_varijabla naziv="DomainObject.Predmet.ProtustrankaFormated_1">  VALERIJA PROMET d.o.o. zastupanog po punomoćniku Valerija Brkić</derivirana_varijabla>
  </DomainObject.Predmet.ProtustrankaFormated>
  <DomainObject.Predmet.ProtustrankaFormatedOIB>
    <izvorni_sadrzaj>  VALERIJA PROMET d.o.o., OIB 92470608417 zastupanog po punomoćniku Valerija Brkić</izvorni_sadrzaj>
    <derivirana_varijabla naziv="DomainObject.Predmet.ProtustrankaFormatedOIB_1">  VALERIJA PROMET d.o.o., OIB 92470608417 zastupanog po punomoćniku Valerija Brkić</derivirana_varijabla>
  </DomainObject.Predmet.ProtustrankaFormatedOIB>
  <DomainObject.Predmet.ProtustrankaFormatedWithAdress>
    <izvorni_sadrzaj> VALERIJA PROMET d.o.o., Bukovačka 66, 10000 Zagreb zastupanog po punomoćniku Valerija Brkić</izvorni_sadrzaj>
    <derivirana_varijabla naziv="DomainObject.Predmet.ProtustrankaFormatedWithAdress_1"> VALERIJA PROMET d.o.o., Bukovačka 66, 10000 Zagreb zastupanog po punomoćniku Valerija Brkić</derivirana_varijabla>
  </DomainObject.Predmet.ProtustrankaFormatedWithAdress>
  <DomainObject.Predmet.ProtustrankaFormatedWithAdressOIB>
    <izvorni_sadrzaj> VALERIJA PROMET d.o.o., OIB 92470608417, Bukovačka 66, 10000 Zagreb zastupanog po punomoćniku Valerija Brkić</izvorni_sadrzaj>
    <derivirana_varijabla naziv="DomainObject.Predmet.ProtustrankaFormatedWithAdressOIB_1"> VALERIJA PROMET d.o.o., OIB 92470608417, Bukovačka 66, 10000 Zagreb zastupanog po punomoćniku Valerija Brkić</derivirana_varijabla>
  </DomainObject.Predmet.ProtustrankaFormatedWithAdressOIB>
  <DomainObject.Predmet.ProtustrankaWithAdress>
    <izvorni_sadrzaj>VALERIJA PROMET d.o.o. Bukovačka 66, 10000 Zagreb</izvorni_sadrzaj>
    <derivirana_varijabla naziv="DomainObject.Predmet.ProtustrankaWithAdress_1">VALERIJA PROMET d.o.o. Bukovačka 66, 10000 Zagreb</derivirana_varijabla>
  </DomainObject.Predmet.ProtustrankaWithAdress>
  <DomainObject.Predmet.ProtustrankaWithAdressOIB>
    <izvorni_sadrzaj>VALERIJA PROMET d.o.o., OIB 92470608417, Bukovačka 66, 10000 Zagreb</izvorni_sadrzaj>
    <derivirana_varijabla naziv="DomainObject.Predmet.ProtustrankaWithAdressOIB_1">VALERIJA PROMET d.o.o., OIB 92470608417, Bukovačka 66, 10000 Zagreb</derivirana_varijabla>
  </DomainObject.Predmet.ProtustrankaWithAdressOIB>
  <DomainObject.Predmet.ProtustrankaNazivFormated>
    <izvorni_sadrzaj>VALERIJA PROMET d.o.o.</izvorni_sadrzaj>
    <derivirana_varijabla naziv="DomainObject.Predmet.ProtustrankaNazivFormated_1">VALERIJA PROMET d.o.o.</derivirana_varijabla>
  </DomainObject.Predmet.ProtustrankaNazivFormated>
  <DomainObject.Predmet.ProtustrankaNazivFormatedOIB>
    <izvorni_sadrzaj>VALERIJA PROMET d.o.o., OIB 92470608417</izvorni_sadrzaj>
    <derivirana_varijabla naziv="DomainObject.Predmet.ProtustrankaNazivFormatedOIB_1">VALERIJA PROMET d.o.o., OIB 92470608417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VALERIJA PROMET d.o.o. zastupanog po punomoćniku Valerija Brkić</item>
    </izvorni_sadrzaj>
    <derivirana_varijabla naziv="DomainObject.Predmet.ProtuStrankaListFormated_1">
      <item>VALERIJA PROMET d.o.o. zastupanog po punomoćniku Valerija Brkić</item>
    </derivirana_varijabla>
  </DomainObject.Predmet.ProtuStrankaListFormated>
  <DomainObject.Predmet.ProtuStrankaListFormatedOIB>
    <izvorni_sadrzaj>
      <item>VALERIJA PROMET d.o.o., OIB 92470608417 zastupanog po punomoćniku Valerija Brkić</item>
    </izvorni_sadrzaj>
    <derivirana_varijabla naziv="DomainObject.Predmet.ProtuStrankaListFormatedOIB_1">
      <item>VALERIJA PROMET d.o.o., OIB 92470608417 zastupanog po punomoćniku Valerija Brkić</item>
    </derivirana_varijabla>
  </DomainObject.Predmet.ProtuStrankaListFormatedOIB>
  <DomainObject.Predmet.ProtuStrankaListFormatedWithAdress>
    <izvorni_sadrzaj>
      <item>VALERIJA PROMET d.o.o., Bukovačka 66, 10000 Zagreb zastupanog po punomoćniku Valerija Brkić</item>
    </izvorni_sadrzaj>
    <derivirana_varijabla naziv="DomainObject.Predmet.ProtuStrankaListFormatedWithAdress_1">
      <item>VALERIJA PROMET d.o.o., Bukovačka 66, 10000 Zagreb zastupanog po punomoćniku Valerija Brkić</item>
    </derivirana_varijabla>
  </DomainObject.Predmet.ProtuStrankaListFormatedWithAdress>
  <DomainObject.Predmet.ProtuStrankaListFormatedWithAdressOIB>
    <izvorni_sadrzaj>
      <item>VALERIJA PROMET d.o.o., OIB 92470608417, Bukovačka 66, 10000 Zagreb zastupanog po punomoćniku Valerija Brkić</item>
    </izvorni_sadrzaj>
    <derivirana_varijabla naziv="DomainObject.Predmet.ProtuStrankaListFormatedWithAdressOIB_1">
      <item>VALERIJA PROMET d.o.o., OIB 92470608417, Bukovačka 66, 10000 Zagreb zastupanog po punomoćniku Valerija Brkić</item>
    </derivirana_varijabla>
  </DomainObject.Predmet.ProtuStrankaListFormatedWithAdressOIB>
  <DomainObject.Predmet.ProtuStrankaListNazivFormated>
    <izvorni_sadrzaj>
      <item>VALERIJA PROMET d.o.o.</item>
    </izvorni_sadrzaj>
    <derivirana_varijabla naziv="DomainObject.Predmet.ProtuStrankaListNazivFormated_1">
      <item>VALERIJA PROMET d.o.o.</item>
    </derivirana_varijabla>
  </DomainObject.Predmet.ProtuStrankaListNazivFormated>
  <DomainObject.Predmet.ProtuStrankaListNazivFormatedOIB>
    <izvorni_sadrzaj>
      <item>VALERIJA PROMET d.o.o., OIB 92470608417</item>
    </izvorni_sadrzaj>
    <derivirana_varijabla naziv="DomainObject.Predmet.ProtuStrankaListNazivFormatedOIB_1">
      <item>VALERIJA PROMET d.o.o., OIB 92470608417</item>
    </derivirana_varijabla>
  </DomainObject.Predmet.ProtuStrankaListNazivFormatedOIB>
  <DomainObject.Predmet.OstaliListFormated>
    <izvorni_sadrzaj>
      <item>Valerija Brkić punomoćnik sudionika u postupku VALERIJA PROMET d.o.o.</item>
    </izvorni_sadrzaj>
    <derivirana_varijabla naziv="DomainObject.Predmet.OstaliListFormated_1">
      <item>Valerija Brkić punomoćnik sudionika u postupku VALERIJA PROMET d.o.o.</item>
    </derivirana_varijabla>
  </DomainObject.Predmet.OstaliListFormated>
  <DomainObject.Predmet.OstaliListFormatedOIB>
    <izvorni_sadrzaj>
      <item>Valerija Brkić, OIB 24295372316 punomoćnik sudionika u postupku VALERIJA PROMET d.o.o.</item>
    </izvorni_sadrzaj>
    <derivirana_varijabla naziv="DomainObject.Predmet.OstaliListFormatedOIB_1">
      <item>Valerija Brkić, OIB 24295372316 punomoćnik sudionika u postupku VALERIJA PROMET d.o.o.</item>
    </derivirana_varijabla>
  </DomainObject.Predmet.OstaliListFormatedOIB>
  <DomainObject.Predmet.OstaliListFormatedWithAdress>
    <izvorni_sadrzaj>
      <item>Valerija Brkić, Bukovačka cesta 66, 10000 Zagreb punomoćnik sudionika u postupku VALERIJA PROMET d.o.o.</item>
    </izvorni_sadrzaj>
    <derivirana_varijabla naziv="DomainObject.Predmet.OstaliListFormatedWithAdress_1">
      <item>Valerija Brkić, Bukovačka cesta 66, 10000 Zagreb punomoćnik sudionika u postupku VALERIJA PROMET d.o.o.</item>
    </derivirana_varijabla>
  </DomainObject.Predmet.OstaliListFormatedWithAdress>
  <DomainObject.Predmet.OstaliListFormatedWithAdressOIB>
    <izvorni_sadrzaj>
      <item>Valerija Brkić, OIB 24295372316, Bukovačka cesta 66, 10000 Zagreb punomoćnik sudionika u postupku VALERIJA PROMET d.o.o.</item>
    </izvorni_sadrzaj>
    <derivirana_varijabla naziv="DomainObject.Predmet.OstaliListFormatedWithAdressOIB_1">
      <item>Valerija Brkić, OIB 24295372316, Bukovačka cesta 66, 10000 Zagreb punomoćnik sudionika u postupku VALERIJA PROMET d.o.o.</item>
    </derivirana_varijabla>
  </DomainObject.Predmet.OstaliListFormatedWithAdressOIB>
  <DomainObject.Predmet.OstaliListNazivFormated>
    <izvorni_sadrzaj>
      <item>Valerija Brkić</item>
    </izvorni_sadrzaj>
    <derivirana_varijabla naziv="DomainObject.Predmet.OstaliListNazivFormated_1">
      <item>Valerija Brkić</item>
    </derivirana_varijabla>
  </DomainObject.Predmet.OstaliListNazivFormated>
  <DomainObject.Predmet.OstaliListNazivFormatedOIB>
    <izvorni_sadrzaj>
      <item>Valerija Brkić, OIB 24295372316</item>
    </izvorni_sadrzaj>
    <derivirana_varijabla naziv="DomainObject.Predmet.OstaliListNazivFormatedOIB_1">
      <item>Valerija Brkić, OIB 24295372316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VALERIJA PROMET d.o.o.</izvorni_sadrzaj>
    <derivirana_varijabla naziv="DomainObject.Predmet.ProtustrankaIDrugi_1">VALERIJA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VALERIJA PROMET d.o.o., OIB 92470608417, Bukovačka 66, 10000 Zagreb</izvorni_sadrzaj>
    <derivirana_varijabla naziv="DomainObject.Predmet.ProtustrankaIDrugiAdressOIB_1">VALERIJA PROMET d.o.o., OIB 92470608417, Bukovačka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VALERIJA PROMET d.o.o.</item>
      <item>FINA Regionalni centar Zagreb</item>
      <item>Valerija Brkić</item>
    </izvorni_sadrzaj>
    <derivirana_varijabla naziv="DomainObject.Predmet.SudioniciListNaziv_1">
      <item>VALERIJA PROMET d.o.o.</item>
      <item>FINA Regionalni centar Zagreb</item>
      <item>Valerija Brkić</item>
    </derivirana_varijabla>
  </DomainObject.Predmet.SudioniciListNaziv>
  <DomainObject.Predmet.SudioniciListAdressOIB>
    <izvorni_sadrzaj>
      <item>VALERIJA PROMET d.o.o., OIB 92470608417, Bukovačka 66,10000 Zagreb</item>
      <item>FINA Regionalni centar Zagreb, OIB 85821130368, Trg svibanjskih žrtava 1995. br.1,10000 Zagreb</item>
      <item>Valerija Brkić, OIB 24295372316, Bukovačka cesta 66,10000 Zagreb</item>
    </izvorni_sadrzaj>
    <derivirana_varijabla naziv="DomainObject.Predmet.SudioniciListAdressOIB_1">
      <item>VALERIJA PROMET d.o.o., OIB 92470608417, Bukovačka 66,10000 Zagreb</item>
      <item>FINA Regionalni centar Zagreb, OIB 85821130368, Trg svibanjskih žrtava 1995. br.1,10000 Zagreb</item>
      <item>Valerija Brkić, OIB 24295372316, Bukovačka cesta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92470608417</item>
      <item>, OIB 85821130368</item>
      <item>, OIB 24295372316</item>
    </izvorni_sadrzaj>
    <derivirana_varijabla naziv="DomainObject.Predmet.SudioniciListNazivOIB_1">
      <item>, OIB 92470608417</item>
      <item>, OIB 85821130368</item>
      <item>, OIB 24295372316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1320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2016-02-03T09:33:00Z</dcterms:created>
  <dc:creator>ilukac</dc:creator>
  <cp:lastModifiedBy>Violeta Rihtar</cp:lastModifiedBy>
  <cp:lastPrinted>2016-01-25T08:31:00Z</cp:lastPrinted>
  <dcterms:modified xmlns:xsi="http://www.w3.org/2001/XMLSchema-instance" xsi:type="dcterms:W3CDTF">2016-02-03T09:39:00Z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