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6e828" w14:paraId="986e828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EE38D7">
        <w:t>2444</w:t>
      </w:r>
      <w:r w:rsidR="0093489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 xml:space="preserve">Jadranki Pajur </w:t>
      </w:r>
      <w:proofErr w:type="spellStart"/>
      <w:r w:rsidR="00AF3DBE">
        <w:t>Vranješ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47145E">
        <w:t>Financijske agencije OIB 85821130368, Regionalni centar Zagreb Podružnica Zagreb, Trg svibanjskih žrtava 1995. 1, Zagreb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13450E" w:rsidRPr="0013450E">
        <w:rPr>
          <w:b/>
        </w:rPr>
        <w:t xml:space="preserve">JUPITER INTERNATIONAL, </w:t>
      </w:r>
      <w:proofErr w:type="spellStart"/>
      <w:r w:rsidR="0013450E" w:rsidRPr="0013450E">
        <w:rPr>
          <w:b/>
        </w:rPr>
        <w:t>Turistične</w:t>
      </w:r>
      <w:proofErr w:type="spellEnd"/>
      <w:r w:rsidR="0013450E" w:rsidRPr="0013450E">
        <w:rPr>
          <w:b/>
        </w:rPr>
        <w:t xml:space="preserve"> </w:t>
      </w:r>
      <w:proofErr w:type="spellStart"/>
      <w:r w:rsidR="0013450E" w:rsidRPr="0013450E">
        <w:rPr>
          <w:b/>
        </w:rPr>
        <w:t>storitve</w:t>
      </w:r>
      <w:proofErr w:type="spellEnd"/>
      <w:r w:rsidR="0013450E" w:rsidRPr="0013450E">
        <w:rPr>
          <w:b/>
        </w:rPr>
        <w:t xml:space="preserve"> d.o.o., Ljubljana,</w:t>
      </w:r>
      <w:r w:rsidR="0013450E">
        <w:rPr>
          <w:b/>
        </w:rPr>
        <w:t xml:space="preserve"> </w:t>
      </w:r>
      <w:r w:rsidR="0013450E" w:rsidRPr="0013450E">
        <w:rPr>
          <w:b/>
        </w:rPr>
        <w:t xml:space="preserve">Jupiter </w:t>
      </w:r>
      <w:proofErr w:type="spellStart"/>
      <w:r w:rsidR="0013450E" w:rsidRPr="0013450E">
        <w:rPr>
          <w:b/>
        </w:rPr>
        <w:t>International</w:t>
      </w:r>
      <w:proofErr w:type="spellEnd"/>
      <w:r w:rsidR="0013450E" w:rsidRPr="0013450E">
        <w:rPr>
          <w:b/>
        </w:rPr>
        <w:t xml:space="preserve"> turistička agencija Podružnica Zagreb</w:t>
      </w:r>
      <w:r w:rsidR="007C56B0" w:rsidRPr="0047145E">
        <w:rPr>
          <w:b/>
        </w:rPr>
        <w:t xml:space="preserve">, </w:t>
      </w:r>
      <w:r w:rsidR="0013450E" w:rsidRPr="0013450E">
        <w:rPr>
          <w:b/>
        </w:rPr>
        <w:t>Zagreb</w:t>
      </w:r>
      <w:r w:rsidR="007C56B0" w:rsidRPr="0047145E">
        <w:rPr>
          <w:b/>
        </w:rPr>
        <w:t xml:space="preserve">, </w:t>
      </w:r>
      <w:r w:rsidR="0013450E" w:rsidRPr="0013450E">
        <w:rPr>
          <w:b/>
        </w:rPr>
        <w:t>Zadarska 80</w:t>
      </w:r>
      <w:r w:rsidR="0013450E">
        <w:rPr>
          <w:b/>
        </w:rPr>
        <w:t xml:space="preserve">, </w:t>
      </w:r>
      <w:r w:rsidR="007C56B0" w:rsidRPr="0047145E">
        <w:rPr>
          <w:b/>
        </w:rPr>
        <w:t xml:space="preserve">MBS: </w:t>
      </w:r>
      <w:r w:rsidR="0013450E" w:rsidRPr="0013450E">
        <w:rPr>
          <w:b/>
        </w:rPr>
        <w:t>080783214</w:t>
      </w:r>
      <w:r w:rsidR="007C56B0" w:rsidRPr="0047145E">
        <w:rPr>
          <w:b/>
        </w:rPr>
        <w:t xml:space="preserve">, OIB: </w:t>
      </w:r>
      <w:r w:rsidR="0013450E" w:rsidRPr="0013450E">
        <w:rPr>
          <w:b/>
        </w:rPr>
        <w:t>15783484030</w:t>
      </w:r>
      <w:r w:rsidR="004A4789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47145E">
        <w:t>20</w:t>
      </w:r>
      <w:r w:rsidR="008123BC">
        <w:t>. listopada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13450E" w:rsidRPr="0013450E">
        <w:rPr>
          <w:b/>
        </w:rPr>
        <w:t xml:space="preserve">JUPITER INTERNATIONAL, </w:t>
      </w:r>
      <w:proofErr w:type="spellStart"/>
      <w:r w:rsidR="0013450E" w:rsidRPr="0013450E">
        <w:rPr>
          <w:b/>
        </w:rPr>
        <w:t>Turistične</w:t>
      </w:r>
      <w:proofErr w:type="spellEnd"/>
      <w:r w:rsidR="0013450E" w:rsidRPr="0013450E">
        <w:rPr>
          <w:b/>
        </w:rPr>
        <w:t xml:space="preserve"> </w:t>
      </w:r>
      <w:proofErr w:type="spellStart"/>
      <w:r w:rsidR="0013450E" w:rsidRPr="0013450E">
        <w:rPr>
          <w:b/>
        </w:rPr>
        <w:t>storitve</w:t>
      </w:r>
      <w:proofErr w:type="spellEnd"/>
      <w:r w:rsidR="0013450E" w:rsidRPr="0013450E">
        <w:rPr>
          <w:b/>
        </w:rPr>
        <w:t xml:space="preserve"> d.o.o., Ljubljana,</w:t>
      </w:r>
      <w:r w:rsidR="0013450E">
        <w:rPr>
          <w:b/>
        </w:rPr>
        <w:t xml:space="preserve"> </w:t>
      </w:r>
      <w:r w:rsidR="0013450E" w:rsidRPr="0013450E">
        <w:rPr>
          <w:b/>
        </w:rPr>
        <w:t xml:space="preserve">Jupiter </w:t>
      </w:r>
      <w:proofErr w:type="spellStart"/>
      <w:r w:rsidR="0013450E" w:rsidRPr="0013450E">
        <w:rPr>
          <w:b/>
        </w:rPr>
        <w:t>International</w:t>
      </w:r>
      <w:proofErr w:type="spellEnd"/>
      <w:r w:rsidR="0013450E" w:rsidRPr="0013450E">
        <w:rPr>
          <w:b/>
        </w:rPr>
        <w:t xml:space="preserve"> turistička agencija Podružnica Zagreb</w:t>
      </w:r>
      <w:r w:rsidR="0013450E" w:rsidRPr="0047145E">
        <w:rPr>
          <w:b/>
        </w:rPr>
        <w:t xml:space="preserve">, </w:t>
      </w:r>
      <w:r w:rsidR="0013450E" w:rsidRPr="0013450E">
        <w:rPr>
          <w:b/>
        </w:rPr>
        <w:t>Zagreb</w:t>
      </w:r>
      <w:r w:rsidR="0013450E" w:rsidRPr="0047145E">
        <w:rPr>
          <w:b/>
        </w:rPr>
        <w:t xml:space="preserve">, </w:t>
      </w:r>
      <w:r w:rsidR="0013450E" w:rsidRPr="0013450E">
        <w:rPr>
          <w:b/>
        </w:rPr>
        <w:t>Zadarska 80</w:t>
      </w:r>
      <w:r w:rsidR="0013450E">
        <w:rPr>
          <w:b/>
        </w:rPr>
        <w:t xml:space="preserve">, </w:t>
      </w:r>
      <w:r w:rsidR="0013450E" w:rsidRPr="0047145E">
        <w:rPr>
          <w:b/>
        </w:rPr>
        <w:t xml:space="preserve">MBS: </w:t>
      </w:r>
      <w:r w:rsidR="0013450E" w:rsidRPr="0013450E">
        <w:rPr>
          <w:b/>
        </w:rPr>
        <w:t>080783214</w:t>
      </w:r>
      <w:r w:rsidR="0013450E" w:rsidRPr="0047145E">
        <w:rPr>
          <w:b/>
        </w:rPr>
        <w:t xml:space="preserve">, OIB: </w:t>
      </w:r>
      <w:r w:rsidR="0013450E" w:rsidRPr="0013450E">
        <w:rPr>
          <w:b/>
        </w:rPr>
        <w:t>15783484030</w:t>
      </w:r>
      <w:r w:rsidR="00227046">
        <w:rPr>
          <w:b/>
        </w:rPr>
        <w:t xml:space="preserve"> </w:t>
      </w:r>
      <w:r w:rsidR="00224AFF">
        <w:t xml:space="preserve">iznosi </w:t>
      </w:r>
      <w:r w:rsidR="0013450E">
        <w:t>6.636,17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>II Poziva</w:t>
      </w:r>
      <w:r w:rsidR="00975702">
        <w:t>ju</w:t>
      </w:r>
      <w:r>
        <w:t xml:space="preserve"> se </w:t>
      </w:r>
      <w:r w:rsidR="00CF37F3">
        <w:t>osob</w:t>
      </w:r>
      <w:r w:rsidR="00975702">
        <w:t>e</w:t>
      </w:r>
      <w:r w:rsidR="00CF37F3">
        <w:t xml:space="preserve"> ovlašten</w:t>
      </w:r>
      <w:r w:rsidR="00975702">
        <w:t>e</w:t>
      </w:r>
      <w:r w:rsidR="00A7506A">
        <w:t xml:space="preserve"> za zastupanje dužnika</w:t>
      </w:r>
      <w:r w:rsidR="00B1170E">
        <w:t xml:space="preserve"> </w:t>
      </w:r>
      <w:r w:rsidR="00975702" w:rsidRPr="00975702">
        <w:t>Nataša Bučar, OIB: 11500282885</w:t>
      </w:r>
      <w:r w:rsidR="007C56B0">
        <w:t xml:space="preserve">, </w:t>
      </w:r>
      <w:r w:rsidR="00975702" w:rsidRPr="00975702">
        <w:t xml:space="preserve">Slovenija, Brezovica pri Ljubljani, </w:t>
      </w:r>
      <w:proofErr w:type="spellStart"/>
      <w:r w:rsidR="00975702" w:rsidRPr="00975702">
        <w:t>Podpeška</w:t>
      </w:r>
      <w:proofErr w:type="spellEnd"/>
      <w:r w:rsidR="00975702" w:rsidRPr="00975702">
        <w:t xml:space="preserve"> cesta 108/B</w:t>
      </w:r>
      <w:r w:rsidR="00975702">
        <w:t xml:space="preserve"> i </w:t>
      </w:r>
      <w:r w:rsidR="00975702" w:rsidRPr="00975702">
        <w:t xml:space="preserve">Andrej </w:t>
      </w:r>
      <w:proofErr w:type="spellStart"/>
      <w:r w:rsidR="00975702" w:rsidRPr="00975702">
        <w:t>Čopič</w:t>
      </w:r>
      <w:proofErr w:type="spellEnd"/>
      <w:r w:rsidR="00975702" w:rsidRPr="00975702">
        <w:t>, OIB: 95784426800</w:t>
      </w:r>
      <w:r w:rsidR="00AF1FFD">
        <w:t xml:space="preserve">, </w:t>
      </w:r>
      <w:r w:rsidR="00975702" w:rsidRPr="00975702">
        <w:t xml:space="preserve">Slovenija, Ljubljana, Srednje </w:t>
      </w:r>
      <w:proofErr w:type="spellStart"/>
      <w:r w:rsidR="00975702" w:rsidRPr="00975702">
        <w:t>Gameljne</w:t>
      </w:r>
      <w:proofErr w:type="spellEnd"/>
      <w:r w:rsidR="00975702" w:rsidRPr="00975702">
        <w:t xml:space="preserve">, Srednje </w:t>
      </w:r>
      <w:proofErr w:type="spellStart"/>
      <w:r w:rsidR="00975702" w:rsidRPr="00975702">
        <w:t>Gameljne</w:t>
      </w:r>
      <w:proofErr w:type="spellEnd"/>
      <w:r w:rsidR="00975702" w:rsidRPr="00975702">
        <w:t xml:space="preserve"> 69</w:t>
      </w:r>
      <w:r w:rsidR="00975702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</w:t>
      </w:r>
      <w:r w:rsidR="00975702">
        <w:t>u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EE38D7">
        <w:t>2444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587331">
        <w:t>2</w:t>
      </w:r>
      <w:r w:rsidR="008123BC">
        <w:t>0. listopada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975702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Jadranka Pajur </w:t>
      </w:r>
      <w:proofErr w:type="spellStart"/>
      <w:r>
        <w:rPr>
          <w:bCs/>
        </w:rPr>
        <w:t>Vranješ</w:t>
      </w:r>
      <w:proofErr w:type="spellEnd"/>
    </w:p>
    <w:p w:rsidRDefault="00047A8F" w:rsidP="00047A8F" w:rsidR="00047A8F" w:rsidRPr="00F12A87">
      <w:pPr>
        <w:rPr>
          <w:sz w:val="20"/>
          <w:szCs w:val="20"/>
        </w:rPr>
      </w:pPr>
      <w:r w:rsidRPr="00F12A87">
        <w:rPr>
          <w:sz w:val="20"/>
          <w:szCs w:val="20"/>
        </w:rPr>
        <w:t>DNA</w:t>
      </w:r>
    </w:p>
    <w:p w:rsidRDefault="008B0E56" w:rsidP="00F2165F" w:rsidR="00A57DB1" w:rsidRPr="00F12A87">
      <w:pPr>
        <w:numPr>
          <w:ilvl w:val="0"/>
          <w:numId w:val="1"/>
        </w:numPr>
        <w:jc w:val="both"/>
        <w:rPr>
          <w:sz w:val="20"/>
          <w:szCs w:val="20"/>
        </w:rPr>
      </w:pPr>
      <w:r w:rsidRPr="00F12A87">
        <w:rPr>
          <w:sz w:val="20"/>
          <w:szCs w:val="20"/>
        </w:rPr>
        <w:t>e-oglasna ploča</w:t>
      </w:r>
    </w:p>
    <w:p w:rsidRDefault="00A84FF6" w:rsidP="00F2165F" w:rsidR="008B0E56" w:rsidRPr="00F12A87">
      <w:pPr>
        <w:numPr>
          <w:ilvl w:val="0"/>
          <w:numId w:val="1"/>
        </w:numPr>
        <w:jc w:val="both"/>
        <w:rPr>
          <w:sz w:val="20"/>
          <w:szCs w:val="20"/>
        </w:rPr>
      </w:pPr>
      <w:r w:rsidRPr="00F12A87">
        <w:rPr>
          <w:sz w:val="20"/>
          <w:szCs w:val="20"/>
        </w:rPr>
        <w:t>e-</w:t>
      </w:r>
      <w:r w:rsidR="00A57DB1" w:rsidRPr="00F12A87">
        <w:rPr>
          <w:sz w:val="20"/>
          <w:szCs w:val="20"/>
        </w:rPr>
        <w:t>oglasna ploča - zahtjev</w:t>
      </w:r>
    </w:p>
    <w:p w:rsidRDefault="00F2165F" w:rsidR="00532E0A" w:rsidRPr="00F12A87">
      <w:pPr>
        <w:numPr>
          <w:ilvl w:val="0"/>
          <w:numId w:val="1"/>
        </w:numPr>
        <w:rPr>
          <w:sz w:val="20"/>
          <w:szCs w:val="20"/>
        </w:rPr>
      </w:pPr>
      <w:r w:rsidRPr="00F12A87">
        <w:rPr>
          <w:sz w:val="20"/>
          <w:szCs w:val="20"/>
        </w:rPr>
        <w:t>kal</w:t>
      </w:r>
      <w:r w:rsidR="00A7506A" w:rsidRPr="00F12A87">
        <w:rPr>
          <w:sz w:val="20"/>
          <w:szCs w:val="20"/>
        </w:rPr>
        <w:t xml:space="preserve">. </w:t>
      </w:r>
      <w:r w:rsidR="008123BC" w:rsidRPr="00F12A87">
        <w:rPr>
          <w:sz w:val="20"/>
          <w:szCs w:val="20"/>
        </w:rPr>
        <w:t>1</w:t>
      </w:r>
      <w:r w:rsidR="00095736" w:rsidRPr="00F12A87">
        <w:rPr>
          <w:sz w:val="20"/>
          <w:szCs w:val="20"/>
        </w:rPr>
        <w:t>2</w:t>
      </w:r>
      <w:r w:rsidR="008123BC" w:rsidRPr="00F12A87">
        <w:rPr>
          <w:sz w:val="20"/>
          <w:szCs w:val="20"/>
        </w:rPr>
        <w:t>/</w:t>
      </w:r>
      <w:proofErr w:type="spellStart"/>
      <w:r w:rsidR="008123BC" w:rsidRPr="00F12A87">
        <w:rPr>
          <w:sz w:val="20"/>
          <w:szCs w:val="20"/>
        </w:rPr>
        <w:t>12</w:t>
      </w:r>
      <w:proofErr w:type="spellEnd"/>
    </w:p>
    <w:sectPr w:rsidSect="00F2165F" w:rsidR="00532E0A" w:rsidRPr="00F12A87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165B" w:rsidR="0044165B">
      <w:r>
        <w:separator/>
      </w:r>
    </w:p>
  </w:endnote>
  <w:endnote w:id="0" w:type="continuationSeparator">
    <w:p w:rsidRDefault="0044165B" w:rsidR="004416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165B" w:rsidR="0044165B">
      <w:r>
        <w:separator/>
      </w:r>
    </w:p>
  </w:footnote>
  <w:footnote w:id="0" w:type="continuationSeparator">
    <w:p w:rsidRDefault="0044165B" w:rsidR="004416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95736"/>
    <w:rsid w:val="000B0EBD"/>
    <w:rsid w:val="000C26C6"/>
    <w:rsid w:val="000C5EBC"/>
    <w:rsid w:val="000D0569"/>
    <w:rsid w:val="000E463F"/>
    <w:rsid w:val="000E762A"/>
    <w:rsid w:val="000F61EA"/>
    <w:rsid w:val="00102060"/>
    <w:rsid w:val="00106669"/>
    <w:rsid w:val="0013272E"/>
    <w:rsid w:val="0013450E"/>
    <w:rsid w:val="001437B2"/>
    <w:rsid w:val="00173F18"/>
    <w:rsid w:val="00177D2E"/>
    <w:rsid w:val="00177EC7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27046"/>
    <w:rsid w:val="002358E7"/>
    <w:rsid w:val="0024390E"/>
    <w:rsid w:val="0025000D"/>
    <w:rsid w:val="00267D26"/>
    <w:rsid w:val="00275FFE"/>
    <w:rsid w:val="00282D1B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3F17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165B"/>
    <w:rsid w:val="00443F69"/>
    <w:rsid w:val="004467E4"/>
    <w:rsid w:val="004563CE"/>
    <w:rsid w:val="004638F5"/>
    <w:rsid w:val="0046632E"/>
    <w:rsid w:val="0047145E"/>
    <w:rsid w:val="00476EB4"/>
    <w:rsid w:val="00482F57"/>
    <w:rsid w:val="00484B20"/>
    <w:rsid w:val="0048554A"/>
    <w:rsid w:val="0048747B"/>
    <w:rsid w:val="004A0D7B"/>
    <w:rsid w:val="004A346D"/>
    <w:rsid w:val="004A4789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0EAA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87331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600F07"/>
    <w:rsid w:val="00602CFC"/>
    <w:rsid w:val="0061391C"/>
    <w:rsid w:val="00613D0A"/>
    <w:rsid w:val="006207DD"/>
    <w:rsid w:val="00632865"/>
    <w:rsid w:val="00633654"/>
    <w:rsid w:val="006372FF"/>
    <w:rsid w:val="00640DB3"/>
    <w:rsid w:val="00644281"/>
    <w:rsid w:val="00652724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56B0"/>
    <w:rsid w:val="007C7E8E"/>
    <w:rsid w:val="007D2A69"/>
    <w:rsid w:val="007D3A53"/>
    <w:rsid w:val="007D429B"/>
    <w:rsid w:val="007E7376"/>
    <w:rsid w:val="007F1C41"/>
    <w:rsid w:val="008023F7"/>
    <w:rsid w:val="008123BC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161A"/>
    <w:rsid w:val="00901EF5"/>
    <w:rsid w:val="00912CF5"/>
    <w:rsid w:val="009137B1"/>
    <w:rsid w:val="00925EAD"/>
    <w:rsid w:val="00930B0A"/>
    <w:rsid w:val="0093489C"/>
    <w:rsid w:val="00936874"/>
    <w:rsid w:val="00937840"/>
    <w:rsid w:val="00944616"/>
    <w:rsid w:val="009525D4"/>
    <w:rsid w:val="00975702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7566"/>
    <w:rsid w:val="00A214C9"/>
    <w:rsid w:val="00A405B5"/>
    <w:rsid w:val="00A46436"/>
    <w:rsid w:val="00A57AB7"/>
    <w:rsid w:val="00A57DB1"/>
    <w:rsid w:val="00A63F24"/>
    <w:rsid w:val="00A7506A"/>
    <w:rsid w:val="00A806EF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A1411"/>
    <w:rsid w:val="00BD2078"/>
    <w:rsid w:val="00BE33FF"/>
    <w:rsid w:val="00BF2596"/>
    <w:rsid w:val="00BF32DE"/>
    <w:rsid w:val="00C16484"/>
    <w:rsid w:val="00C2016D"/>
    <w:rsid w:val="00C43CDA"/>
    <w:rsid w:val="00C56925"/>
    <w:rsid w:val="00C66216"/>
    <w:rsid w:val="00C8590C"/>
    <w:rsid w:val="00C96222"/>
    <w:rsid w:val="00CA01EF"/>
    <w:rsid w:val="00CC1143"/>
    <w:rsid w:val="00CD2BB9"/>
    <w:rsid w:val="00CE0EE4"/>
    <w:rsid w:val="00CF37F3"/>
    <w:rsid w:val="00CF63EE"/>
    <w:rsid w:val="00CF7EA3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59EB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38D7"/>
    <w:rsid w:val="00EE50AD"/>
    <w:rsid w:val="00F02A50"/>
    <w:rsid w:val="00F040DB"/>
    <w:rsid w:val="00F04C8D"/>
    <w:rsid w:val="00F1067A"/>
    <w:rsid w:val="00F12A87"/>
    <w:rsid w:val="00F2165F"/>
    <w:rsid w:val="00F44980"/>
    <w:rsid w:val="00F46E60"/>
    <w:rsid w:val="00F506D5"/>
    <w:rsid w:val="00F52F2F"/>
    <w:rsid w:val="00F6215D"/>
    <w:rsid w:val="00F734CA"/>
    <w:rsid w:val="00F73514"/>
    <w:rsid w:val="00F76DBF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30E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30E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E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E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E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30E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30E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E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E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E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2444</izvorni_sadrzaj>
    <derivirana_varijabla naziv="DomainObject.Predmet.Broj_1">2444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St-2444/2016</izvorni_sadrzaj>
    <derivirana_varijabla naziv="DomainObject.Predmet.OznakaBroj_1">St-2444/2016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JUPITER INTERNATIONAL, Turistične storitve d.o.o., Ljubljana, Jupiter International turistička agencija Podružnica Zagreb</izvorni_sadrzaj>
    <derivirana_varijabla naziv="DomainObject.Predmet.ProtustrankaFormated_1">  JUPITER INTERNATIONAL, Turistične storitve d.o.o., Ljubljana, Jupiter International turistička agencija Podružnica Zagreb</derivirana_varijabla>
  </DomainObject.Predmet.ProtustrankaFormated>
  <DomainObject.Predmet.ProtustrankaFormatedOIB>
    <izvorni_sadrzaj>  JUPITER INTERNATIONAL, Turistične storitve d.o.o., Ljubljana, Jupiter International turistička agencija Podružnica Zagreb, OIB 15783484030</izvorni_sadrzaj>
    <derivirana_varijabla naziv="DomainObject.Predmet.ProtustrankaFormatedOIB_1">  JUPITER INTERNATIONAL, Turistične storitve d.o.o., Ljubljana, Jupiter International turistička agencija Podružnica Zagreb, OIB 15783484030</derivirana_varijabla>
  </DomainObject.Predmet.ProtustrankaFormatedOIB>
  <DomainObject.Predmet.ProtustrankaFormatedWithAdress>
    <izvorni_sadrzaj> JUPITER INTERNATIONAL, Turistične storitve d.o.o., Ljubljana, Jupiter International turistička agencija Podružnica Zagreb, Zadarska 80, 10000 Zagreb</izvorni_sadrzaj>
    <derivirana_varijabla naziv="DomainObject.Predmet.ProtustrankaFormatedWithAdress_1"> JUPITER INTERNATIONAL, Turistične storitve d.o.o., Ljubljana, Jupiter International turistička agencija Podružnica Zagreb, Zadarska 80, 10000 Zagreb</derivirana_varijabla>
  </DomainObject.Predmet.ProtustrankaFormatedWithAdress>
  <DomainObject.Predmet.ProtustrankaFormatedWithAdressOIB>
    <izvorni_sadrzaj> JUPITER INTERNATIONAL, Turistične storitve d.o.o., Ljubljana, Jupiter International turistička agencija Podružnica Zagreb, OIB 15783484030, Zadarska 80, 10000 Zagreb</izvorni_sadrzaj>
    <derivirana_varijabla naziv="DomainObject.Predmet.ProtustrankaFormatedWithAdressOIB_1"> JUPITER INTERNATIONAL, Turistične storitve d.o.o., Ljubljana, Jupiter International turistička agencija Podružnica Zagreb, OIB 15783484030, Zadarska 80, 10000 Zagreb</derivirana_varijabla>
  </DomainObject.Predmet.ProtustrankaFormatedWithAdressOIB>
  <DomainObject.Predmet.ProtustrankaWithAdress>
    <izvorni_sadrzaj>JUPITER INTERNATIONAL, Turistične storitve d.o.o., Ljubljana, Jupiter International turistička agencija Podružnica Zagreb Zadarska 80, 10000 Zagreb</izvorni_sadrzaj>
    <derivirana_varijabla naziv="DomainObject.Predmet.ProtustrankaWithAdress_1">JUPITER INTERNATIONAL, Turistične storitve d.o.o., Ljubljana, Jupiter International turistička agencija Podružnica Zagreb Zadarska 80, 10000 Zagreb</derivirana_varijabla>
  </DomainObject.Predmet.ProtustrankaWithAdress>
  <DomainObject.Predmet.ProtustrankaWithAdressOIB>
    <izvorni_sadrzaj>JUPITER INTERNATIONAL, Turistične storitve d.o.o., Ljubljana, Jupiter International turistička agencija Podružnica Zagreb, OIB 15783484030, Zadarska 80, 10000 Zagreb</izvorni_sadrzaj>
    <derivirana_varijabla naziv="DomainObject.Predmet.ProtustrankaWithAdressOIB_1">JUPITER INTERNATIONAL, Turistične storitve d.o.o., Ljubljana, Jupiter International turistička agencija Podružnica Zagreb, OIB 15783484030, Zadarska 80, 10000 Zagreb</derivirana_varijabla>
  </DomainObject.Predmet.ProtustrankaWithAdressOIB>
  <DomainObject.Predmet.ProtustrankaNazivFormated>
    <izvorni_sadrzaj>JUPITER INTERNATIONAL, Turistične storitve d.o.o., Ljubljana, Jupiter International turistička agencija Podružnica Zagreb</izvorni_sadrzaj>
    <derivirana_varijabla naziv="DomainObject.Predmet.ProtustrankaNazivFormated_1">JUPITER INTERNATIONAL, Turistične storitve d.o.o., Ljubljana, Jupiter International turistička agencija Podružnica Zagreb</derivirana_varijabla>
  </DomainObject.Predmet.ProtustrankaNazivFormated>
  <DomainObject.Predmet.ProtustrankaNazivFormatedOIB>
    <izvorni_sadrzaj>JUPITER INTERNATIONAL, Turistične storitve d.o.o., Ljubljana, Jupiter International turistička agencija Podružnica Zagreb, OIB 15783484030</izvorni_sadrzaj>
    <derivirana_varijabla naziv="DomainObject.Predmet.ProtustrankaNazivFormatedOIB_1">JUPITER INTERNATIONAL, Turistične storitve d.o.o., Ljubljana, Jupiter International turistička agencija Podružnica Zagreb, OIB 15783484030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JUPITER INTERNATIONAL, Turistične storitve d.o.o., Ljubljana, Jupiter International turistička agencija Podružnica Zagreb</item>
    </izvorni_sadrzaj>
    <derivirana_varijabla naziv="DomainObject.Predmet.ProtuStrankaListFormated_1">
      <item>JUPITER INTERNATIONAL, Turistične storitve d.o.o., Ljubljana, Jupiter International turistička agencija Podružnica Zagreb</item>
    </derivirana_varijabla>
  </DomainObject.Predmet.ProtuStrankaListFormated>
  <DomainObject.Predmet.ProtuStrankaListFormatedOIB>
    <izvorni_sadrzaj>
      <item>JUPITER INTERNATIONAL, Turistične storitve d.o.o., Ljubljana, Jupiter International turistička agencija Podružnica Zagreb, OIB 15783484030</item>
    </izvorni_sadrzaj>
    <derivirana_varijabla naziv="DomainObject.Predmet.ProtuStrankaListFormatedOIB_1">
      <item>JUPITER INTERNATIONAL, Turistične storitve d.o.o., Ljubljana, Jupiter International turistička agencija Podružnica Zagreb, OIB 15783484030</item>
    </derivirana_varijabla>
  </DomainObject.Predmet.ProtuStrankaListFormatedOIB>
  <DomainObject.Predmet.ProtuStrankaListFormatedWithAdress>
    <izvorni_sadrzaj>
      <item>JUPITER INTERNATIONAL, Turistične storitve d.o.o., Ljubljana, Jupiter International turistička agencija Podružnica Zagreb, Zadarska 80, 10000 Zagreb</item>
    </izvorni_sadrzaj>
    <derivirana_varijabla naziv="DomainObject.Predmet.ProtuStrankaListFormatedWithAdress_1">
      <item>JUPITER INTERNATIONAL, Turistične storitve d.o.o., Ljubljana, Jupiter International turistička agencija Podružnica Zagreb, Zadarska 80, 10000 Zagreb</item>
    </derivirana_varijabla>
  </DomainObject.Predmet.ProtuStrankaListFormatedWithAdress>
  <DomainObject.Predmet.ProtuStrankaListFormatedWithAdressOIB>
    <izvorni_sadrzaj>
      <item>JUPITER INTERNATIONAL, Turistične storitve d.o.o., Ljubljana, Jupiter International turistička agencija Podružnica Zagreb, OIB 15783484030, Zadarska 80, 10000 Zagreb</item>
    </izvorni_sadrzaj>
    <derivirana_varijabla naziv="DomainObject.Predmet.ProtuStrankaListFormatedWithAdressOIB_1">
      <item>JUPITER INTERNATIONAL, Turistične storitve d.o.o., Ljubljana, Jupiter International turistička agencija Podružnica Zagreb, OIB 15783484030, Zadarska 80, 10000 Zagreb</item>
    </derivirana_varijabla>
  </DomainObject.Predmet.ProtuStrankaListFormatedWithAdressOIB>
  <DomainObject.Predmet.ProtuStrankaListNazivFormated>
    <izvorni_sadrzaj>
      <item>JUPITER INTERNATIONAL, Turistične storitve d.o.o., Ljubljana, Jupiter International turistička agencija Podružnica Zagreb</item>
    </izvorni_sadrzaj>
    <derivirana_varijabla naziv="DomainObject.Predmet.ProtuStrankaListNazivFormated_1">
      <item>JUPITER INTERNATIONAL, Turistične storitve d.o.o., Ljubljana, Jupiter International turistička agencija Podružnica Zagreb</item>
    </derivirana_varijabla>
  </DomainObject.Predmet.ProtuStrankaListNazivFormated>
  <DomainObject.Predmet.ProtuStrankaListNazivFormatedOIB>
    <izvorni_sadrzaj>
      <item>JUPITER INTERNATIONAL, Turistične storitve d.o.o., Ljubljana, Jupiter International turistička agencija Podružnica Zagreb, OIB 15783484030</item>
    </izvorni_sadrzaj>
    <derivirana_varijabla naziv="DomainObject.Predmet.ProtuStrankaListNazivFormatedOIB_1">
      <item>JUPITER INTERNATIONAL, Turistične storitve d.o.o., Ljubljana, Jupiter International turistička agencija Podružnica Zagreb, OIB 15783484030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JUPITER INTERNATIONAL, Turistične storitve d.o.o., Ljubljana, Jupiter International turistička agencija Podružnica Zagreb</izvorni_sadrzaj>
    <derivirana_varijabla naziv="DomainObject.Predmet.ProtustrankaIDrugi_1">JUPITER INTERNATIONAL, Turistične storitve d.o.o., Ljubljana, Jupiter International turistička agencija Podružnica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JUPITER INTERNATIONAL, Turistične storitve d.o.o., Ljubljana, Jupiter International turistička agencija Podružnica Zagreb, OIB 15783484030, Zadarska 80, 10000 Zagreb</izvorni_sadrzaj>
    <derivirana_varijabla naziv="DomainObject.Predmet.ProtustrankaIDrugiAdressOIB_1">JUPITER INTERNATIONAL, Turistične storitve d.o.o., Ljubljana, Jupiter International turistička agencija Podružnica Zagreb, OIB 15783484030, Zadarska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JUPITER INTERNATIONAL, Turistične storitve d.o.o., Ljubljana, Jupiter International turistička agencija Podružnica Zagreb</item>
      <item>FINA Regionalni centar Zagreb</item>
    </izvorni_sadrzaj>
    <derivirana_varijabla naziv="DomainObject.Predmet.SudioniciListNaziv_1">
      <item>JUPITER INTERNATIONAL, Turistične storitve d.o.o., Ljubljana, Jupiter International turistička agencija Podružnica Zagreb</item>
      <item>FINA Regionalni centar Zagreb</item>
    </derivirana_varijabla>
  </DomainObject.Predmet.SudioniciListNaziv>
  <DomainObject.Predmet.SudioniciListAdressOIB>
    <izvorni_sadrzaj>
      <item>JUPITER INTERNATIONAL, Turistične storitve d.o.o., Ljubljana, Jupiter International turistička agencija Podružnica Zagreb, OIB 15783484030, Zadarska 80,10000 Zagreb</item>
      <item>FINA Regionalni centar Zagreb, OIB 85821130368, Trg svibanjskih žrtava 1995. 1,10000 Zagreb</item>
    </izvorni_sadrzaj>
    <derivirana_varijabla naziv="DomainObject.Predmet.SudioniciListAdressOIB_1">
      <item>JUPITER INTERNATIONAL, Turistične storitve d.o.o., Ljubljana, Jupiter International turistička agencija Podružnica Zagreb, OIB 15783484030, Zadarska 80,10000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15783484030</item>
      <item>, OIB 85821130368</item>
    </izvorni_sadrzaj>
    <derivirana_varijabla naziv="DomainObject.Predmet.SudioniciListNazivOIB_1">
      <item>, OIB 15783484030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2233</properties:Characters>
  <properties:Lines>51</properties:Lines>
  <properties:Paragraphs>16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2016-10-10T07:27:00Z</dcterms:created>
  <dc:creator>Korisnik</dc:creator>
  <cp:lastModifiedBy>Danijela Špeletić</cp:lastModifiedBy>
  <cp:lastPrinted>2016-10-19T12:49:00Z</cp:lastPrinted>
  <dcterms:modified xmlns:xsi="http://www.w3.org/2001/XMLSchema-instance" xsi:type="dcterms:W3CDTF">2016-10-20T07:35:00Z</dcterms:modified>
  <cp:revision>31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