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f52dc" w14:paraId="1af52dc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22.St-3040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614E8">
        <w:t>3040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3341EA">
        <w:t>15. siječnj</w:t>
      </w:r>
      <w:r w:rsidR="00784B08">
        <w:t xml:space="preserve">a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B00FC" w:rsidR="002B00F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2B00FC">
        <w:t xml:space="preserve">MINERAL d.o.o., Zagreb, Lučko, </w:t>
      </w:r>
      <w:proofErr w:type="spellStart"/>
      <w:r w:rsidR="002B00FC">
        <w:t>Hrastovička</w:t>
      </w:r>
      <w:proofErr w:type="spellEnd"/>
      <w:r w:rsidR="002B00FC">
        <w:t xml:space="preserve"> 66</w:t>
      </w:r>
      <w:r w:rsidR="002B00FC" w:rsidRPr="009F1879">
        <w:t xml:space="preserve">, </w:t>
      </w:r>
    </w:p>
    <w:p w:rsidRDefault="002B00FC" w:rsidP="002B00FC" w:rsidR="007D2E84">
      <w:pPr>
        <w:pStyle w:val="Odlomakpopisa"/>
        <w:ind w:left="1428"/>
      </w:pPr>
      <w:r w:rsidRPr="009F1879">
        <w:t>MBS:</w:t>
      </w:r>
      <w:r>
        <w:t xml:space="preserve"> </w:t>
      </w:r>
      <w:r w:rsidRPr="00F81516">
        <w:t>080116680</w:t>
      </w:r>
      <w:r w:rsidRPr="009F1879">
        <w:t>, OIB:</w:t>
      </w:r>
      <w:r>
        <w:t xml:space="preserve"> </w:t>
      </w:r>
      <w:r w:rsidRPr="00F81516">
        <w:t>66529742814</w:t>
      </w:r>
      <w:r w:rsidR="00DF5E56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E0339E">
        <w:t xml:space="preserve">   </w:t>
      </w:r>
      <w:r w:rsidR="002B00FC">
        <w:t>127.876,57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341EA">
        <w:t>15. siječnj</w:t>
      </w:r>
      <w:r w:rsidR="00784B08">
        <w:t xml:space="preserve">a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44699"/>
    <w:rsid w:val="0007056B"/>
    <w:rsid w:val="00082FBF"/>
    <w:rsid w:val="00083C1B"/>
    <w:rsid w:val="0008535D"/>
    <w:rsid w:val="00093018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A3DC4"/>
    <w:rsid w:val="001B21A7"/>
    <w:rsid w:val="001D0183"/>
    <w:rsid w:val="001E11CE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2B00FC"/>
    <w:rsid w:val="002C07CF"/>
    <w:rsid w:val="002F0B7F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502FB"/>
    <w:rsid w:val="00470114"/>
    <w:rsid w:val="00481539"/>
    <w:rsid w:val="004A346D"/>
    <w:rsid w:val="004B337A"/>
    <w:rsid w:val="004C2226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705958"/>
    <w:rsid w:val="00716C71"/>
    <w:rsid w:val="007212D2"/>
    <w:rsid w:val="0073619E"/>
    <w:rsid w:val="00752A20"/>
    <w:rsid w:val="007574B5"/>
    <w:rsid w:val="007828CA"/>
    <w:rsid w:val="00784B08"/>
    <w:rsid w:val="0079580E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1570E"/>
    <w:rsid w:val="00A41619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67F16"/>
    <w:rsid w:val="00B8209B"/>
    <w:rsid w:val="00B82F18"/>
    <w:rsid w:val="00BA0855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C2981"/>
    <w:rsid w:val="00CD6713"/>
    <w:rsid w:val="00CE0593"/>
    <w:rsid w:val="00CE0CD1"/>
    <w:rsid w:val="00CE7362"/>
    <w:rsid w:val="00CF6920"/>
    <w:rsid w:val="00D01B78"/>
    <w:rsid w:val="00D2032C"/>
    <w:rsid w:val="00D30182"/>
    <w:rsid w:val="00D66226"/>
    <w:rsid w:val="00D94845"/>
    <w:rsid w:val="00DA241F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E562A"/>
    <w:rsid w:val="00EE5C6B"/>
    <w:rsid w:val="00F034D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3040</izvorni_sadrzaj>
    <derivirana_varijabla naziv="DomainObject.Predmet.Broj_1">3040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St-3040/2015</izvorni_sadrzaj>
    <derivirana_varijabla naziv="DomainObject.Predmet.OznakaBroj_1">St-3040/2015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MINERAL d.o.o.</izvorni_sadrzaj>
    <derivirana_varijabla naziv="DomainObject.Predmet.ProtustrankaFormated_1">  MINERAL d.o.o.</derivirana_varijabla>
  </DomainObject.Predmet.ProtustrankaFormated>
  <DomainObject.Predmet.ProtustrankaFormatedOIB>
    <izvorni_sadrzaj>  MINERAL d.o.o., OIB 66529742814</izvorni_sadrzaj>
    <derivirana_varijabla naziv="DomainObject.Predmet.ProtustrankaFormatedOIB_1">  MINERAL d.o.o., OIB 66529742814</derivirana_varijabla>
  </DomainObject.Predmet.ProtustrankaFormatedOIB>
  <DomainObject.Predmet.ProtustrankaFormatedWithAdress>
    <izvorni_sadrzaj> MINERAL d.o.o., Lučko, Hrastovička 66, 10000 Zagreb</izvorni_sadrzaj>
    <derivirana_varijabla naziv="DomainObject.Predmet.ProtustrankaFormatedWithAdress_1"> MINERAL d.o.o., Lučko, Hrastovička 66, 10000 Zagreb</derivirana_varijabla>
  </DomainObject.Predmet.ProtustrankaFormatedWithAdress>
  <DomainObject.Predmet.ProtustrankaFormatedWithAdressOIB>
    <izvorni_sadrzaj> MINERAL d.o.o., OIB 66529742814, Lučko, Hrastovička 66, 10000 Zagreb</izvorni_sadrzaj>
    <derivirana_varijabla naziv="DomainObject.Predmet.ProtustrankaFormatedWithAdressOIB_1"> MINERAL d.o.o., OIB 66529742814, Lučko, Hrastovička 66, 10000 Zagreb</derivirana_varijabla>
  </DomainObject.Predmet.ProtustrankaFormatedWithAdressOIB>
  <DomainObject.Predmet.ProtustrankaWithAdress>
    <izvorni_sadrzaj>MINERAL d.o.o. Lučko, Hrastovička 66, 10000 Zagreb</izvorni_sadrzaj>
    <derivirana_varijabla naziv="DomainObject.Predmet.ProtustrankaWithAdress_1">MINERAL d.o.o. Lučko, Hrastovička 66, 10000 Zagreb</derivirana_varijabla>
  </DomainObject.Predmet.ProtustrankaWithAdress>
  <DomainObject.Predmet.ProtustrankaWithAdressOIB>
    <izvorni_sadrzaj>MINERAL d.o.o., OIB 66529742814, Lučko, Hrastovička 66, 10000 Zagreb</izvorni_sadrzaj>
    <derivirana_varijabla naziv="DomainObject.Predmet.ProtustrankaWithAdressOIB_1">MINERAL d.o.o., OIB 66529742814, Lučko, Hrastovička 66, 10000 Zagreb</derivirana_varijabla>
  </DomainObject.Predmet.ProtustrankaWithAdressOIB>
  <DomainObject.Predmet.ProtustrankaNazivFormated>
    <izvorni_sadrzaj>MINERAL d.o.o.</izvorni_sadrzaj>
    <derivirana_varijabla naziv="DomainObject.Predmet.ProtustrankaNazivFormated_1">MINERAL d.o.o.</derivirana_varijabla>
  </DomainObject.Predmet.ProtustrankaNazivFormated>
  <DomainObject.Predmet.ProtustrankaNazivFormatedOIB>
    <izvorni_sadrzaj>MINERAL d.o.o., OIB 66529742814</izvorni_sadrzaj>
    <derivirana_varijabla naziv="DomainObject.Predmet.ProtustrankaNazivFormatedOIB_1">MINERAL d.o.o., OIB 66529742814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MINERAL d.o.o.</item>
    </izvorni_sadrzaj>
    <derivirana_varijabla naziv="DomainObject.Predmet.ProtuStrankaListFormated_1">
      <item>MINERAL d.o.o.</item>
    </derivirana_varijabla>
  </DomainObject.Predmet.ProtuStrankaListFormated>
  <DomainObject.Predmet.ProtuStrankaListFormatedOIB>
    <izvorni_sadrzaj>
      <item>MINERAL d.o.o., OIB 66529742814</item>
    </izvorni_sadrzaj>
    <derivirana_varijabla naziv="DomainObject.Predmet.ProtuStrankaListFormatedOIB_1">
      <item>MINERAL d.o.o., OIB 66529742814</item>
    </derivirana_varijabla>
  </DomainObject.Predmet.ProtuStrankaListFormatedOIB>
  <DomainObject.Predmet.ProtuStrankaListFormatedWithAdress>
    <izvorni_sadrzaj>
      <item>MINERAL d.o.o., Lučko, Hrastovička 66, 10000 Zagreb</item>
    </izvorni_sadrzaj>
    <derivirana_varijabla naziv="DomainObject.Predmet.ProtuStrankaListFormatedWithAdress_1">
      <item>MINERAL d.o.o., Lučko, Hrastovička 66, 10000 Zagreb</item>
    </derivirana_varijabla>
  </DomainObject.Predmet.ProtuStrankaListFormatedWithAdress>
  <DomainObject.Predmet.ProtuStrankaListFormatedWithAdressOIB>
    <izvorni_sadrzaj>
      <item>MINERAL d.o.o., OIB 66529742814, Lučko, Hrastovička 66, 10000 Zagreb</item>
    </izvorni_sadrzaj>
    <derivirana_varijabla naziv="DomainObject.Predmet.ProtuStrankaListFormatedWithAdressOIB_1">
      <item>MINERAL d.o.o., OIB 66529742814, Lučko, Hrastovička 66, 10000 Zagreb</item>
    </derivirana_varijabla>
  </DomainObject.Predmet.ProtuStrankaListFormatedWithAdressOIB>
  <DomainObject.Predmet.ProtuStrankaListNazivFormated>
    <izvorni_sadrzaj>
      <item>MINERAL d.o.o.</item>
    </izvorni_sadrzaj>
    <derivirana_varijabla naziv="DomainObject.Predmet.ProtuStrankaListNazivFormated_1">
      <item>MINERAL d.o.o.</item>
    </derivirana_varijabla>
  </DomainObject.Predmet.ProtuStrankaListNazivFormated>
  <DomainObject.Predmet.ProtuStrankaListNazivFormatedOIB>
    <izvorni_sadrzaj>
      <item>MINERAL d.o.o., OIB 66529742814</item>
    </izvorni_sadrzaj>
    <derivirana_varijabla naziv="DomainObject.Predmet.ProtuStrankaListNazivFormatedOIB_1">
      <item>MINERAL d.o.o., OIB 66529742814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MINERAL d.o.o.</izvorni_sadrzaj>
    <derivirana_varijabla naziv="DomainObject.Predmet.ProtustrankaIDrugi_1">MINERAL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MINERAL d.o.o., OIB 66529742814, Lučko, Hrastovička 66, 10000 Zagreb</izvorni_sadrzaj>
    <derivirana_varijabla naziv="DomainObject.Predmet.ProtustrankaIDrugiAdressOIB_1">MINERAL d.o.o., OIB 66529742814, Lučko, Hrastovička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MINERAL d.o.o.</item>
    </izvorni_sadrzaj>
    <derivirana_varijabla naziv="DomainObject.Predmet.SudioniciListNaziv_1">
      <item>FINA Regionalni centar Zagreb</item>
      <item>MINERAL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MINERAL d.o.o., OIB 66529742814, Lučko, Hrastovička 66,10000 Zagreb</item>
    </izvorni_sadrzaj>
    <derivirana_varijabla naziv="DomainObject.Predmet.SudioniciListAdressOIB_1">
      <item>FINA Regionalni centar Zagreb, OIB 85821130368, Trg svibanjskih žrtava 1995. 1,10000 Zagreb</item>
      <item>MINERAL d.o.o., OIB 66529742814, Lučko, Hrastovička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66529742814</item>
    </izvorni_sadrzaj>
    <derivirana_varijabla naziv="DomainObject.Predmet.SudioniciListNazivOIB_1">
      <item>, OIB 85821130368</item>
      <item>, OIB 66529742814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1350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2016-01-15T07:47:00Z</dcterms:created>
  <dc:creator>ilukac</dc:creator>
  <cp:lastModifiedBy>Slavica Sorić</cp:lastModifiedBy>
  <cp:lastPrinted>2016-01-15T07:45:00Z</cp:lastPrinted>
  <dcterms:modified xmlns:xsi="http://www.w3.org/2001/XMLSchema-instance" xsi:type="dcterms:W3CDTF">2016-01-15T10:11:00Z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