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a212" w14:paraId="564a212"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32100B">
        <w:t>4959</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32100B">
        <w:t>TENIS KLUB "CINA",</w:t>
      </w:r>
      <w:r w:rsidR="0032100B" w:rsidRPr="000C1432">
        <w:t xml:space="preserve"> </w:t>
      </w:r>
      <w:r w:rsidR="0032100B">
        <w:t>Zagreb</w:t>
      </w:r>
      <w:r w:rsidR="0032100B" w:rsidRPr="000C1432">
        <w:t xml:space="preserve">, </w:t>
      </w:r>
      <w:r w:rsidR="0032100B">
        <w:t>Gramača bb</w:t>
      </w:r>
      <w:r w:rsidR="0032100B" w:rsidRPr="000C1432">
        <w:t xml:space="preserve">, OIB </w:t>
      </w:r>
      <w:r w:rsidR="0032100B">
        <w:t>58212892961</w:t>
      </w:r>
      <w:r w:rsidR="009A30C2" w:rsidRPr="00E0021E">
        <w:t xml:space="preserve">, dana </w:t>
      </w:r>
      <w:r w:rsidR="0032100B">
        <w:t>12</w:t>
      </w:r>
      <w:r w:rsidR="00EC646D" w:rsidRPr="00E0021E">
        <w:t xml:space="preserve">. </w:t>
      </w:r>
      <w:r w:rsidR="0032100B">
        <w:t>siječnja</w:t>
      </w:r>
      <w:r w:rsidR="00EC646D" w:rsidRPr="00E0021E">
        <w:t xml:space="preserve"> 201</w:t>
      </w:r>
      <w:r w:rsidR="0032100B">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32100B">
        <w:t>Željko Marincel</w:t>
      </w:r>
      <w:r w:rsidR="00530FD7">
        <w:t>,</w:t>
      </w:r>
      <w:r w:rsidR="0032100B">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B31744">
        <w:t>12</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E81B0C">
        <w:t xml:space="preserve">                                    </w:t>
      </w:r>
      <w:r w:rsidRPr="00E0021E">
        <w:t xml:space="preserve"> Sudac: </w:t>
      </w:r>
    </w:p>
    <w:p w:rsidRDefault="001818A3" w:rsidP="00E81B0C" w:rsidR="00E81B0C" w:rsidRPr="00E0021E">
      <w:r w:rsidRPr="00E0021E">
        <w:t xml:space="preserve">                                                                                 </w:t>
      </w:r>
      <w:r w:rsidR="00584889">
        <w:t xml:space="preserve">               </w:t>
      </w:r>
      <w:r w:rsidR="00E81B0C">
        <w:t xml:space="preserve">             </w:t>
      </w:r>
      <w:r w:rsidR="005570F6">
        <w:t xml:space="preserve"> </w:t>
      </w:r>
      <w:r w:rsidR="00E81B0C">
        <w:t>V</w:t>
      </w:r>
      <w:r w:rsidR="00EC646D" w:rsidRPr="00E0021E">
        <w:t>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32100B" w:rsidR="001818A3" w:rsidRPr="00E0021E">
      <w:pPr>
        <w:tabs>
          <w:tab w:pos="6250" w:val="left"/>
          <w:tab w:pos="6800" w:val="left"/>
          <w:tab w:pos="6900" w:val="left"/>
        </w:tabs>
        <w:jc w:val="both"/>
      </w:pPr>
      <w:r w:rsidRPr="00E0021E">
        <w:tab/>
      </w:r>
      <w:r w:rsidR="0032100B">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E81B0C" w:rsidR="00C82342" w:rsidRPr="00E0021E">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0F73" w:rsidR="001B0F73">
      <w:r>
        <w:separator/>
      </w:r>
    </w:p>
  </w:endnote>
  <w:endnote w:id="0" w:type="continuationSeparator">
    <w:p w:rsidRDefault="001B0F73" w:rsidR="001B0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0F73" w:rsidR="001B0F73">
      <w:r>
        <w:separator/>
      </w:r>
    </w:p>
  </w:footnote>
  <w:footnote w:id="0" w:type="continuationSeparator">
    <w:p w:rsidRDefault="001B0F73" w:rsidR="001B0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2436"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2436">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32100B">
      <w:t>4959</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21561"/>
    <w:rsid w:val="00047571"/>
    <w:rsid w:val="000A1BDC"/>
    <w:rsid w:val="000A313B"/>
    <w:rsid w:val="00111562"/>
    <w:rsid w:val="001818A3"/>
    <w:rsid w:val="001B0F73"/>
    <w:rsid w:val="002428A6"/>
    <w:rsid w:val="002C7C39"/>
    <w:rsid w:val="00300351"/>
    <w:rsid w:val="0032100B"/>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30FD7"/>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77D"/>
    <w:rsid w:val="008C6981"/>
    <w:rsid w:val="00912414"/>
    <w:rsid w:val="00936B4F"/>
    <w:rsid w:val="009A30C2"/>
    <w:rsid w:val="009C2329"/>
    <w:rsid w:val="009E02F2"/>
    <w:rsid w:val="009F328B"/>
    <w:rsid w:val="00A22EA4"/>
    <w:rsid w:val="00A3685A"/>
    <w:rsid w:val="00A45791"/>
    <w:rsid w:val="00A716EA"/>
    <w:rsid w:val="00A76D8D"/>
    <w:rsid w:val="00A97905"/>
    <w:rsid w:val="00AD75BD"/>
    <w:rsid w:val="00B31744"/>
    <w:rsid w:val="00BA4B15"/>
    <w:rsid w:val="00C4380E"/>
    <w:rsid w:val="00C82342"/>
    <w:rsid w:val="00D21A93"/>
    <w:rsid w:val="00D259A1"/>
    <w:rsid w:val="00D35DC2"/>
    <w:rsid w:val="00D42436"/>
    <w:rsid w:val="00D4549C"/>
    <w:rsid w:val="00D4563D"/>
    <w:rsid w:val="00DC3EC2"/>
    <w:rsid w:val="00DD320F"/>
    <w:rsid w:val="00E0021E"/>
    <w:rsid w:val="00E509F9"/>
    <w:rsid w:val="00E67ED2"/>
    <w:rsid w:val="00E81B0C"/>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42436"/>
    <w:rPr>
      <w:color w:val="808080"/>
      <w:bdr w:space="0" w:sz="0" w:color="auto" w:val="none"/>
      <w:shd w:fill="auto" w:color="auto" w:val="clear"/>
    </w:rPr>
  </w:style>
  <w:style w:customStyle="true" w:styleId="eSPISCCParagraphDefaultFont" w:type="character">
    <w:name w:val="eSPIS_CC_Paragraph Default Font"/>
    <w:basedOn w:val="Zadanifontodlomka"/>
    <w:rsid w:val="00D424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436"/>
    <w:rPr>
      <w:bdr w:space="0" w:sz="0" w:color="auto" w:val="none"/>
      <w:shd w:fill="FFFFCC" w:color="auto" w:val="clear"/>
      <w:lang w:val="hr-HR"/>
    </w:rPr>
  </w:style>
  <w:style w:customStyle="true" w:styleId="PozadinaSvijetloCrvena" w:type="character">
    <w:name w:val="Pozadina_SvijetloCrvena"/>
    <w:basedOn w:val="eSPISCCParagraphDefaultFont"/>
    <w:rsid w:val="00D424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4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42436"/>
    <w:rPr>
      <w:color w:val="808080"/>
      <w:bdr w:color="auto" w:space="0" w:sz="0" w:val="none"/>
      <w:shd w:color="auto" w:fill="auto" w:val="clear"/>
    </w:rPr>
  </w:style>
  <w:style w:customStyle="1" w:styleId="eSPISCCParagraphDefaultFont" w:type="character">
    <w:name w:val="eSPIS_CC_Paragraph Default Font"/>
    <w:basedOn w:val="Zadanifontodlomka"/>
    <w:rsid w:val="00D424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436"/>
    <w:rPr>
      <w:bdr w:color="auto" w:space="0" w:sz="0" w:val="none"/>
      <w:shd w:color="auto" w:fill="FFFFCC" w:val="clear"/>
      <w:lang w:val="hr-HR"/>
    </w:rPr>
  </w:style>
  <w:style w:customStyle="1" w:styleId="PozadinaSvijetloCrvena" w:type="character">
    <w:name w:val="Pozadina_SvijetloCrvena"/>
    <w:basedOn w:val="eSPISCCParagraphDefaultFont"/>
    <w:rsid w:val="00D424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4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4959</izvorni_sadrzaj>
    <derivirana_varijabla naziv="DomainObject.Predmet.Broj_1">4959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St-4959/2015</izvorni_sadrzaj>
    <derivirana_varijabla naziv="DomainObject.Predmet.OznakaBroj_1">St-4959/2015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KLUB CINA</izvorni_sadrzaj>
    <derivirana_varijabla naziv="DomainObject.Predmet.ProtustrankaFormated_1">  TENIS KLUB CINA</derivirana_varijabla>
  </DomainObject.Predmet.ProtustrankaFormated>
  <DomainObject.Predmet.ProtustrankaFormatedOIB>
    <izvorni_sadrzaj>  TENIS KLUB CINA, OIB 58212892961</izvorni_sadrzaj>
    <derivirana_varijabla naziv="DomainObject.Predmet.ProtustrankaFormatedOIB_1">  TENIS KLUB CINA, OIB 58212892961</derivirana_varijabla>
  </DomainObject.Predmet.ProtustrankaFormatedOIB>
  <DomainObject.Predmet.ProtustrankaFormatedWithAdress>
    <izvorni_sadrzaj> TENIS KLUB CINA, Gramača 0, 10000 Zagreb</izvorni_sadrzaj>
    <derivirana_varijabla naziv="DomainObject.Predmet.ProtustrankaFormatedWithAdress_1"> TENIS KLUB CINA, Gramača 0, 10000 Zagreb</derivirana_varijabla>
  </DomainObject.Predmet.ProtustrankaFormatedWithAdress>
  <DomainObject.Predmet.ProtustrankaFormatedWithAdressOIB>
    <izvorni_sadrzaj> TENIS KLUB CINA, OIB 58212892961, Gramača 0, 10000 Zagreb</izvorni_sadrzaj>
    <derivirana_varijabla naziv="DomainObject.Predmet.ProtustrankaFormatedWithAdressOIB_1"> TENIS KLUB CINA, OIB 58212892961, Gramača 0, 10000 Zagreb</derivirana_varijabla>
  </DomainObject.Predmet.ProtustrankaFormatedWithAdressOIB>
  <DomainObject.Predmet.ProtustrankaWithAdress>
    <izvorni_sadrzaj>TENIS KLUB CINA Gramača 0, 10000 Zagreb</izvorni_sadrzaj>
    <derivirana_varijabla naziv="DomainObject.Predmet.ProtustrankaWithAdress_1">TENIS KLUB CINA Gramača 0, 10000 Zagreb</derivirana_varijabla>
  </DomainObject.Predmet.ProtustrankaWithAdress>
  <DomainObject.Predmet.ProtustrankaWithAdressOIB>
    <izvorni_sadrzaj>TENIS KLUB CINA, OIB 58212892961, Gramača 0, 10000 Zagreb</izvorni_sadrzaj>
    <derivirana_varijabla naziv="DomainObject.Predmet.ProtustrankaWithAdressOIB_1">TENIS KLUB CINA, OIB 58212892961, Gramača 0, 10000 Zagreb</derivirana_varijabla>
  </DomainObject.Predmet.ProtustrankaWithAdressOIB>
  <DomainObject.Predmet.ProtustrankaNazivFormated>
    <izvorni_sadrzaj>TENIS KLUB CINA</izvorni_sadrzaj>
    <derivirana_varijabla naziv="DomainObject.Predmet.ProtustrankaNazivFormated_1">TENIS KLUB CINA</derivirana_varijabla>
  </DomainObject.Predmet.ProtustrankaNazivFormated>
  <DomainObject.Predmet.ProtustrankaNazivFormatedOIB>
    <izvorni_sadrzaj>TENIS KLUB CINA, OIB 58212892961</izvorni_sadrzaj>
    <derivirana_varijabla naziv="DomainObject.Predmet.ProtustrankaNazivFormatedOIB_1">TENIS KLUB CINA, OIB 58212892961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TENIS KLUB CINA</item>
    </izvorni_sadrzaj>
    <derivirana_varijabla naziv="DomainObject.Predmet.ProtuStrankaListFormated_1">
      <item>TENIS KLUB CINA</item>
    </derivirana_varijabla>
  </DomainObject.Predmet.ProtuStrankaListFormated>
  <DomainObject.Predmet.ProtuStrankaListFormatedOIB>
    <izvorni_sadrzaj>
      <item>TENIS KLUB CINA, OIB 58212892961</item>
    </izvorni_sadrzaj>
    <derivirana_varijabla naziv="DomainObject.Predmet.ProtuStrankaListFormatedOIB_1">
      <item>TENIS KLUB CINA, OIB 58212892961</item>
    </derivirana_varijabla>
  </DomainObject.Predmet.ProtuStrankaListFormatedOIB>
  <DomainObject.Predmet.ProtuStrankaListFormatedWithAdress>
    <izvorni_sadrzaj>
      <item>TENIS KLUB CINA, Gramača 0, 10000 Zagreb</item>
    </izvorni_sadrzaj>
    <derivirana_varijabla naziv="DomainObject.Predmet.ProtuStrankaListFormatedWithAdress_1">
      <item>TENIS KLUB CINA, Gramača 0, 10000 Zagreb</item>
    </derivirana_varijabla>
  </DomainObject.Predmet.ProtuStrankaListFormatedWithAdress>
  <DomainObject.Predmet.ProtuStrankaListFormatedWithAdressOIB>
    <izvorni_sadrzaj>
      <item>TENIS KLUB CINA, OIB 58212892961, Gramača 0, 10000 Zagreb</item>
    </izvorni_sadrzaj>
    <derivirana_varijabla naziv="DomainObject.Predmet.ProtuStrankaListFormatedWithAdressOIB_1">
      <item>TENIS KLUB CINA, OIB 58212892961, Gramača 0, 10000 Zagreb</item>
    </derivirana_varijabla>
  </DomainObject.Predmet.ProtuStrankaListFormatedWithAdressOIB>
  <DomainObject.Predmet.ProtuStrankaListNazivFormated>
    <izvorni_sadrzaj>
      <item>TENIS KLUB CINA</item>
    </izvorni_sadrzaj>
    <derivirana_varijabla naziv="DomainObject.Predmet.ProtuStrankaListNazivFormated_1">
      <item>TENIS KLUB CINA</item>
    </derivirana_varijabla>
  </DomainObject.Predmet.ProtuStrankaListNazivFormated>
  <DomainObject.Predmet.ProtuStrankaListNazivFormatedOIB>
    <izvorni_sadrzaj>
      <item>TENIS KLUB CINA, OIB 58212892961</item>
    </izvorni_sadrzaj>
    <derivirana_varijabla naziv="DomainObject.Predmet.ProtuStrankaListNazivFormatedOIB_1">
      <item>TENIS KLUB CINA, OIB 58212892961</item>
    </derivirana_varijabla>
  </DomainObject.Predmet.ProtuStrankaListNazivFormatedOIB>
  <DomainObject.Predmet.OstaliListFormated>
    <izvorni_sadrzaj>
      <item>Željko Marincel</item>
    </izvorni_sadrzaj>
    <derivirana_varijabla naziv="DomainObject.Predmet.OstaliListFormated_1">
      <item>Željko Marincel</item>
    </derivirana_varijabla>
  </DomainObject.Predmet.OstaliListFormated>
  <DomainObject.Predmet.OstaliListFormatedOIB>
    <izvorni_sadrzaj>
      <item>Željko Marincel</item>
    </izvorni_sadrzaj>
    <derivirana_varijabla naziv="DomainObject.Predmet.OstaliListFormatedOIB_1">
      <item>Željko Marincel</item>
    </derivirana_varijabla>
  </DomainObject.Predmet.OstaliListFormatedOIB>
  <DomainObject.Predmet.OstaliListFormatedWithAdress>
    <izvorni_sadrzaj>
      <item>Željko Marincel</item>
    </izvorni_sadrzaj>
    <derivirana_varijabla naziv="DomainObject.Predmet.OstaliListFormatedWithAdress_1">
      <item>Željko Marincel</item>
    </derivirana_varijabla>
  </DomainObject.Predmet.OstaliListFormatedWithAdress>
  <DomainObject.Predmet.OstaliListFormatedWithAdressOIB>
    <izvorni_sadrzaj>
      <item>Željko Marincel</item>
    </izvorni_sadrzaj>
    <derivirana_varijabla naziv="DomainObject.Predmet.OstaliListFormatedWithAdressOIB_1">
      <item>Željko Marincel</item>
    </derivirana_varijabla>
  </DomainObject.Predmet.OstaliListFormatedWithAdressOIB>
  <DomainObject.Predmet.OstaliListNazivFormated>
    <izvorni_sadrzaj>
      <item>Željko Marincel</item>
    </izvorni_sadrzaj>
    <derivirana_varijabla naziv="DomainObject.Predmet.OstaliListNazivFormated_1">
      <item>Željko Marincel</item>
    </derivirana_varijabla>
  </DomainObject.Predmet.OstaliListNazivFormated>
  <DomainObject.Predmet.OstaliListNazivFormatedOIB>
    <izvorni_sadrzaj>
      <item>Željko Marincel</item>
    </izvorni_sadrzaj>
    <derivirana_varijabla naziv="DomainObject.Predmet.OstaliListNazivFormatedOIB_1">
      <item>Željko Marincel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TENIS KLUB CINA</izvorni_sadrzaj>
    <derivirana_varijabla naziv="DomainObject.Predmet.ProtustrankaIDrugi_1">TENIS KLUB CINA</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TENIS KLUB CINA, OIB 58212892961, Gramača 0, 10000 Zagreb</izvorni_sadrzaj>
    <derivirana_varijabla naziv="DomainObject.Predmet.ProtustrankaIDrugiAdressOIB_1">TENIS KLUB CINA, OIB 58212892961, Gramača 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 KLUB CINA</item>
      <item>FINA Regionalni centar Zagreb</item>
      <item>Željko Marincel</item>
    </izvorni_sadrzaj>
    <derivirana_varijabla naziv="DomainObject.Predmet.SudioniciListNaziv_1">
      <item>TENIS KLUB CINA</item>
      <item>FINA Regionalni centar Zagreb</item>
      <item>Željko Marincel</item>
    </derivirana_varijabla>
  </DomainObject.Predmet.SudioniciListNaziv>
  <DomainObject.Predmet.SudioniciListAdressOIB>
    <izvorni_sadrzaj>
      <item>TENIS KLUB CINA, OIB 58212892961, Gramača 0,10000 Zagreb</item>
      <item>FINA Regionalni centar Zagreb, OIB 85821130368, Trg svibanjskih žrtava 1995. br.1,10000 Zagreb</item>
      <item>Željko Marincel</item>
    </izvorni_sadrzaj>
    <derivirana_varijabla naziv="DomainObject.Predmet.SudioniciListAdressOIB_1">
      <item>TENIS KLUB CINA, OIB 58212892961, Gramača 0,10000 Zagreb</item>
      <item>FINA Regionalni centar Zagreb, OIB 85821130368, Trg svibanjskih žrtava 1995. br.1,10000 Zagreb</item>
      <item>Željko Marincel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58212892961</item>
      <item>, OIB 85821130368</item>
      <item>, OIB null</item>
    </izvorni_sadrzaj>
    <derivirana_varijabla naziv="DomainObject.Predmet.SudioniciListNazivOIB_1">
      <item>, OIB 58212892961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D25E22-B945-4C16-B887-1A0C7AD2B4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2032</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2016-01-12T10:43:00Z</dcterms:created>
  <dc:creator>Žana Livaja</dc:creator>
  <cp:lastModifiedBy>Žana Livaja</cp:lastModifiedBy>
  <cp:lastPrinted>2016-01-12T10:41:00Z</cp:lastPrinted>
  <dcterms:modified xmlns:xsi="http://www.w3.org/2001/XMLSchema-instance" xsi:type="dcterms:W3CDTF">2016-01-12T13:47:00Z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