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ef96" w14:paraId="04cef96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8A4011">
        <w:rPr>
          <w:sz w:val="24"/>
        </w:rPr>
        <w:t>570</w:t>
      </w:r>
      <w:r w:rsidR="00D027E4">
        <w:rPr>
          <w:sz w:val="24"/>
        </w:rPr>
        <w:t>/2016-</w:t>
      </w:r>
      <w:r w:rsidR="008A4011">
        <w:rPr>
          <w:sz w:val="24"/>
        </w:rPr>
        <w:t>9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E72B48">
        <w:rPr>
          <w:sz w:val="24"/>
        </w:rPr>
        <w:t>JUNIOR J.R. j.d.o.o. Slavonski Brod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E72B48">
        <w:rPr>
          <w:sz w:val="24"/>
        </w:rPr>
        <w:t>22.srpnja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E72B48">
        <w:rPr>
          <w:sz w:val="24"/>
        </w:rPr>
        <w:t>JUNIOR J.R. j.d.o.o za proizvodnju i usluge Slavonski Brod, Dr.A.Štampara 46, OIB 09372498300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E72B48">
        <w:rPr>
          <w:b/>
          <w:sz w:val="24"/>
        </w:rPr>
        <w:t>05 221 570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E72B48">
        <w:rPr>
          <w:sz w:val="24"/>
        </w:rPr>
        <w:t>570</w:t>
      </w:r>
      <w:r w:rsidR="00D127E7">
        <w:rPr>
          <w:sz w:val="24"/>
        </w:rPr>
        <w:t>/2016-3 od 29.ožujka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E72B48">
        <w:rPr>
          <w:sz w:val="24"/>
        </w:rPr>
        <w:t>JUNIOR J.R.j.</w:t>
      </w:r>
      <w:r w:rsidR="00D027E4">
        <w:rPr>
          <w:sz w:val="24"/>
        </w:rPr>
        <w:t>d.o.o Slav.Brod</w:t>
      </w:r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E72B48">
        <w:rPr>
          <w:sz w:val="24"/>
        </w:rPr>
        <w:t>1.lipnja</w:t>
      </w:r>
      <w:r w:rsidR="00BE542E">
        <w:rPr>
          <w:sz w:val="24"/>
        </w:rPr>
        <w:t xml:space="preserve"> 2016</w:t>
      </w:r>
      <w:r>
        <w:rPr>
          <w:sz w:val="24"/>
        </w:rPr>
        <w:t xml:space="preserve">.saslušan je </w:t>
      </w:r>
      <w:r w:rsidR="00BE542E">
        <w:rPr>
          <w:sz w:val="24"/>
        </w:rPr>
        <w:t xml:space="preserve">zak.zastupnik dužnika </w:t>
      </w:r>
      <w:r w:rsidR="00E72B48">
        <w:rPr>
          <w:sz w:val="24"/>
        </w:rPr>
        <w:t>Bisljim Čočaj</w:t>
      </w:r>
      <w:r>
        <w:rPr>
          <w:sz w:val="24"/>
        </w:rPr>
        <w:t xml:space="preserve"> koji je u cijelosti priznao </w:t>
      </w:r>
      <w:r w:rsidR="002E224C">
        <w:rPr>
          <w:sz w:val="24"/>
        </w:rPr>
        <w:t xml:space="preserve">da kod dužnika postoji stečajni razlog nesposobnosti za plaćanje 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</w:t>
      </w:r>
      <w:r w:rsidR="00554AB0">
        <w:rPr>
          <w:sz w:val="24"/>
        </w:rPr>
        <w:t xml:space="preserve">nedvojbeno </w:t>
      </w:r>
      <w:r w:rsidR="00A614CD">
        <w:rPr>
          <w:sz w:val="24"/>
        </w:rPr>
        <w:t xml:space="preserve">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iz kojih je vidljivo da je poslovni račun blokiran u neprekidnom razdoblju od </w:t>
      </w:r>
      <w:r w:rsidR="00E72B48">
        <w:rPr>
          <w:sz w:val="24"/>
        </w:rPr>
        <w:t>334</w:t>
      </w:r>
      <w:r w:rsidR="00D127E7">
        <w:rPr>
          <w:sz w:val="24"/>
        </w:rPr>
        <w:t xml:space="preserve"> dan</w:t>
      </w:r>
      <w:r w:rsidR="00E72B48">
        <w:rPr>
          <w:sz w:val="24"/>
        </w:rPr>
        <w:t>a</w:t>
      </w:r>
      <w:r w:rsidR="00D027E4">
        <w:rPr>
          <w:sz w:val="24"/>
        </w:rPr>
        <w:t xml:space="preserve"> s evidentiranim neizmirenih obvezama u ukupnom iznosu </w:t>
      </w:r>
      <w:r w:rsidR="00E72B48">
        <w:rPr>
          <w:sz w:val="24"/>
        </w:rPr>
        <w:t>47.768,22</w:t>
      </w:r>
      <w:r w:rsidR="00D027E4">
        <w:rPr>
          <w:sz w:val="24"/>
        </w:rPr>
        <w:t xml:space="preserve">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bilo je potrebno samo utvrditi obim i vrijednost imovine koja ulazi u stečajnu masu radi mogućnosti pokrića troškova stečajnog postupka.</w:t>
      </w: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A614CD" w:rsidP="00F25719" w:rsidR="00E72B48">
      <w:pPr>
        <w:ind w:firstLine="720"/>
        <w:jc w:val="both"/>
        <w:rPr>
          <w:sz w:val="24"/>
        </w:rPr>
      </w:pPr>
      <w:r>
        <w:rPr>
          <w:sz w:val="24"/>
        </w:rPr>
        <w:t xml:space="preserve">Na istom ročištu zak.zastupnik  također </w:t>
      </w:r>
      <w:r w:rsidR="00D622AC">
        <w:rPr>
          <w:sz w:val="24"/>
        </w:rPr>
        <w:t xml:space="preserve">je </w:t>
      </w:r>
      <w:r>
        <w:rPr>
          <w:sz w:val="24"/>
        </w:rPr>
        <w:t xml:space="preserve">naveo </w:t>
      </w:r>
      <w:r w:rsidR="00E72B48">
        <w:rPr>
          <w:sz w:val="24"/>
        </w:rPr>
        <w:t>da dužnik nema imovine koja bi mogla ući u stečajnu masu obzirom da se registrirana djelatnost proizvodnje kruha i pekarskih proizvoda odvijala u zakupljenom prostoru s iznajmljenom opremom tako da dužnik nikada nije imao u vlasništvu materijalne imovine, a sva potraživanja su naplaćena.</w:t>
      </w:r>
    </w:p>
    <w:p w:rsidRDefault="00F110BB" w:rsidP="00F25719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Svoje navode zak.zastupnik je potvrdio prilaganjem </w:t>
      </w:r>
      <w:r w:rsidR="00F772D2">
        <w:rPr>
          <w:sz w:val="24"/>
        </w:rPr>
        <w:t>ovjerovljenog prokaznog popisa imovine</w:t>
      </w:r>
      <w:r w:rsidR="00424071">
        <w:rPr>
          <w:sz w:val="24"/>
        </w:rPr>
        <w:t xml:space="preserve">, te je na ročištu </w:t>
      </w:r>
      <w:r w:rsidR="00F772D2">
        <w:rPr>
          <w:sz w:val="24"/>
        </w:rPr>
        <w:t xml:space="preserve"> pod kaznenom i materijalnom odgovornošću potvrdio da su podaci iz priloženog prokaznog popisa istiniti i da dužnik nema imovine</w:t>
      </w:r>
      <w:r w:rsidR="00144170">
        <w:rPr>
          <w:sz w:val="24"/>
        </w:rPr>
        <w:t xml:space="preserve"> koja bi mogla ući u stečajnu masu</w:t>
      </w:r>
      <w:r w:rsidR="00F772D2">
        <w:rPr>
          <w:sz w:val="24"/>
        </w:rPr>
        <w:t>.</w:t>
      </w:r>
    </w:p>
    <w:p w:rsidRDefault="00EC34C0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iskaza </w:t>
      </w:r>
      <w:r w:rsidR="00B03FB4">
        <w:rPr>
          <w:sz w:val="24"/>
        </w:rPr>
        <w:t>zak.zastup</w:t>
      </w:r>
      <w:r w:rsidR="00D2204C">
        <w:rPr>
          <w:sz w:val="24"/>
        </w:rPr>
        <w:t>nika dužnika, te svih priloženih isprava</w:t>
      </w:r>
      <w:r w:rsidR="00F772D2">
        <w:rPr>
          <w:sz w:val="24"/>
        </w:rPr>
        <w:t xml:space="preserve"> utvrđeno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E72B48">
        <w:rPr>
          <w:sz w:val="24"/>
        </w:rPr>
        <w:t>nema imovine koja bi bila dostatna za pokriće troškova stečajnog postupka</w:t>
      </w:r>
      <w:r w:rsidR="00D622AC">
        <w:rPr>
          <w:sz w:val="24"/>
        </w:rPr>
        <w:t>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>u s naprijed cit.odredbom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</w:t>
      </w:r>
      <w:r w:rsidR="00DA744D">
        <w:rPr>
          <w:sz w:val="24"/>
        </w:rPr>
        <w:t>z toč.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toč.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Slav.Brodu, </w:t>
      </w:r>
      <w:r w:rsidR="00E72B48">
        <w:rPr>
          <w:sz w:val="24"/>
        </w:rPr>
        <w:t>22.srpnja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Vesna Vukelić v.r.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11A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449D"/>
    <w:rsid w:val="002E14D9"/>
    <w:rsid w:val="002E224C"/>
    <w:rsid w:val="002E4E00"/>
    <w:rsid w:val="002F5E6D"/>
    <w:rsid w:val="00321893"/>
    <w:rsid w:val="00327FDB"/>
    <w:rsid w:val="003329AE"/>
    <w:rsid w:val="00335128"/>
    <w:rsid w:val="0035790F"/>
    <w:rsid w:val="00366FA7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423711"/>
    <w:rsid w:val="00424071"/>
    <w:rsid w:val="00427749"/>
    <w:rsid w:val="00431677"/>
    <w:rsid w:val="00441B46"/>
    <w:rsid w:val="00441DB8"/>
    <w:rsid w:val="004434C7"/>
    <w:rsid w:val="00452957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F314D"/>
    <w:rsid w:val="00614E92"/>
    <w:rsid w:val="006237D0"/>
    <w:rsid w:val="0063458B"/>
    <w:rsid w:val="00645E54"/>
    <w:rsid w:val="00646441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52CE5"/>
    <w:rsid w:val="00761D28"/>
    <w:rsid w:val="007768B0"/>
    <w:rsid w:val="00776ECB"/>
    <w:rsid w:val="00786666"/>
    <w:rsid w:val="007870E8"/>
    <w:rsid w:val="007A5164"/>
    <w:rsid w:val="007A7172"/>
    <w:rsid w:val="007C622E"/>
    <w:rsid w:val="007D03F7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75239"/>
    <w:rsid w:val="0098683C"/>
    <w:rsid w:val="009929E6"/>
    <w:rsid w:val="009B05F7"/>
    <w:rsid w:val="009B6B38"/>
    <w:rsid w:val="009C00DC"/>
    <w:rsid w:val="009C5B0C"/>
    <w:rsid w:val="009F088E"/>
    <w:rsid w:val="009F2A28"/>
    <w:rsid w:val="00A027FA"/>
    <w:rsid w:val="00A60490"/>
    <w:rsid w:val="00A614CD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6036F"/>
    <w:rsid w:val="00D622AC"/>
    <w:rsid w:val="00D6742D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6541"/>
    <w:rsid w:val="00E477B2"/>
    <w:rsid w:val="00E6022E"/>
    <w:rsid w:val="00E72B48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2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5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2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5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JUNIOR J.R. j.d.o.o. za proizvodnju i usluge</izvorni_sadrzaj>
    <derivirana_varijabla naziv="DomainObject.Predmet.ProtustrankaFormated_1">  JUNIOR J.R. j.d.o.o. za proizvodnju i usluge</derivirana_varijabla>
  </DomainObject.Predmet.ProtustrankaFormated>
  <DomainObject.Predmet.ProtustrankaFormatedOIB>
    <izvorni_sadrzaj>  JUNIOR J.R. j.d.o.o. za proizvodnju i usluge, OIB 09372498300</izvorni_sadrzaj>
    <derivirana_varijabla naziv="DomainObject.Predmet.ProtustrankaFormatedOIB_1">  JUNIOR J.R. j.d.o.o. za proizvodnju i usluge, OIB 09372498300</derivirana_varijabla>
  </DomainObject.Predmet.ProtustrankaFormatedOIB>
  <DomainObject.Predmet.ProtustrankaFormatedWithAdress>
    <izvorni_sadrzaj> JUNIOR J.R. j.d.o.o. za proizvodnju i usluge, Dr. A. Štampara 46, 35000 Slavonski Brod</izvorni_sadrzaj>
    <derivirana_varijabla naziv="DomainObject.Predmet.ProtustrankaFormatedWithAdress_1"> JUNIOR J.R. j.d.o.o. za proizvodnju i usluge, Dr. A. Štampara 46, 35000 Slavonski Brod</derivirana_varijabla>
  </DomainObject.Predmet.ProtustrankaFormatedWithAdress>
  <DomainObject.Predmet.ProtustrankaFormatedWithAdressOIB>
    <izvorni_sadrzaj> JUNIOR J.R. j.d.o.o. za proizvodnju i usluge, OIB 09372498300, Dr. A. Štampara 46, 35000 Slavonski Brod</izvorni_sadrzaj>
    <derivirana_varijabla naziv="DomainObject.Predmet.ProtustrankaFormatedWithAdressOIB_1"> JUNIOR J.R. j.d.o.o. za proizvodnju i usluge, OIB 09372498300, Dr. A. Štampara 46, 35000 Slavonski Brod</derivirana_varijabla>
  </DomainObject.Predmet.ProtustrankaFormatedWithAdressOIB>
  <DomainObject.Predmet.ProtustrankaWithAdress>
    <izvorni_sadrzaj>JUNIOR J.R. j.d.o.o. za proizvodnju i usluge Dr. A. Štampara 46, 35000 Slavonski Brod</izvorni_sadrzaj>
    <derivirana_varijabla naziv="DomainObject.Predmet.ProtustrankaWithAdress_1">JUNIOR J.R. j.d.o.o. za proizvodnju i usluge Dr. A. Štampara 46, 35000 Slavonski Brod</derivirana_varijabla>
  </DomainObject.Predmet.ProtustrankaWithAdress>
  <DomainObject.Predmet.ProtustrankaWithAdressOIB>
    <izvorni_sadrzaj>JUNIOR J.R. j.d.o.o. za proizvodnju i usluge, OIB 09372498300, Dr. A. Štampara 46, 35000 Slavonski Brod</izvorni_sadrzaj>
    <derivirana_varijabla naziv="DomainObject.Predmet.ProtustrankaWithAdressOIB_1">JUNIOR J.R. j.d.o.o. za proizvodnju i usluge, OIB 09372498300, Dr. A. Štampara 46, 35000 Slavonski Brod</derivirana_varijabla>
  </DomainObject.Predmet.ProtustrankaWithAdressOIB>
  <DomainObject.Predmet.ProtustrankaNazivFormated>
    <izvorni_sadrzaj>JUNIOR J.R. j.d.o.o. za proizvodnju i usluge</izvorni_sadrzaj>
    <derivirana_varijabla naziv="DomainObject.Predmet.ProtustrankaNazivFormated_1">JUNIOR J.R. j.d.o.o. za proizvodnju i usluge</derivirana_varijabla>
  </DomainObject.Predmet.ProtustrankaNazivFormated>
  <DomainObject.Predmet.ProtustrankaNazivFormatedOIB>
    <izvorni_sadrzaj>JUNIOR J.R. j.d.o.o. za proizvodnju i usluge, OIB 09372498300</izvorni_sadrzaj>
    <derivirana_varijabla naziv="DomainObject.Predmet.ProtustrankaNazivFormatedOIB_1">JUNIOR J.R. j.d.o.o. za proizvodnju i usluge, OIB 09372498300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47768.22</izvorni_sadrzaj>
    <derivirana_varijabla naziv="DomainObject.Predmet.TrenutnaVrijednost_1">47768.22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JUNIOR J.R. j.d.o.o. za proizvodnju i usluge</item>
    </izvorni_sadrzaj>
    <derivirana_varijabla naziv="DomainObject.Predmet.ProtuStrankaListFormated_1">
      <item>JUNIOR J.R. j.d.o.o. za proizvodnju i usluge</item>
    </derivirana_varijabla>
  </DomainObject.Predmet.ProtuStrankaListFormated>
  <DomainObject.Predmet.ProtuStrankaListFormatedOIB>
    <izvorni_sadrzaj>
      <item>JUNIOR J.R. j.d.o.o. za proizvodnju i usluge, OIB 09372498300</item>
    </izvorni_sadrzaj>
    <derivirana_varijabla naziv="DomainObject.Predmet.ProtuStrankaListFormatedOIB_1">
      <item>JUNIOR J.R. j.d.o.o. za proizvodnju i usluge, OIB 09372498300</item>
    </derivirana_varijabla>
  </DomainObject.Predmet.ProtuStrankaListFormatedOIB>
  <DomainObject.Predmet.ProtuStrankaListFormatedWithAdress>
    <izvorni_sadrzaj>
      <item>JUNIOR J.R. j.d.o.o. za proizvodnju i usluge, Dr. A. Štampara 46, 35000 Slavonski Brod</item>
    </izvorni_sadrzaj>
    <derivirana_varijabla naziv="DomainObject.Predmet.ProtuStrankaListFormatedWithAdress_1">
      <item>JUNIOR J.R. j.d.o.o. za proizvodnju i usluge, Dr. A. Štampara 46, 35000 Slavonski Brod</item>
    </derivirana_varijabla>
  </DomainObject.Predmet.ProtuStrankaListFormatedWithAdress>
  <DomainObject.Predmet.ProtuStrankaListFormatedWithAdressOIB>
    <izvorni_sadrzaj>
      <item>JUNIOR J.R. j.d.o.o. za proizvodnju i usluge, OIB 09372498300, Dr. A. Štampara 46, 35000 Slavonski Brod</item>
    </izvorni_sadrzaj>
    <derivirana_varijabla naziv="DomainObject.Predmet.ProtuStrankaListFormatedWithAdressOIB_1">
      <item>JUNIOR J.R. j.d.o.o. za proizvodnju i usluge, OIB 09372498300, Dr. A. Štampara 46, 35000 Slavonski Brod</item>
    </derivirana_varijabla>
  </DomainObject.Predmet.ProtuStrankaListFormatedWithAdressOIB>
  <DomainObject.Predmet.ProtuStrankaListNazivFormated>
    <izvorni_sadrzaj>
      <item>JUNIOR J.R. j.d.o.o. za proizvodnju i usluge</item>
    </izvorni_sadrzaj>
    <derivirana_varijabla naziv="DomainObject.Predmet.ProtuStrankaListNazivFormated_1">
      <item>JUNIOR J.R. j.d.o.o. za proizvodnju i usluge</item>
    </derivirana_varijabla>
  </DomainObject.Predmet.ProtuStrankaListNazivFormated>
  <DomainObject.Predmet.ProtuStrankaListNazivFormatedOIB>
    <izvorni_sadrzaj>
      <item>JUNIOR J.R. j.d.o.o. za proizvodnju i usluge, OIB 09372498300</item>
    </izvorni_sadrzaj>
    <derivirana_varijabla naziv="DomainObject.Predmet.ProtuStrankaListNazivFormatedOIB_1">
      <item>JUNIOR J.R. j.d.o.o. za proizvodnju i usluge, OIB 09372498300</item>
    </derivirana_varijabla>
  </DomainObject.Predmet.ProtuStrankaListNazivFormatedOIB>
  <DomainObject.Predmet.OstaliListFormated>
    <izvorni_sadrzaj>
      <item>Bisljim Čočaj</item>
    </izvorni_sadrzaj>
    <derivirana_varijabla naziv="DomainObject.Predmet.OstaliListFormated_1">
      <item>Bisljim Čočaj</item>
    </derivirana_varijabla>
  </DomainObject.Predmet.OstaliListFormated>
  <DomainObject.Predmet.OstaliListFormatedOIB>
    <izvorni_sadrzaj>
      <item>Bisljim Čočaj, OIB 08628735890</item>
    </izvorni_sadrzaj>
    <derivirana_varijabla naziv="DomainObject.Predmet.OstaliListFormatedOIB_1">
      <item>Bisljim Čočaj, OIB 08628735890</item>
    </derivirana_varijabla>
  </DomainObject.Predmet.OstaliListFormatedOIB>
  <DomainObject.Predmet.OstaliListFormatedWithAdress>
    <izvorni_sadrzaj>
      <item>Bisljim Čočaj, Širanovići 11, 1oooo Horvati</item>
    </izvorni_sadrzaj>
    <derivirana_varijabla naziv="DomainObject.Predmet.OstaliListFormatedWithAdress_1">
      <item>Bisljim Čočaj, Širanovići 11, 1oooo Horvati</item>
    </derivirana_varijabla>
  </DomainObject.Predmet.OstaliListFormatedWithAdress>
  <DomainObject.Predmet.OstaliListFormatedWithAdressOIB>
    <izvorni_sadrzaj>
      <item>Bisljim Čočaj, OIB 08628735890, Širanovići 11, 1oooo Horvati</item>
    </izvorni_sadrzaj>
    <derivirana_varijabla naziv="DomainObject.Predmet.OstaliListFormatedWithAdressOIB_1">
      <item>Bisljim Čočaj, OIB 08628735890, Širanovići 11, 1oooo Horvati</item>
    </derivirana_varijabla>
  </DomainObject.Predmet.OstaliListFormatedWithAdressOIB>
  <DomainObject.Predmet.OstaliListNazivFormated>
    <izvorni_sadrzaj>
      <item>Bisljim Čočaj</item>
    </izvorni_sadrzaj>
    <derivirana_varijabla naziv="DomainObject.Predmet.OstaliListNazivFormated_1">
      <item>Bisljim Čočaj</item>
    </derivirana_varijabla>
  </DomainObject.Predmet.OstaliListNazivFormated>
  <DomainObject.Predmet.OstaliListNazivFormatedOIB>
    <izvorni_sadrzaj>
      <item>Bisljim Čočaj, OIB 08628735890</item>
    </izvorni_sadrzaj>
    <derivirana_varijabla naziv="DomainObject.Predmet.OstaliListNazivFormatedOIB_1">
      <item>Bisljim Čočaj, OIB 08628735890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JUNIOR J.R. j.d.o.o. za proizvodnju i usluge</izvorni_sadrzaj>
    <derivirana_varijabla naziv="DomainObject.Predmet.ProtustrankaIDrugi_1">JUNIOR J.R.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JUNIOR J.R. j.d.o.o. za proizvodnju i usluge, OIB 09372498300, Dr. A. Štampara 46, 35000 Slavonski Brod</izvorni_sadrzaj>
    <derivirana_varijabla naziv="DomainObject.Predmet.ProtustrankaIDrugiAdressOIB_1">JUNIOR J.R. j.d.o.o. za proizvodnju i usluge, OIB 09372498300, Dr. A. Štampara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JUNIOR J.R. j.d.o.o. za proizvodnju i usluge</item>
      <item>Bisljim Čočaj</item>
    </izvorni_sadrzaj>
    <derivirana_varijabla naziv="DomainObject.Predmet.SudioniciListNaziv_1">
      <item>Financijska agencija</item>
      <item>JUNIOR J.R. j.d.o.o. za proizvodnju i usluge</item>
      <item>Bisljim Čočaj</item>
    </derivirana_varijabla>
  </DomainObject.Predmet.SudioniciListNaziv>
  <DomainObject.Predmet.SudioniciListAdressOIB>
    <izvorni_sadrzaj>
      <item>Financijska agencija, OIB 85821130368, Ulica grada Vukovara 70,10000 Zagreb</item>
      <item>JUNIOR J.R. j.d.o.o. za proizvodnju i usluge, OIB 09372498300, Dr. A. Štampara 46,35000 Slavonski Brod</item>
      <item>Bisljim Čočaj, OIB 08628735890, Širanovići 11,1oooo Horvati</item>
    </izvorni_sadrzaj>
    <derivirana_varijabla naziv="DomainObject.Predmet.SudioniciListAdressOIB_1">
      <item>Financijska agencija, OIB 85821130368, Ulica grada Vukovara 70,10000 Zagreb</item>
      <item>JUNIOR J.R. j.d.o.o. za proizvodnju i usluge, OIB 09372498300, Dr. A. Štampara 46,35000 Slavonski Brod</item>
      <item>Bisljim Čočaj, OIB 08628735890, Širanovići 11,1oooo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09372498300</item>
      <item>, OIB 08628735890</item>
    </izvorni_sadrzaj>
    <derivirana_varijabla naziv="DomainObject.Predmet.SudioniciListNazivOIB_1">
      <item>, OIB 85821130368</item>
      <item>, OIB 09372498300</item>
      <item>, OIB 08628735890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713</properties:Words>
  <properties:Characters>3945</properties:Characters>
  <properties:Lines>91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2016-07-22T09:45:00Z</dcterms:created>
  <dc:creator>Trgovacki sud</dc:creator>
  <cp:lastModifiedBy>wsadmin</cp:lastModifiedBy>
  <cp:lastPrinted>2016-07-22T09:37:00Z</cp:lastPrinted>
  <dcterms:modified xmlns:xsi="http://www.w3.org/2001/XMLSchema-instance" xsi:type="dcterms:W3CDTF">2016-07-22T09:46:00Z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