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80ff" w14:paraId="f3680ff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E11DE3">
        <w:t>MINETO KOMERCE d.o.o., Dubrovačka 57, Split, OIB:33519073209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E11DE3">
        <w:t>MINETO KOMERCE d.o.o., Dubrovačka 57, Split, OIB:33519073209</w:t>
      </w:r>
      <w:r>
        <w:t xml:space="preserve">, zaprimljen na ovom sudu </w:t>
      </w:r>
      <w:r w:rsidR="00473B5D">
        <w:t>03</w:t>
      </w:r>
      <w:r w:rsidR="00A900C3">
        <w:t>. studenog</w:t>
      </w:r>
      <w:r w:rsidR="003F4B4F">
        <w:t xml:space="preserve"> </w:t>
      </w:r>
      <w:r>
        <w:t>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473B5D">
        <w:t>03</w:t>
      </w:r>
      <w:r w:rsidR="00A900C3">
        <w:t>. studenog</w:t>
      </w:r>
      <w:r>
        <w:t xml:space="preserve"> 2015. godine podnio zahtjev za provedbu skraćenog stečajnog postupka nad dužnikom </w:t>
      </w:r>
      <w:r w:rsidR="00E11DE3">
        <w:t>MINETO KOMERCE d.o.o., Dubrovačka 57, Split, OIB:33519073209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027D4B">
        <w:t>668</w:t>
      </w:r>
      <w:r>
        <w:t xml:space="preserve">-1 od </w:t>
      </w:r>
      <w:r w:rsidR="00027D4B">
        <w:t>20. travnja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ED0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E11DE3">
      <w:t>1542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E11DE3">
      <w:t>1542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27D4B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76D6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E3240"/>
    <w:rsid w:val="003F4B4F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3B5D"/>
    <w:rsid w:val="00483108"/>
    <w:rsid w:val="00484F0E"/>
    <w:rsid w:val="00492072"/>
    <w:rsid w:val="004939BB"/>
    <w:rsid w:val="00496DEE"/>
    <w:rsid w:val="004A166C"/>
    <w:rsid w:val="004B0080"/>
    <w:rsid w:val="004B303C"/>
    <w:rsid w:val="004D59B6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E2ED0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0C3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1DE3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MINETO KOMERCE, d.o.o. za ugostiteljstvo, turizam i usluge</izvorni_sadrzaj>
    <derivirana_varijabla naziv="DomainObject.Predmet.ProtustrankaFormated_1">  MINETO KOMERCE, d.o.o. za ugostiteljstvo, turizam i usluge</derivirana_varijabla>
  </DomainObject.Predmet.ProtustrankaFormated>
  <DomainObject.Predmet.ProtustrankaFormatedOIB>
    <izvorni_sadrzaj>  MINETO KOMERCE, d.o.o. za ugostiteljstvo, turizam i usluge, OIB 33519073209</izvorni_sadrzaj>
    <derivirana_varijabla naziv="DomainObject.Predmet.ProtustrankaFormatedOIB_1">  MINETO KOMERCE, d.o.o. za ugostiteljstvo, turizam i usluge, OIB 33519073209</derivirana_varijabla>
  </DomainObject.Predmet.ProtustrankaFormatedOIB>
  <DomainObject.Predmet.ProtustrankaFormatedWithAdress>
    <izvorni_sadrzaj> MINETO KOMERCE, d.o.o. za ugostiteljstvo, turizam i usluge, Dubrovačka 57, 21000 Split</izvorni_sadrzaj>
    <derivirana_varijabla naziv="DomainObject.Predmet.ProtustrankaFormatedWithAdress_1"> MINETO KOMERCE, d.o.o. za ugostiteljstvo, turizam i usluge, Dubrovačka 57, 21000 Split</derivirana_varijabla>
  </DomainObject.Predmet.ProtustrankaFormatedWithAdress>
  <DomainObject.Predmet.ProtustrankaFormatedWithAdressOIB>
    <izvorni_sadrzaj> MINETO KOMERCE, d.o.o. za ugostiteljstvo, turizam i usluge, OIB 33519073209, Dubrovačka 57, 21000 Split</izvorni_sadrzaj>
    <derivirana_varijabla naziv="DomainObject.Predmet.ProtustrankaFormatedWithAdressOIB_1"> MINETO KOMERCE, d.o.o. za ugostiteljstvo, turizam i usluge, OIB 33519073209, Dubrovačka 57, 21000 Split</derivirana_varijabla>
  </DomainObject.Predmet.ProtustrankaFormatedWithAdressOIB>
  <DomainObject.Predmet.ProtustrankaWithAdress>
    <izvorni_sadrzaj>MINETO KOMERCE, d.o.o. za ugostiteljstvo, turizam i usluge Dubrovačka 57, 21000 Split</izvorni_sadrzaj>
    <derivirana_varijabla naziv="DomainObject.Predmet.ProtustrankaWithAdress_1">MINETO KOMERCE, d.o.o. za ugostiteljstvo, turizam i usluge Dubrovačka 57, 21000 Split</derivirana_varijabla>
  </DomainObject.Predmet.ProtustrankaWithAdress>
  <DomainObject.Predmet.ProtustrankaWithAdressOIB>
    <izvorni_sadrzaj>MINETO KOMERCE, d.o.o. za ugostiteljstvo, turizam i usluge, OIB 33519073209, Dubrovačka 57, 21000 Split</izvorni_sadrzaj>
    <derivirana_varijabla naziv="DomainObject.Predmet.ProtustrankaWithAdressOIB_1">MINETO KOMERCE, d.o.o. za ugostiteljstvo, turizam i usluge, OIB 33519073209, Dubrovačka 57, 21000 Split</derivirana_varijabla>
  </DomainObject.Predmet.ProtustrankaWithAdressOIB>
  <DomainObject.Predmet.ProtustrankaNazivFormated>
    <izvorni_sadrzaj>MINETO KOMERCE, d.o.o. za ugostiteljstvo, turizam i usluge</izvorni_sadrzaj>
    <derivirana_varijabla naziv="DomainObject.Predmet.ProtustrankaNazivFormated_1">MINETO KOMERCE, d.o.o. za ugostiteljstvo, turizam i usluge</derivirana_varijabla>
  </DomainObject.Predmet.ProtustrankaNazivFormated>
  <DomainObject.Predmet.ProtustrankaNazivFormatedOIB>
    <izvorni_sadrzaj>MINETO KOMERCE, d.o.o. za ugostiteljstvo, turizam i usluge, OIB 33519073209</izvorni_sadrzaj>
    <derivirana_varijabla naziv="DomainObject.Predmet.ProtustrankaNazivFormatedOIB_1">MINETO KOMERCE, d.o.o. za ugostiteljstvo, turizam i usluge, OIB 33519073209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879977.76</izvorni_sadrzaj>
    <derivirana_varijabla naziv="DomainObject.Predmet.TrenutnaVrijednost_1">879977.76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MINETO KOMERCE, d.o.o. za ugostiteljstvo, turizam i usluge</item>
    </izvorni_sadrzaj>
    <derivirana_varijabla naziv="DomainObject.Predmet.ProtuStrankaListFormated_1">
      <item>MINETO KOMERCE, d.o.o. za ugostiteljstvo, turizam i usluge</item>
    </derivirana_varijabla>
  </DomainObject.Predmet.ProtuStrankaListFormated>
  <DomainObject.Predmet.ProtuStrankaListFormatedOIB>
    <izvorni_sadrzaj>
      <item>MINETO KOMERCE, d.o.o. za ugostiteljstvo, turizam i usluge, OIB 33519073209</item>
    </izvorni_sadrzaj>
    <derivirana_varijabla naziv="DomainObject.Predmet.ProtuStrankaListFormatedOIB_1">
      <item>MINETO KOMERCE, d.o.o. za ugostiteljstvo, turizam i usluge, OIB 33519073209</item>
    </derivirana_varijabla>
  </DomainObject.Predmet.ProtuStrankaListFormatedOIB>
  <DomainObject.Predmet.ProtuStrankaListFormatedWithAdress>
    <izvorni_sadrzaj>
      <item>MINETO KOMERCE, d.o.o. za ugostiteljstvo, turizam i usluge, Dubrovačka 57, 21000 Split</item>
    </izvorni_sadrzaj>
    <derivirana_varijabla naziv="DomainObject.Predmet.ProtuStrankaListFormatedWithAdress_1">
      <item>MINETO KOMERCE, d.o.o. za ugostiteljstvo, turizam i usluge, Dubrovačka 57, 21000 Split</item>
    </derivirana_varijabla>
  </DomainObject.Predmet.ProtuStrankaListFormatedWithAdress>
  <DomainObject.Predmet.ProtuStrankaListFormatedWithAdressOIB>
    <izvorni_sadrzaj>
      <item>MINETO KOMERCE, d.o.o. za ugostiteljstvo, turizam i usluge, OIB 33519073209, Dubrovačka 57, 21000 Split</item>
    </izvorni_sadrzaj>
    <derivirana_varijabla naziv="DomainObject.Predmet.ProtuStrankaListFormatedWithAdressOIB_1">
      <item>MINETO KOMERCE, d.o.o. za ugostiteljstvo, turizam i usluge, OIB 33519073209, Dubrovačka 57, 21000 Split</item>
    </derivirana_varijabla>
  </DomainObject.Predmet.ProtuStrankaListFormatedWithAdressOIB>
  <DomainObject.Predmet.ProtuStrankaListNazivFormated>
    <izvorni_sadrzaj>
      <item>MINETO KOMERCE, d.o.o. za ugostiteljstvo, turizam i usluge</item>
    </izvorni_sadrzaj>
    <derivirana_varijabla naziv="DomainObject.Predmet.ProtuStrankaListNazivFormated_1">
      <item>MINETO KOMERCE, d.o.o. za ugostiteljstvo, turizam i usluge</item>
    </derivirana_varijabla>
  </DomainObject.Predmet.ProtuStrankaListNazivFormated>
  <DomainObject.Predmet.ProtuStrankaListNazivFormatedOIB>
    <izvorni_sadrzaj>
      <item>MINETO KOMERCE, d.o.o. za ugostiteljstvo, turizam i usluge, OIB 33519073209</item>
    </izvorni_sadrzaj>
    <derivirana_varijabla naziv="DomainObject.Predmet.ProtuStrankaListNazivFormatedOIB_1">
      <item>MINETO KOMERCE, d.o.o. za ugostiteljstvo, turizam i usluge, OIB 33519073209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MINETO KOMERCE, d.o.o. za ugostiteljstvo, turizam i usluge</izvorni_sadrzaj>
    <derivirana_varijabla naziv="DomainObject.Predmet.ProtustrankaIDrugi_1">MINETO KOMERCE, d.o.o. za ugostiteljstvo, turizam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MINETO KOMERCE, d.o.o. za ugostiteljstvo, turizam i usluge, OIB 33519073209, Dubrovačka 57, 21000 Split</izvorni_sadrzaj>
    <derivirana_varijabla naziv="DomainObject.Predmet.ProtustrankaIDrugiAdressOIB_1">MINETO KOMERCE, d.o.o. za ugostiteljstvo, turizam i usluge, OIB 33519073209, Dubrovačka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MINETO KOMERCE, d.o.o. za ugostiteljstvo, turizam i usluge</item>
    </izvorni_sadrzaj>
    <derivirana_varijabla naziv="DomainObject.Predmet.SudioniciListNaziv_1">
      <item>FINANCIJSKA AGENCIJA RC SPLIT</item>
      <item>MINETO KOMERCE, d.o.o. za ugostiteljstvo, turizam i usluge</item>
    </derivirana_varijabla>
  </DomainObject.Predmet.SudioniciListNaziv>
  <DomainObject.Predmet.SudioniciListAdressOIB>
    <izvorni_sadrzaj>
      <item>FINANCIJSKA AGENCIJA RC SPLIT, OIB 85821130368, Mažuranićeva 24b,21000 Split</item>
      <item>MINETO KOMERCE, d.o.o. za ugostiteljstvo, turizam i usluge, OIB 33519073209, Dubrovačka 57,21000 Split</item>
    </izvorni_sadrzaj>
    <derivirana_varijabla naziv="DomainObject.Predmet.SudioniciListAdressOIB_1">
      <item>FINANCIJSKA AGENCIJA RC SPLIT, OIB 85821130368, Mažuranićeva 24b,21000 Split</item>
      <item>MINETO KOMERCE, d.o.o. za ugostiteljstvo, turizam i usluge, OIB 33519073209, Dubrovačka 57,21000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33519073209</item>
    </izvorni_sadrzaj>
    <derivirana_varijabla naziv="DomainObject.Predmet.SudioniciListNazivOIB_1">
      <item>, OIB 85821130368</item>
      <item>, OIB 33519073209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6C00A-8861-43E1-A879-77727FE07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326</properties:Words>
  <properties:Characters>1928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2016-01-22T13:51:00Z</cp:lastPrinted>
  <dcterms:modified xmlns:xsi="http://www.w3.org/2001/XMLSchema-instance" xsi:type="dcterms:W3CDTF">2016-01-25T08:29:00Z</dcterms:modified>
  <cp:revision>21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