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6e3f" w14:paraId="1226e3f" w:rsidRDefault="009D012E" w:rsidP="009D012E" w:rsidR="009D012E">
      <w:pPr>
        <w:spacing w:lineRule="auto" w:line="240" w:after="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Poslovni broj: 3. St-81/16-1</w:t>
      </w:r>
      <w:r w:rsidR="00A06784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bookmarkStart w:name="_GoBack" w:id="0"/>
      <w:bookmarkEnd w:id="0"/>
    </w:p>
    <w:p w:rsidRDefault="009D012E" w:rsidP="009D012E" w:rsidR="009D012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 w:rsidRPr="00631FB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9D012E" w:rsidP="009D012E" w:rsidR="009D012E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9D012E" w:rsidP="009D012E" w:rsidR="009D012E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D012E" w:rsidP="009D012E" w:rsidR="009D012E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9D012E" w:rsidP="009D012E" w:rsidR="009D012E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9D012E" w:rsidP="009D012E" w:rsidR="009D012E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D012E" w:rsidP="009D012E" w:rsidR="009D012E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>
      <w:pPr>
        <w:pStyle w:val="Tijeloteksta"/>
        <w:ind w:firstLine="708"/>
        <w:rPr>
          <w:szCs w:val="24"/>
        </w:rPr>
      </w:pPr>
      <w:r w:rsidRPr="00F179B9">
        <w:rPr>
          <w:szCs w:val="24"/>
        </w:rPr>
        <w:t>Trgovački sud u Zadru,</w:t>
      </w:r>
      <w:r>
        <w:rPr>
          <w:szCs w:val="24"/>
        </w:rPr>
        <w:t xml:space="preserve"> 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za provedbu skraćenog stečajnoga postupka nad dužnikom </w:t>
      </w:r>
      <w:r>
        <w:t>VERAX j.d.o.o., Dobra Voda (Grad Benkovac), Dobra Voda 38, OIB: 13128883558</w:t>
      </w:r>
      <w:r>
        <w:rPr>
          <w:szCs w:val="24"/>
        </w:rPr>
        <w:t xml:space="preserve">, 27. rujna 2017. </w:t>
      </w:r>
    </w:p>
    <w:p w:rsidRDefault="009D012E" w:rsidP="009D012E" w:rsidR="009D012E">
      <w:pPr>
        <w:spacing w:lineRule="auto" w:line="240" w:after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 w:rsidRPr="00631FB6">
      <w:pPr>
        <w:spacing w:lineRule="auto" w:line="240" w:after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9D012E" w:rsidP="009D012E" w:rsidR="009D012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dostave ovog zaključka, podnijeti u spis predmeta poslovni broj gornji, potvrdu o blokadi računa i novčanih sredstava uvodno označenog dužnika prema podacima iz Očevidnika redoslijeda osnova za plaćanje važećima na dan izdavanja potvrde. </w:t>
      </w:r>
    </w:p>
    <w:p w:rsidRDefault="009D012E" w:rsidP="009D012E" w:rsidR="009D01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27. rujna 2017. </w:t>
      </w:r>
    </w:p>
    <w:p w:rsidRDefault="009D012E" w:rsidP="009D012E" w:rsidR="009D012E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9D012E" w:rsidP="009D012E" w:rsidR="009D012E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9D012E" w:rsidP="009D012E" w:rsidR="009D012E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D012E" w:rsidP="009D012E" w:rsidR="009D012E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9D012E" w:rsidP="009D012E" w:rsidR="009D012E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9D012E" w:rsidP="009D012E" w:rsidR="009D012E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012E" w:rsidP="009D012E" w:rsidR="009D012E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D012E" w:rsidP="009D012E" w:rsidR="009D012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pute e-Oglasne ploče suda </w:t>
      </w:r>
      <w:r>
        <w:t xml:space="preserve"> </w:t>
      </w:r>
    </w:p>
    <w:p w:rsidRDefault="009D012E" w:rsidP="009D012E" w:rsidR="009D012E"/>
    <w:p w:rsidRDefault="003D21CE" w:rsidR="003D21CE"/>
    <w:sectPr w:rsidSect="00295E7B" w:rsidR="003D21CE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784" w:rsidR="00000000">
      <w:pPr>
        <w:spacing w:lineRule="auto" w:line="240" w:after="0"/>
      </w:pPr>
      <w:r>
        <w:separator/>
      </w:r>
    </w:p>
  </w:endnote>
  <w:endnote w:id="0" w:type="continuationSeparator">
    <w:p w:rsidRDefault="00A06784" w:rsidR="00000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784" w:rsidR="00000000">
      <w:pPr>
        <w:spacing w:lineRule="auto" w:line="240" w:after="0"/>
      </w:pPr>
      <w:r>
        <w:separator/>
      </w:r>
    </w:p>
  </w:footnote>
  <w:footnote w:id="0" w:type="continuationSeparator">
    <w:p w:rsidRDefault="00A06784" w:rsidR="00000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784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2E"/>
    <w:rsid w:val="003D21CE"/>
    <w:rsid w:val="009D012E"/>
    <w:rsid w:val="00A0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2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D012E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D012E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D012E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rsid w:val="009D012E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9D012E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7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67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678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67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67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2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D012E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D012E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D012E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rsid w:val="009D012E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9D012E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7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67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67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67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67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St-81/2016-12</izvorni_sadrzaj>
    <derivirana_varijabla naziv="DomainObject.Oznaka_1">St-81/2016-12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VERAX jednostavno društvo s ograničenom odgovornošću za trgovinu i računalne usluge</izvorni_sadrzaj>
    <derivirana_varijabla naziv="DomainObject.Predmet.ProtustrankaFormated_1">  VERAX jednostavno društvo s ograničenom odgovornošću za trgovinu i računalne usluge</derivirana_varijabla>
  </DomainObject.Predmet.ProtustrankaFormated>
  <DomainObject.Predmet.ProtustrankaFormatedOIB>
    <izvorni_sadrzaj>  VERAX jednostavno društvo s ograničenom odgovornošću za trgovinu i računalne usluge, OIB 13128883558</izvorni_sadrzaj>
    <derivirana_varijabla naziv="DomainObject.Predmet.ProtustrankaFormatedOIB_1">  VERAX jednostavno društvo s ograničenom odgovornošću za trgovinu i računalne usluge, OIB 13128883558</derivirana_varijabla>
  </DomainObject.Predmet.ProtustrankaFormatedOIB>
  <DomainObject.Predmet.ProtustrankaFormatedWithAdress>
    <izvorni_sadrzaj> VERAX jednostavno društvo s ograničenom odgovornošću za trgovinu i računalne usluge, Dobra Voda 38, 23420 Dobra Voda</izvorni_sadrzaj>
    <derivirana_varijabla naziv="DomainObject.Predmet.ProtustrankaFormatedWithAdress_1"> VERAX jednostavno društvo s ograničenom odgovornošću za trgovinu i računalne usluge, Dobra Voda 38, 23420 Dobra Voda</derivirana_varijabla>
  </DomainObject.Predmet.ProtustrankaFormatedWithAdress>
  <DomainObject.Predmet.ProtustrankaFormatedWithAdressOIB>
    <izvorni_sadrzaj> VERAX jednostavno društvo s ograničenom odgovornošću za trgovinu i računalne usluge, OIB 13128883558, Dobra Voda 38, 23420 Dobra Voda</izvorni_sadrzaj>
    <derivirana_varijabla naziv="DomainObject.Predmet.ProtustrankaFormatedWithAdressOIB_1"> VERAX jednostavno društvo s ograničenom odgovornošću za trgovinu i računalne usluge, OIB 13128883558, Dobra Voda 38, 23420 Dobra Voda</derivirana_varijabla>
  </DomainObject.Predmet.ProtustrankaFormatedWithAdressOIB>
  <DomainObject.Predmet.ProtustrankaWithAdress>
    <izvorni_sadrzaj>VERAX jednostavno društvo s ograničenom odgovornošću za trgovinu i računalne usluge Dobra Voda 38, 23420 Dobra Voda</izvorni_sadrzaj>
    <derivirana_varijabla naziv="DomainObject.Predmet.ProtustrankaWithAdress_1">VERAX jednostavno društvo s ograničenom odgovornošću za trgovinu i računalne usluge Dobra Voda 38, 23420 Dobra Voda</derivirana_varijabla>
  </DomainObject.Predmet.ProtustrankaWithAdress>
  <DomainObject.Predmet.ProtustrankaWithAdressOIB>
    <izvorni_sadrzaj>VERAX jednostavno društvo s ograničenom odgovornošću za trgovinu i računalne usluge, OIB 13128883558, Dobra Voda 38, 23420 Dobra Voda</izvorni_sadrzaj>
    <derivirana_varijabla naziv="DomainObject.Predmet.ProtustrankaWithAdressOIB_1">VERAX jednostavno društvo s ograničenom odgovornošću za trgovinu i računalne usluge, OIB 13128883558, Dobra Voda 38, 23420 Dobra Voda</derivirana_varijabla>
  </DomainObject.Predmet.ProtustrankaWithAdressOIB>
  <DomainObject.Predmet.ProtustrankaNazivFormated>
    <izvorni_sadrzaj>VERAX jednostavno društvo s ograničenom odgovornošću za trgovinu i računalne usluge</izvorni_sadrzaj>
    <derivirana_varijabla naziv="DomainObject.Predmet.ProtustrankaNazivFormated_1">VERAX jednostavno društvo s ograničenom odgovornošću za trgovinu i računalne usluge</derivirana_varijabla>
  </DomainObject.Predmet.ProtustrankaNazivFormated>
  <DomainObject.Predmet.ProtustrankaNazivFormatedOIB>
    <izvorni_sadrzaj>VERAX jednostavno društvo s ograničenom odgovornošću za trgovinu i računalne usluge, OIB 13128883558</izvorni_sadrzaj>
    <derivirana_varijabla naziv="DomainObject.Predmet.ProtustrankaNazivFormatedOIB_1">VERAX jednostavno društvo s ograničenom odgovornošću za trgovinu i računalne usluge, OIB 13128883558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Ivan Babić</izvorni_sadrzaj>
    <derivirana_varijabla naziv="DomainObject.Predmet.StrankaFormated_1">  Financijska agencija; Ivan Babić</derivirana_varijabla>
  </DomainObject.Predmet.StrankaFormated>
  <DomainObject.Predmet.StrankaFormatedOIB>
    <izvorni_sadrzaj>  Financijska agencija, OIB 85821130368; Ivan Babić, OIB 35220576795</izvorni_sadrzaj>
    <derivirana_varijabla naziv="DomainObject.Predmet.StrankaFormatedOIB_1">  Financijska agencija, OIB 85821130368; Ivan Babić, OIB 35220576795</derivirana_varijabla>
  </DomainObject.Predmet.StrankaFormatedOIB>
  <DomainObject.Predmet.StrankaFormatedWithAdress>
    <izvorni_sadrzaj> Financijska agencija, Ivana Danila 4, 23000 Zadar; Ivan Babić, Dobra Voda 38, 23420 Dobra Voda</izvorni_sadrzaj>
    <derivirana_varijabla naziv="DomainObject.Predmet.StrankaFormatedWithAdress_1"> Financijska agencija, Ivana Danila 4, 23000 Zadar; Ivan Babić, Dobra Voda 38, 23420 Dobra Voda</derivirana_varijabla>
  </DomainObject.Predmet.StrankaFormatedWithAdress>
  <DomainObject.Predmet.StrankaFormatedWithAdressOIB>
    <izvorni_sadrzaj> Financijska agencija, OIB 85821130368, Ivana Danila 4, 23000 Zadar; Ivan Babić, OIB 35220576795, Dobra Voda 38, 23420 Dobra Voda</izvorni_sadrzaj>
    <derivirana_varijabla naziv="DomainObject.Predmet.StrankaFormatedWithAdressOIB_1"> Financijska agencija, OIB 85821130368, Ivana Danila 4, 23000 Zadar; Ivan Babić, OIB 35220576795, Dobra Voda 38, 23420 Dobra Voda</derivirana_varijabla>
  </DomainObject.Predmet.StrankaFormatedWithAdressOIB>
  <DomainObject.Predmet.StrankaWithAdress>
    <izvorni_sadrzaj>Financijska agencija Ivana Danila 4,23000 Zadar,Ivan Babić Dobra Voda 38,23420 Dobra Voda</izvorni_sadrzaj>
    <derivirana_varijabla naziv="DomainObject.Predmet.StrankaWithAdress_1">Financijska agencija Ivana Danila 4,23000 Zadar,Ivan Babić Dobra Voda 38,23420 Dobra Voda</derivirana_varijabla>
  </DomainObject.Predmet.StrankaWithAdress>
  <DomainObject.Predmet.StrankaWithAdressOIB>
    <izvorni_sadrzaj>Financijska agencija, OIB 85821130368, Ivana Danila 4,23000 Zadar,Ivan Babić, OIB 35220576795, Dobra Voda 38,23420 Dobra Voda</izvorni_sadrzaj>
    <derivirana_varijabla naziv="DomainObject.Predmet.StrankaWithAdressOIB_1">Financijska agencija, OIB 85821130368, Ivana Danila 4,23000 Zadar,Ivan Babić, OIB 35220576795, Dobra Voda 38,23420 Dobra Voda</derivirana_varijabla>
  </DomainObject.Predmet.StrankaWithAdressOIB>
  <DomainObject.Predmet.StrankaNazivFormated>
    <izvorni_sadrzaj>Financijska agencija,Ivan Babić</izvorni_sadrzaj>
    <derivirana_varijabla naziv="DomainObject.Predmet.StrankaNazivFormated_1">Financijska agencija,Ivan Babić</derivirana_varijabla>
  </DomainObject.Predmet.StrankaNazivFormated>
  <DomainObject.Predmet.StrankaNazivFormatedOIB>
    <izvorni_sadrzaj>Financijska agencija, OIB 85821130368,Ivan Babić, OIB 35220576795</izvorni_sadrzaj>
    <derivirana_varijabla naziv="DomainObject.Predmet.StrankaNazivFormatedOIB_1">Financijska agencija, OIB 85821130368,Ivan Babić, OIB 35220576795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11624.60</izvorni_sadrzaj>
    <derivirana_varijabla naziv="DomainObject.Predmet.TrenutnaVrijednost_1">11624.60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Ivan Babić</item>
    </izvorni_sadrzaj>
    <derivirana_varijabla naziv="DomainObject.Predmet.StrankaListFormated_1">
      <item>Financijska agencija</item>
      <item>Ivan Babić</item>
    </derivirana_varijabla>
  </DomainObject.Predmet.StrankaListFormated>
  <DomainObject.Predmet.StrankaListFormatedOIB>
    <izvorni_sadrzaj>
      <item>Financijska agencija, OIB 85821130368</item>
      <item>Ivan Babić, OIB 35220576795</item>
    </izvorni_sadrzaj>
    <derivirana_varijabla naziv="DomainObject.Predmet.StrankaListFormatedOIB_1">
      <item>Financijska agencija, OIB 85821130368</item>
      <item>Ivan Babić, OIB 35220576795</item>
    </derivirana_varijabla>
  </DomainObject.Predmet.StrankaListFormatedOIB>
  <DomainObject.Predmet.StrankaListFormatedWithAdress>
    <izvorni_sadrzaj>
      <item>Financijska agencija, Ivana Danila 4, 23000 Zadar</item>
      <item>Ivan Babić, Dobra Voda 38, 23420 Dobra Voda</item>
    </izvorni_sadrzaj>
    <derivirana_varijabla naziv="DomainObject.Predmet.StrankaListFormatedWithAdress_1">
      <item>Financijska agencija, Ivana Danila 4, 23000 Zadar</item>
      <item>Ivan Babić, Dobra Voda 38, 23420 Dobra Voda</item>
    </derivirana_varijabla>
  </DomainObject.Predmet.StrankaListFormatedWithAdress>
  <DomainObject.Predmet.StrankaListFormatedWithAdressOIB>
    <izvorni_sadrzaj>
      <item>Financijska agencija, OIB 85821130368, Ivana Danila 4, 23000 Zadar</item>
      <item>Ivan Babić, OIB 35220576795, Dobra Voda 38, 23420 Dobra Voda</item>
    </izvorni_sadrzaj>
    <derivirana_varijabla naziv="DomainObject.Predmet.StrankaListFormatedWithAdressOIB_1">
      <item>Financijska agencija, OIB 85821130368, Ivana Danila 4, 23000 Zadar</item>
      <item>Ivan Babić, OIB 35220576795, Dobra Voda 38, 23420 Dobra Voda</item>
    </derivirana_varijabla>
  </DomainObject.Predmet.StrankaListFormatedWithAdressOIB>
  <DomainObject.Predmet.StrankaListNazivFormated>
    <izvorni_sadrzaj>
      <item>Financijska agencija</item>
      <item>Ivan Babić</item>
    </izvorni_sadrzaj>
    <derivirana_varijabla naziv="DomainObject.Predmet.StrankaListNazivFormated_1">
      <item>Financijska agencija</item>
      <item>Ivan Babić</item>
    </derivirana_varijabla>
  </DomainObject.Predmet.StrankaListNazivFormated>
  <DomainObject.Predmet.StrankaListNazivFormatedOIB>
    <izvorni_sadrzaj>
      <item>Financijska agencija, OIB 85821130368</item>
      <item>Ivan Babić, OIB 35220576795</item>
    </izvorni_sadrzaj>
    <derivirana_varijabla naziv="DomainObject.Predmet.StrankaListNazivFormatedOIB_1">
      <item>Financijska agencija, OIB 85821130368</item>
      <item>Ivan Babić, OIB 35220576795</item>
    </derivirana_varijabla>
  </DomainObject.Predmet.StrankaListNazivFormatedOIB>
  <DomainObject.Predmet.ProtuStrankaListFormated>
    <izvorni_sadrzaj>
      <item>VERAX jednostavno društvo s ograničenom odgovornošću za trgovinu i računalne usluge</item>
    </izvorni_sadrzaj>
    <derivirana_varijabla naziv="DomainObject.Predmet.ProtuStrankaListFormated_1">
      <item>VERAX jednostavno društvo s ograničenom odgovornošću za trgovinu i računalne usluge</item>
    </derivirana_varijabla>
  </DomainObject.Predmet.ProtuStrankaListFormated>
  <DomainObject.Predmet.ProtuStrankaListFormatedOIB>
    <izvorni_sadrzaj>
      <item>VERAX jednostavno društvo s ograničenom odgovornošću za trgovinu i računalne usluge, OIB 13128883558</item>
    </izvorni_sadrzaj>
    <derivirana_varijabla naziv="DomainObject.Predmet.ProtuStrankaListFormatedOIB_1">
      <item>VERAX jednostavno društvo s ograničenom odgovornošću za trgovinu i računalne usluge, OIB 13128883558</item>
    </derivirana_varijabla>
  </DomainObject.Predmet.ProtuStrankaListFormatedOIB>
  <DomainObject.Predmet.ProtuStrankaListFormatedWithAdress>
    <izvorni_sadrzaj>
      <item>VERAX jednostavno društvo s ograničenom odgovornošću za trgovinu i računalne usluge, Dobra Voda 38, 23420 Dobra Voda</item>
    </izvorni_sadrzaj>
    <derivirana_varijabla naziv="DomainObject.Predmet.ProtuStrankaListFormatedWithAdress_1">
      <item>VERAX jednostavno društvo s ograničenom odgovornošću za trgovinu i računalne usluge, Dobra Voda 38, 23420 Dobra Voda</item>
    </derivirana_varijabla>
  </DomainObject.Predmet.ProtuStrankaListFormatedWithAdress>
  <DomainObject.Predmet.ProtuStrankaListFormatedWithAdressOIB>
    <izvorni_sadrzaj>
      <item>VERAX jednostavno društvo s ograničenom odgovornošću za trgovinu i računalne usluge, OIB 13128883558, Dobra Voda 38, 23420 Dobra Voda</item>
    </izvorni_sadrzaj>
    <derivirana_varijabla naziv="DomainObject.Predmet.ProtuStrankaListFormatedWithAdressOIB_1">
      <item>VERAX jednostavno društvo s ograničenom odgovornošću za trgovinu i računalne usluge, OIB 13128883558, Dobra Voda 38, 23420 Dobra Voda</item>
    </derivirana_varijabla>
  </DomainObject.Predmet.ProtuStrankaListFormatedWithAdressOIB>
  <DomainObject.Predmet.ProtuStrankaListNazivFormated>
    <izvorni_sadrzaj>
      <item>VERAX jednostavno društvo s ograničenom odgovornošću za trgovinu i računalne usluge</item>
    </izvorni_sadrzaj>
    <derivirana_varijabla naziv="DomainObject.Predmet.ProtuStrankaListNazivFormated_1">
      <item>VERAX jednostavno društvo s ograničenom odgovornošću za trgovinu i računalne usluge</item>
    </derivirana_varijabla>
  </DomainObject.Predmet.ProtuStrankaListNazivFormated>
  <DomainObject.Predmet.ProtuStrankaListNazivFormatedOIB>
    <izvorni_sadrzaj>
      <item>VERAX jednostavno društvo s ograničenom odgovornošću za trgovinu i računalne usluge, OIB 13128883558</item>
    </izvorni_sadrzaj>
    <derivirana_varijabla naziv="DomainObject.Predmet.ProtuStrankaListNazivFormatedOIB_1">
      <item>VERAX jednostavno društvo s ograničenom odgovornošću za trgovinu i računalne usluge, OIB 13128883558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St-81/2016-12</izvorni_sadrzaj>
    <derivirana_varijabla naziv="DomainObject.PoslovniBrojDokumenta_1">St-81/2016-12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VERAX jednostavno društvo s ograničenom odgovornošću za trgovinu i računalne usluge</izvorni_sadrzaj>
    <derivirana_varijabla naziv="DomainObject.Predmet.ProtustrankaIDrugi_1">VERAX jednostavno društvo s ograničenom odgovornošću za trgovinu i računalne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VERAX jednostavno društvo s ograničenom odgovornošću za trgovinu i računalne usluge, OIB 13128883558, Dobra Voda 38, 23420 Dobra Voda</izvorni_sadrzaj>
    <derivirana_varijabla naziv="DomainObject.Predmet.ProtustrankaIDrugiAdressOIB_1">VERAX jednostavno društvo s ograničenom odgovornošću za trgovinu i računalne usluge, OIB 13128883558, Dobra Voda 38, 23420 Dobra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VERAX jednostavno društvo s ograničenom odgovornošću za trgovinu i računalne usluge</item>
      <item>Ivan Babić</item>
    </izvorni_sadrzaj>
    <derivirana_varijabla naziv="DomainObject.Predmet.SudioniciListNaziv_1">
      <item>Financijska agencija</item>
      <item>VERAX jednostavno društvo s ograničenom odgovornošću za trgovinu i računalne usluge</item>
      <item>Ivan Babić</item>
    </derivirana_varijabla>
  </DomainObject.Predmet.SudioniciListNaziv>
  <DomainObject.Predmet.SudioniciListAdressOIB>
    <izvorni_sadrzaj>
      <item>Financijska agencija, OIB 85821130368, Ivana Danila 4,23000 Zadar</item>
      <item>VERAX jednostavno društvo s ograničenom odgovornošću za trgovinu i računalne usluge, OIB 13128883558, Dobra Voda 38,23420 Dobra Voda</item>
      <item>Ivan Babić, OIB 35220576795, Dobra Voda 38,23420 Dobra Voda</item>
    </izvorni_sadrzaj>
    <derivirana_varijabla naziv="DomainObject.Predmet.SudioniciListAdressOIB_1">
      <item>Financijska agencija, OIB 85821130368, Ivana Danila 4,23000 Zadar</item>
      <item>VERAX jednostavno društvo s ograničenom odgovornošću za trgovinu i računalne usluge, OIB 13128883558, Dobra Voda 38,23420 Dobra Voda</item>
      <item>Ivan Babić, OIB 35220576795, Dobra Voda 38,23420 Dobra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13128883558</item>
      <item>, OIB 35220576795</item>
    </izvorni_sadrzaj>
    <derivirana_varijabla naziv="DomainObject.Predmet.SudioniciListNazivOIB_1">
      <item>, OIB 85821130368</item>
      <item>, OIB 13128883558</item>
      <item>, OIB 35220576795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800</properties:Characters>
  <properties:Lines>39</properties:Lines>
  <properties:Paragraphs>16</properties:Paragraphs>
  <properties:TotalTime>1</properties:TotalTime>
  <properties:ScaleCrop>false</properties:ScaleCrop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2017-09-27T09:21:00Z</dcterms:created>
  <dc:creator>Tina Grgas</dc:creator>
  <cp:lastModifiedBy>Nena Mužanović</cp:lastModifiedBy>
  <dcterms:modified xmlns:xsi="http://www.w3.org/2001/XMLSchema-instance" xsi:type="dcterms:W3CDTF">2017-09-27T11:13:00Z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St-81/2016-12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