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6477" w14:paraId="a506477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3C008A">
        <w:t>4266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3C008A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3C008A">
        <w:t xml:space="preserve">IN TERRA d.o.o. u stečaju, </w:t>
      </w:r>
      <w:proofErr w:type="spellStart"/>
      <w:r w:rsidR="003C008A">
        <w:t>Oroslavje</w:t>
      </w:r>
      <w:proofErr w:type="spellEnd"/>
      <w:r w:rsidR="003C008A">
        <w:t>, Trsna 2/D, OIB 11908086403</w:t>
      </w:r>
      <w:r w:rsidR="009459C3">
        <w:t xml:space="preserve">, dana </w:t>
      </w:r>
      <w:r w:rsidR="003C008A">
        <w:t>29. kolovoza</w:t>
      </w:r>
      <w:r w:rsidR="00DC4AA6">
        <w:t xml:space="preserve"> 2017</w:t>
      </w:r>
      <w:r w:rsidRPr="00255267">
        <w:t>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2E4EE7" w:rsidR="002E4EE7">
      <w:pPr>
        <w:jc w:val="both"/>
      </w:pPr>
      <w:r w:rsidRPr="00B27F98">
        <w:t>I. Ročište vjerovnika na kojem će se ispitati prijavljene tražbine - ispitno ročište</w:t>
      </w:r>
      <w:r w:rsidR="00D6390A">
        <w:t>,</w:t>
      </w:r>
      <w:r w:rsidRPr="00B27F98">
        <w:t xml:space="preserve"> </w:t>
      </w:r>
      <w:r w:rsidR="00D6390A">
        <w:t>zakazano</w:t>
      </w:r>
      <w:r w:rsidRPr="00B27F98">
        <w:t xml:space="preserve"> za </w:t>
      </w:r>
      <w:r>
        <w:t xml:space="preserve">dan </w:t>
      </w:r>
      <w:r w:rsidR="003C008A">
        <w:t>26. listopada</w:t>
      </w:r>
      <w:r w:rsidRPr="00B27F98">
        <w:t xml:space="preserve"> 2017. godine u </w:t>
      </w:r>
      <w:r w:rsidR="00FD1EAB">
        <w:t>12</w:t>
      </w:r>
      <w:r w:rsidRPr="00B27F98">
        <w:t xml:space="preserve">,30 sati, u sjedištu suda u Karlovcu, </w:t>
      </w:r>
      <w:r w:rsidR="003C008A">
        <w:t>Trg hrvatskih branitelja 1,</w:t>
      </w:r>
      <w:r w:rsidR="00D6390A">
        <w:t xml:space="preserve"> </w:t>
      </w:r>
    </w:p>
    <w:p w:rsidRDefault="00D6390A" w:rsidP="002E4EE7" w:rsidR="00D6390A">
      <w:pPr>
        <w:jc w:val="both"/>
      </w:pPr>
      <w:proofErr w:type="spellStart"/>
      <w:r>
        <w:t>prelaže</w:t>
      </w:r>
      <w:proofErr w:type="spellEnd"/>
      <w:r>
        <w:t xml:space="preserve"> se za dan </w:t>
      </w:r>
    </w:p>
    <w:p w:rsidRDefault="003C008A" w:rsidP="00D6390A" w:rsidR="00D6390A" w:rsidRPr="00D6390A">
      <w:pPr>
        <w:jc w:val="center"/>
        <w:rPr>
          <w:b/>
        </w:rPr>
      </w:pPr>
      <w:r>
        <w:rPr>
          <w:b/>
        </w:rPr>
        <w:t>30. listopada</w:t>
      </w:r>
      <w:r w:rsidR="00D6390A" w:rsidRPr="00D6390A">
        <w:rPr>
          <w:b/>
        </w:rPr>
        <w:t xml:space="preserve"> 2017. godine u </w:t>
      </w:r>
      <w:r>
        <w:rPr>
          <w:b/>
        </w:rPr>
        <w:t>9</w:t>
      </w:r>
      <w:r w:rsidR="00D6390A" w:rsidRPr="00D6390A">
        <w:rPr>
          <w:b/>
        </w:rPr>
        <w:t>,30 sati,</w:t>
      </w:r>
    </w:p>
    <w:p w:rsidRDefault="00D6390A" w:rsidP="00D6390A" w:rsidR="00D6390A" w:rsidRPr="00D6390A">
      <w:pPr>
        <w:jc w:val="center"/>
        <w:rPr>
          <w:b/>
        </w:rPr>
      </w:pPr>
      <w:r w:rsidRPr="00D6390A">
        <w:rPr>
          <w:b/>
        </w:rPr>
        <w:t xml:space="preserve">u sjedištu suda u Karlovcu, Trg hrvatskih branitelja 1/II, </w:t>
      </w:r>
    </w:p>
    <w:p w:rsidRDefault="00D6390A" w:rsidP="00D6390A" w:rsidR="00D6390A" w:rsidRPr="00B27F98">
      <w:pPr>
        <w:jc w:val="center"/>
      </w:pPr>
      <w:r w:rsidRPr="00D6390A">
        <w:rPr>
          <w:b/>
        </w:rPr>
        <w:t xml:space="preserve">soba </w:t>
      </w:r>
      <w:r w:rsidR="003C008A">
        <w:rPr>
          <w:b/>
        </w:rPr>
        <w:t>broj 204.</w:t>
      </w:r>
    </w:p>
    <w:p w:rsidRDefault="002E4EE7" w:rsidP="002E4EE7" w:rsidR="002E4EE7" w:rsidRPr="00B27F98"/>
    <w:p w:rsidRDefault="002E4EE7" w:rsidP="002E4EE7" w:rsidR="002E4EE7" w:rsidRPr="00B27F98">
      <w:pPr>
        <w:jc w:val="both"/>
      </w:pPr>
      <w:r w:rsidRPr="00B27F98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607FE3" w:rsidP="002E4EE7" w:rsidR="00607FE3" w:rsidRPr="00B27F98"/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D6390A" w:rsidP="002E4EE7" w:rsidR="002E4EE7" w:rsidRPr="00B27F98">
      <w:pPr>
        <w:ind w:firstLine="708"/>
        <w:jc w:val="both"/>
      </w:pPr>
      <w:r>
        <w:t xml:space="preserve">Zbog spriječenosti stečajnog upravitelja </w:t>
      </w:r>
      <w:r w:rsidR="003C008A">
        <w:t>Marijana Gudelja</w:t>
      </w:r>
      <w:r>
        <w:t xml:space="preserve"> da prisustvuje ispitnom ročištu koje je bilo određeno za dan </w:t>
      </w:r>
      <w:r w:rsidR="003C008A">
        <w:t>26. listopada</w:t>
      </w:r>
      <w:r>
        <w:t xml:space="preserve"> 2017. godine, valjalo je riješiti kao u izreci.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3C008A">
        <w:t>29. kolovoza</w:t>
      </w:r>
      <w:r w:rsidR="005957AC">
        <w:t xml:space="preserve"> 2017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008A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25C25"/>
    <w:rsid w:val="0084192B"/>
    <w:rsid w:val="00845350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84693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84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84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4266</izvorni_sadrzaj>
    <derivirana_varijabla naziv="DomainObject.Predmet.Broj_1">4266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St-4266/2016</izvorni_sadrzaj>
    <derivirana_varijabla naziv="DomainObject.Predmet.OznakaBroj_1">St-4266/2016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TERRA d.o.o. zastupanog po punomoćniku Mirjana Visinski</izvorni_sadrzaj>
    <derivirana_varijabla naziv="DomainObject.Predmet.ProtustrankaFormated_1">  IN TERRA d.o.o. zastupanog po punomoćniku Mirjana Visinski</derivirana_varijabla>
  </DomainObject.Predmet.ProtustrankaFormated>
  <DomainObject.Predmet.ProtustrankaFormatedOIB>
    <izvorni_sadrzaj>  IN TERRA d.o.o., OIB 11908086403 zastupanog po punomoćniku Mirjana Visinski</izvorni_sadrzaj>
    <derivirana_varijabla naziv="DomainObject.Predmet.ProtustrankaFormatedOIB_1">  IN TERRA d.o.o., OIB 11908086403 zastupanog po punomoćniku Mirjana Visinski</derivirana_varijabla>
  </DomainObject.Predmet.ProtustrankaFormatedOIB>
  <DomainObject.Predmet.ProtustrankaFormatedWithAdress>
    <izvorni_sadrzaj> IN TERRA d.o.o., Trsna 2/D, 49243 Oroslavje zastupanog po punomoćniku Mirjana Visinski</izvorni_sadrzaj>
    <derivirana_varijabla naziv="DomainObject.Predmet.ProtustrankaFormatedWithAdress_1"> IN TERRA d.o.o., Trsna 2/D, 49243 Oroslavje zastupanog po punomoćniku Mirjana Visinski</derivirana_varijabla>
  </DomainObject.Predmet.ProtustrankaFormatedWithAdress>
  <DomainObject.Predmet.ProtustrankaFormatedWithAdressOIB>
    <izvorni_sadrzaj> IN TERRA d.o.o., OIB 11908086403, Trsna 2/D, 49243 Oroslavje zastupanog po punomoćniku Mirjana Visinski</izvorni_sadrzaj>
    <derivirana_varijabla naziv="DomainObject.Predmet.ProtustrankaFormatedWithAdressOIB_1"> IN TERRA d.o.o., OIB 11908086403, Trsna 2/D, 49243 Oroslavje zastupanog po punomoćniku Mirjana Visinski</derivirana_varijabla>
  </DomainObject.Predmet.ProtustrankaFormatedWithAdressOIB>
  <DomainObject.Predmet.ProtustrankaWithAdress>
    <izvorni_sadrzaj>IN TERRA d.o.o. Trsna 2/D, 49243 Oroslavje</izvorni_sadrzaj>
    <derivirana_varijabla naziv="DomainObject.Predmet.ProtustrankaWithAdress_1">IN TERRA d.o.o. Trsna 2/D, 49243 Oroslavje</derivirana_varijabla>
  </DomainObject.Predmet.ProtustrankaWithAdress>
  <DomainObject.Predmet.ProtustrankaWithAdressOIB>
    <izvorni_sadrzaj>IN TERRA d.o.o., OIB 11908086403, Trsna 2/D, 49243 Oroslavje</izvorni_sadrzaj>
    <derivirana_varijabla naziv="DomainObject.Predmet.ProtustrankaWithAdressOIB_1">IN TERRA d.o.o., OIB 11908086403, Trsna 2/D, 49243 Oroslavje</derivirana_varijabla>
  </DomainObject.Predmet.ProtustrankaWithAdressOIB>
  <DomainObject.Predmet.ProtustrankaNazivFormated>
    <izvorni_sadrzaj>IN TERRA d.o.o.</izvorni_sadrzaj>
    <derivirana_varijabla naziv="DomainObject.Predmet.ProtustrankaNazivFormated_1">IN TERRA d.o.o.</derivirana_varijabla>
  </DomainObject.Predmet.ProtustrankaNazivFormated>
  <DomainObject.Predmet.ProtustrankaNazivFormatedOIB>
    <izvorni_sadrzaj>IN TERRA d.o.o., OIB 11908086403</izvorni_sadrzaj>
    <derivirana_varijabla naziv="DomainObject.Predmet.ProtustrankaNazivFormatedOIB_1">IN TERRA d.o.o., OIB 11908086403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TERRA d.o.o. zastupanog po punomoćniku Mirjana Visinski</item>
    </izvorni_sadrzaj>
    <derivirana_varijabla naziv="DomainObject.Predmet.ProtuStrankaListFormated_1">
      <item>IN TERRA d.o.o. zastupanog po punomoćniku Mirjana Visinski</item>
    </derivirana_varijabla>
  </DomainObject.Predmet.ProtuStrankaListFormated>
  <DomainObject.Predmet.ProtuStrankaListFormatedOIB>
    <izvorni_sadrzaj>
      <item>IN TERRA d.o.o., OIB 11908086403 zastupanog po punomoćniku Mirjana Visinski</item>
    </izvorni_sadrzaj>
    <derivirana_varijabla naziv="DomainObject.Predmet.ProtuStrankaListFormatedOIB_1">
      <item>IN TERRA d.o.o., OIB 11908086403 zastupanog po punomoćniku Mirjana Visinski</item>
    </derivirana_varijabla>
  </DomainObject.Predmet.ProtuStrankaListFormatedOIB>
  <DomainObject.Predmet.ProtuStrankaListFormatedWithAdress>
    <izvorni_sadrzaj>
      <item>IN TERRA d.o.o., Trsna 2/D, 49243 Oroslavje zastupanog po punomoćniku Mirjana Visinski</item>
    </izvorni_sadrzaj>
    <derivirana_varijabla naziv="DomainObject.Predmet.ProtuStrankaListFormatedWithAdress_1">
      <item>IN TERRA d.o.o., Trsna 2/D, 49243 Oroslavje zastupanog po punomoćniku Mirjana Visinski</item>
    </derivirana_varijabla>
  </DomainObject.Predmet.ProtuStrankaListFormatedWithAdress>
  <DomainObject.Predmet.ProtuStrankaListFormatedWithAdressOIB>
    <izvorni_sadrzaj>
      <item>IN TERRA d.o.o., OIB 11908086403, Trsna 2/D, 49243 Oroslavje zastupanog po punomoćniku Mirjana Visinski</item>
    </izvorni_sadrzaj>
    <derivirana_varijabla naziv="DomainObject.Predmet.ProtuStrankaListFormatedWithAdressOIB_1">
      <item>IN TERRA d.o.o., OIB 11908086403, Trsna 2/D, 49243 Oroslavje zastupanog po punomoćniku Mirjana Visinski</item>
    </derivirana_varijabla>
  </DomainObject.Predmet.ProtuStrankaListFormatedWithAdressOIB>
  <DomainObject.Predmet.ProtuStrankaListNazivFormated>
    <izvorni_sadrzaj>
      <item>IN TERRA d.o.o.</item>
    </izvorni_sadrzaj>
    <derivirana_varijabla naziv="DomainObject.Predmet.ProtuStrankaListNazivFormated_1">
      <item>IN TERRA d.o.o.</item>
    </derivirana_varijabla>
  </DomainObject.Predmet.ProtuStrankaListNazivFormated>
  <DomainObject.Predmet.ProtuStrankaListNazivFormatedOIB>
    <izvorni_sadrzaj>
      <item>IN TERRA d.o.o., OIB 11908086403</item>
    </izvorni_sadrzaj>
    <derivirana_varijabla naziv="DomainObject.Predmet.ProtuStrankaListNazivFormatedOIB_1">
      <item>IN TERRA d.o.o., OIB 11908086403</item>
    </derivirana_varijabla>
  </DomainObject.Predmet.ProtuStrankaListNazivFormatedOIB>
  <DomainObject.Predmet.OstaliListFormated>
    <izvorni_sadrzaj>
      <item>Mirjana Visinski punomoćnik sudionika u postupku IN TERRA d.o.o.</item>
    </izvorni_sadrzaj>
    <derivirana_varijabla naziv="DomainObject.Predmet.OstaliListFormated_1">
      <item>Mirjana Visinski punomoćnik sudionika u postupku IN TERRA d.o.o.</item>
    </derivirana_varijabla>
  </DomainObject.Predmet.OstaliListFormated>
  <DomainObject.Predmet.OstaliListFormatedOIB>
    <izvorni_sadrzaj>
      <item>Mirjana Visinski, OIB 35466432436 punomoćnik sudionika u postupku IN TERRA d.o.o.</item>
    </izvorni_sadrzaj>
    <derivirana_varijabla naziv="DomainObject.Predmet.OstaliListFormatedOIB_1">
      <item>Mirjana Visinski, OIB 35466432436 punomoćnik sudionika u postupku IN TERRA d.o.o.</item>
    </derivirana_varijabla>
  </DomainObject.Predmet.OstaliListFormatedOIB>
  <DomainObject.Predmet.OstaliListFormatedWithAdress>
    <izvorni_sadrzaj>
      <item>Mirjana Visinski, Matije Gupca 72 B, 49210 Zabok punomoćnik sudionika u postupku IN TERRA d.o.o.</item>
    </izvorni_sadrzaj>
    <derivirana_varijabla naziv="DomainObject.Predmet.OstaliListFormatedWithAdress_1">
      <item>Mirjana Visinski, Matije Gupca 72 B, 49210 Zabok punomoćnik sudionika u postupku IN TERRA d.o.o.</item>
    </derivirana_varijabla>
  </DomainObject.Predmet.OstaliListFormatedWithAdress>
  <DomainObject.Predmet.OstaliListFormatedWithAdressOIB>
    <izvorni_sadrzaj>
      <item>Mirjana Visinski, OIB 35466432436, Matije Gupca 72 B, 49210 Zabok punomoćnik sudionika u postupku IN TERRA d.o.o.</item>
    </izvorni_sadrzaj>
    <derivirana_varijabla naziv="DomainObject.Predmet.OstaliListFormatedWithAdressOIB_1">
      <item>Mirjana Visinski, OIB 35466432436, Matije Gupca 72 B, 49210 Zabok punomoćnik sudionika u postupku IN TERRA d.o.o.</item>
    </derivirana_varijabla>
  </DomainObject.Predmet.OstaliListFormatedWithAdressOIB>
  <DomainObject.Predmet.OstaliListNazivFormated>
    <izvorni_sadrzaj>
      <item>Mirjana Visinski</item>
    </izvorni_sadrzaj>
    <derivirana_varijabla naziv="DomainObject.Predmet.OstaliListNazivFormated_1">
      <item>Mirjana Visinski</item>
    </derivirana_varijabla>
  </DomainObject.Predmet.OstaliListNazivFormated>
  <DomainObject.Predmet.OstaliListNazivFormatedOIB>
    <izvorni_sadrzaj>
      <item>Mirjana Visinski, OIB 35466432436</item>
    </izvorni_sadrzaj>
    <derivirana_varijabla naziv="DomainObject.Predmet.OstaliListNazivFormatedOIB_1">
      <item>Mirjana Visinski, OIB 35466432436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TERRA d.o.o.</izvorni_sadrzaj>
    <derivirana_varijabla naziv="DomainObject.Predmet.ProtustrankaIDrugi_1">IN TERRA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 TERRA d.o.o., OIB 11908086403, Trsna 2/D, 49243 Oroslavje</izvorni_sadrzaj>
    <derivirana_varijabla naziv="DomainObject.Predmet.ProtustrankaIDrugiAdressOIB_1">IN TERRA d.o.o., OIB 11908086403, Trsna 2/D,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TERRA d.o.o.</item>
      <item>Mirjana Visinski</item>
    </izvorni_sadrzaj>
    <derivirana_varijabla naziv="DomainObject.Predmet.SudioniciListNaziv_1">
      <item>FINA Regionalni centar Zagreb</item>
      <item>IN TERRA d.o.o.</item>
      <item>Mirjana Visinski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izvorni_sadrzaj>
    <derivirana_varijabla naziv="DomainObject.Predmet.SudioniciListAdressOIB_1">
      <item>FINA Regionalni centar Zagreb, OIB 85821130368, Trg svibanjskih žrtava 1995. br. 1,10000 Zagreb</item>
      <item>IN TERRA d.o.o., OIB 11908086403, Trsna 2/D,49243 Oroslavje</item>
      <item>Mirjana Visinski, OIB 35466432436, Matije Gupca 72 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11908086403</item>
      <item>, OIB 35466432436</item>
    </izvorni_sadrzaj>
    <derivirana_varijabla naziv="DomainObject.Predmet.SudioniciListNazivOIB_1">
      <item>, OIB 85821130368</item>
      <item>, OIB 11908086403</item>
      <item>, OIB 35466432436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1110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2017-08-29T11:46:00Z</dcterms:created>
  <dc:creator>Korisnik</dc:creator>
  <cp:lastModifiedBy>Goranka Boljkovac</cp:lastModifiedBy>
  <cp:lastPrinted>2017-05-02T10:22:00Z</cp:lastPrinted>
  <dcterms:modified xmlns:xsi="http://www.w3.org/2001/XMLSchema-instance" xsi:type="dcterms:W3CDTF">2017-08-29T11:47:00Z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