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6938" w14:paraId="fda693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71EA">
        <w:t>52/16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71EA">
        <w:t xml:space="preserve">23.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C718C">
        <w:t xml:space="preserve">HUMANITARNA UDRUGA OSMIJEH NA DAR, Zagreb, Temovečka 2 </w:t>
      </w:r>
      <w:r w:rsidR="00AC4528">
        <w:t>(OIB</w:t>
      </w:r>
      <w:r w:rsidR="00CB0338">
        <w:t>:</w:t>
      </w:r>
      <w:r w:rsidR="001C718C">
        <w:t xml:space="preserve"> 99537000067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C718C">
        <w:t xml:space="preserve">14.213,78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554F4">
        <w:t xml:space="preserve"> 23.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C718C"/>
    <w:rsid w:val="001E50FB"/>
    <w:rsid w:val="001F6933"/>
    <w:rsid w:val="00230A63"/>
    <w:rsid w:val="00247B02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71EA"/>
    <w:rsid w:val="00627F6A"/>
    <w:rsid w:val="00657B8E"/>
    <w:rsid w:val="00693392"/>
    <w:rsid w:val="0073619E"/>
    <w:rsid w:val="007554F4"/>
    <w:rsid w:val="007574B5"/>
    <w:rsid w:val="007B5AFD"/>
    <w:rsid w:val="007D5A5D"/>
    <w:rsid w:val="007E2073"/>
    <w:rsid w:val="007F12D4"/>
    <w:rsid w:val="008155EE"/>
    <w:rsid w:val="00842351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St-52/2016</izvorni_sadrzaj>
    <derivirana_varijabla naziv="DomainObject.Predmet.OznakaBroj_1">St-52/2016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HUMANITARNA UDRUGA OSMIJEH NA DAR zastupanog po punomoćniku Josip Miškuljić</izvorni_sadrzaj>
    <derivirana_varijabla naziv="DomainObject.Predmet.ProtustrankaFormated_1">  HUMANITARNA UDRUGA OSMIJEH NA DAR zastupanog po punomoćniku Josip Miškuljić</derivirana_varijabla>
  </DomainObject.Predmet.ProtustrankaFormated>
  <DomainObject.Predmet.ProtustrankaFormatedOIB>
    <izvorni_sadrzaj>  HUMANITARNA UDRUGA OSMIJEH NA DAR, OIB 99537000067 zastupanog po punomoćniku Josip Miškuljić</izvorni_sadrzaj>
    <derivirana_varijabla naziv="DomainObject.Predmet.ProtustrankaFormatedOIB_1">  HUMANITARNA UDRUGA OSMIJEH NA DAR, OIB 99537000067 zastupanog po punomoćniku Josip Miškuljić</derivirana_varijabla>
  </DomainObject.Predmet.ProtustrankaFormatedOIB>
  <DomainObject.Predmet.ProtustrankaFormatedWithAdress>
    <izvorni_sadrzaj> HUMANITARNA UDRUGA OSMIJEH NA DAR, Temovečka 2, 10000 Zagreb zastupanog po punomoćniku Josip Miškuljić</izvorni_sadrzaj>
    <derivirana_varijabla naziv="DomainObject.Predmet.ProtustrankaFormatedWithAdress_1"> HUMANITARNA UDRUGA OSMIJEH NA DAR, Temovečka 2, 10000 Zagreb zastupanog po punomoćniku Josip Miškuljić</derivirana_varijabla>
  </DomainObject.Predmet.ProtustrankaFormatedWithAdress>
  <DomainObject.Predmet.ProtustrankaFormatedWithAdressOIB>
    <izvorni_sadrzaj> HUMANITARNA UDRUGA OSMIJEH NA DAR, OIB 99537000067, Temovečka 2, 10000 Zagreb zastupanog po punomoćniku Josip Miškuljić</izvorni_sadrzaj>
    <derivirana_varijabla naziv="DomainObject.Predmet.ProtustrankaFormatedWithAdressOIB_1"> HUMANITARNA UDRUGA OSMIJEH NA DAR, OIB 99537000067, Temovečka 2, 10000 Zagreb zastupanog po punomoćniku Josip Miškuljić</derivirana_varijabla>
  </DomainObject.Predmet.ProtustrankaFormatedWithAdressOIB>
  <DomainObject.Predmet.ProtustrankaWithAdress>
    <izvorni_sadrzaj>HUMANITARNA UDRUGA OSMIJEH NA DAR Temovečka 2, 10000 Zagreb</izvorni_sadrzaj>
    <derivirana_varijabla naziv="DomainObject.Predmet.ProtustrankaWithAdress_1">HUMANITARNA UDRUGA OSMIJEH NA DAR Temovečka 2, 10000 Zagreb</derivirana_varijabla>
  </DomainObject.Predmet.ProtustrankaWithAdress>
  <DomainObject.Predmet.ProtustrankaWithAdressOIB>
    <izvorni_sadrzaj>HUMANITARNA UDRUGA OSMIJEH NA DAR, OIB 99537000067, Temovečka 2, 10000 Zagreb</izvorni_sadrzaj>
    <derivirana_varijabla naziv="DomainObject.Predmet.ProtustrankaWithAdressOIB_1">HUMANITARNA UDRUGA OSMIJEH NA DAR, OIB 99537000067, Temovečka 2, 10000 Zagreb</derivirana_varijabla>
  </DomainObject.Predmet.ProtustrankaWithAdressOIB>
  <DomainObject.Predmet.ProtustrankaNazivFormated>
    <izvorni_sadrzaj>HUMANITARNA UDRUGA OSMIJEH NA DAR</izvorni_sadrzaj>
    <derivirana_varijabla naziv="DomainObject.Predmet.ProtustrankaNazivFormated_1">HUMANITARNA UDRUGA OSMIJEH NA DAR</derivirana_varijabla>
  </DomainObject.Predmet.ProtustrankaNazivFormated>
  <DomainObject.Predmet.ProtustrankaNazivFormatedOIB>
    <izvorni_sadrzaj>HUMANITARNA UDRUGA OSMIJEH NA DAR, OIB 99537000067</izvorni_sadrzaj>
    <derivirana_varijabla naziv="DomainObject.Predmet.ProtustrankaNazivFormatedOIB_1">HUMANITARNA UDRUGA OSMIJEH NA DAR, OIB 99537000067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HUMANITARNA UDRUGA OSMIJEH NA DAR zastupanog po punomoćniku Josip Miškuljić</item>
    </izvorni_sadrzaj>
    <derivirana_varijabla naziv="DomainObject.Predmet.ProtuStrankaListFormated_1">
      <item>HUMANITARNA UDRUGA OSMIJEH NA DAR zastupanog po punomoćniku Josip Miškuljić</item>
    </derivirana_varijabla>
  </DomainObject.Predmet.ProtuStrankaListFormated>
  <DomainObject.Predmet.ProtuStrankaListFormatedOIB>
    <izvorni_sadrzaj>
      <item>HUMANITARNA UDRUGA OSMIJEH NA DAR, OIB 99537000067 zastupanog po punomoćniku Josip Miškuljić</item>
    </izvorni_sadrzaj>
    <derivirana_varijabla naziv="DomainObject.Predmet.ProtuStrankaListFormatedOIB_1">
      <item>HUMANITARNA UDRUGA OSMIJEH NA DAR, OIB 99537000067 zastupanog po punomoćniku Josip Miškuljić</item>
    </derivirana_varijabla>
  </DomainObject.Predmet.ProtuStrankaListFormatedOIB>
  <DomainObject.Predmet.ProtuStrankaListFormatedWithAdress>
    <izvorni_sadrzaj>
      <item>HUMANITARNA UDRUGA OSMIJEH NA DAR, Temovečka 2, 10000 Zagreb zastupanog po punomoćniku Josip Miškuljić</item>
    </izvorni_sadrzaj>
    <derivirana_varijabla naziv="DomainObject.Predmet.ProtuStrankaListFormatedWithAdress_1">
      <item>HUMANITARNA UDRUGA OSMIJEH NA DAR, Temovečka 2, 10000 Zagreb zastupanog po punomoćniku Josip Miškuljić</item>
    </derivirana_varijabla>
  </DomainObject.Predmet.ProtuStrankaListFormatedWithAdress>
  <DomainObject.Predmet.ProtuStrankaListFormatedWithAdressOIB>
    <izvorni_sadrzaj>
      <item>HUMANITARNA UDRUGA OSMIJEH NA DAR, OIB 99537000067, Temovečka 2, 10000 Zagreb zastupanog po punomoćniku Josip Miškuljić</item>
    </izvorni_sadrzaj>
    <derivirana_varijabla naziv="DomainObject.Predmet.ProtuStrankaListFormatedWithAdressOIB_1">
      <item>HUMANITARNA UDRUGA OSMIJEH NA DAR, OIB 99537000067, Temovečka 2, 10000 Zagreb zastupanog po punomoćniku Josip Miškuljić</item>
    </derivirana_varijabla>
  </DomainObject.Predmet.ProtuStrankaListFormatedWithAdressOIB>
  <DomainObject.Predmet.ProtuStrankaListNazivFormated>
    <izvorni_sadrzaj>
      <item>HUMANITARNA UDRUGA OSMIJEH NA DAR</item>
    </izvorni_sadrzaj>
    <derivirana_varijabla naziv="DomainObject.Predmet.ProtuStrankaListNazivFormated_1">
      <item>HUMANITARNA UDRUGA OSMIJEH NA DAR</item>
    </derivirana_varijabla>
  </DomainObject.Predmet.ProtuStrankaListNazivFormated>
  <DomainObject.Predmet.ProtuStrankaListNazivFormatedOIB>
    <izvorni_sadrzaj>
      <item>HUMANITARNA UDRUGA OSMIJEH NA DAR, OIB 99537000067</item>
    </izvorni_sadrzaj>
    <derivirana_varijabla naziv="DomainObject.Predmet.ProtuStrankaListNazivFormatedOIB_1">
      <item>HUMANITARNA UDRUGA OSMIJEH NA DAR, OIB 99537000067</item>
    </derivirana_varijabla>
  </DomainObject.Predmet.ProtuStrankaListNazivFormatedOIB>
  <DomainObject.Predmet.OstaliListFormated>
    <izvorni_sadrzaj>
      <item>Josip Miškuljić punomoćnik sudionika u postupku HUMANITARNA UDRUGA OSMIJEH NA DAR</item>
    </izvorni_sadrzaj>
    <derivirana_varijabla naziv="DomainObject.Predmet.OstaliListFormated_1">
      <item>Josip Miškuljić punomoćnik sudionika u postupku HUMANITARNA UDRUGA OSMIJEH NA DAR</item>
    </derivirana_varijabla>
  </DomainObject.Predmet.OstaliListFormated>
  <DomainObject.Predmet.OstaliListFormatedOIB>
    <izvorni_sadrzaj>
      <item>Josip Miškuljić, OIB 35765452599 punomoćnik sudionika u postupku HUMANITARNA UDRUGA OSMIJEH NA DAR</item>
    </izvorni_sadrzaj>
    <derivirana_varijabla naziv="DomainObject.Predmet.OstaliListFormatedOIB_1">
      <item>Josip Miškuljić, OIB 35765452599 punomoćnik sudionika u postupku HUMANITARNA UDRUGA OSMIJEH NA DAR</item>
    </derivirana_varijabla>
  </DomainObject.Predmet.OstaliListFormatedOIB>
  <DomainObject.Predmet.OstaliListFormatedWithAdress>
    <izvorni_sadrzaj>
      <item>Josip Miškuljić, Temovečka Ulica 2, 10000 Zagreb punomoćnik sudionika u postupku HUMANITARNA UDRUGA OSMIJEH NA DAR</item>
    </izvorni_sadrzaj>
    <derivirana_varijabla naziv="DomainObject.Predmet.OstaliListFormatedWithAdress_1">
      <item>Josip Miškuljić, Temovečka Ulica 2, 10000 Zagreb punomoćnik sudionika u postupku HUMANITARNA UDRUGA OSMIJEH NA DAR</item>
    </derivirana_varijabla>
  </DomainObject.Predmet.OstaliListFormatedWithAdress>
  <DomainObject.Predmet.OstaliListFormatedWithAdressOIB>
    <izvorni_sadrzaj>
      <item>Josip Miškuljić, OIB 35765452599, Temovečka Ulica 2, 10000 Zagreb punomoćnik sudionika u postupku HUMANITARNA UDRUGA OSMIJEH NA DAR</item>
    </izvorni_sadrzaj>
    <derivirana_varijabla naziv="DomainObject.Predmet.OstaliListFormatedWithAdressOIB_1">
      <item>Josip Miškuljić, OIB 35765452599, Temovečka Ulica 2, 10000 Zagreb punomoćnik sudionika u postupku HUMANITARNA UDRUGA OSMIJEH NA DAR</item>
    </derivirana_varijabla>
  </DomainObject.Predmet.OstaliListFormatedWithAdressOIB>
  <DomainObject.Predmet.OstaliListNazivFormated>
    <izvorni_sadrzaj>
      <item>Josip Miškuljić</item>
    </izvorni_sadrzaj>
    <derivirana_varijabla naziv="DomainObject.Predmet.OstaliListNazivFormated_1">
      <item>Josip Miškuljić</item>
    </derivirana_varijabla>
  </DomainObject.Predmet.OstaliListNazivFormated>
  <DomainObject.Predmet.OstaliListNazivFormatedOIB>
    <izvorni_sadrzaj>
      <item>Josip Miškuljić, OIB 35765452599</item>
    </izvorni_sadrzaj>
    <derivirana_varijabla naziv="DomainObject.Predmet.OstaliListNazivFormatedOIB_1">
      <item>Josip Miškuljić, OIB 35765452599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HUMANITARNA UDRUGA OSMIJEH NA DAR</izvorni_sadrzaj>
    <derivirana_varijabla naziv="DomainObject.Predmet.ProtustrankaIDrugi_1">HUMANITARNA UDRUGA OSMIJEH NA DAR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HUMANITARNA UDRUGA OSMIJEH NA DAR, OIB 99537000067, Temovečka 2, 10000 Zagreb</izvorni_sadrzaj>
    <derivirana_varijabla naziv="DomainObject.Predmet.ProtustrankaIDrugiAdressOIB_1">HUMANITARNA UDRUGA OSMIJEH NA DAR, OIB 99537000067, Temovečka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HUMANITARNA UDRUGA OSMIJEH NA DAR</item>
      <item>Josip Miškuljić</item>
    </izvorni_sadrzaj>
    <derivirana_varijabla naziv="DomainObject.Predmet.SudioniciListNaziv_1">
      <item>FINA Regionalni centar Zagreb</item>
      <item>HUMANITARNA UDRUGA OSMIJEH NA DAR</item>
      <item>Josip Miškuljić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HUMANITARNA UDRUGA OSMIJEH NA DAR, OIB 99537000067, Temovečka 2,10000 Zagreb</item>
      <item>Josip Miškuljić, OIB 35765452599, Temovečka Ulica 2,10000 Zagreb</item>
    </izvorni_sadrzaj>
    <derivirana_varijabla naziv="DomainObject.Predmet.SudioniciListAdressOIB_1">
      <item>FINA Regionalni centar Zagreb, OIB 85821130368, Trg svibanjskih žrtava 1995. 1,10000 Zagreb</item>
      <item>HUMANITARNA UDRUGA OSMIJEH NA DAR, OIB 99537000067, Temovečka 2,10000 Zagreb</item>
      <item>Josip Miškuljić, OIB 35765452599, Temovečka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99537000067</item>
      <item>, OIB 35765452599</item>
    </izvorni_sadrzaj>
    <derivirana_varijabla naziv="DomainObject.Predmet.SudioniciListNazivOIB_1">
      <item>, OIB 85821130368</item>
      <item>, OIB 99537000067</item>
      <item>, OIB 35765452599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1311</properties:Characters>
  <properties:Lines>45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2016-02-23T09:25:00Z</dcterms:created>
  <dc:creator>ilukac</dc:creator>
  <cp:lastModifiedBy>Anita Ban</cp:lastModifiedBy>
  <cp:lastPrinted>2015-11-18T13:13:00Z</cp:lastPrinted>
  <dcterms:modified xmlns:xsi="http://www.w3.org/2001/XMLSchema-instance" xsi:type="dcterms:W3CDTF">2016-02-23T09:35:00Z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