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6d27" w14:paraId="a5c6d27" w:rsidRDefault="00EA638B" w:rsidP="00EA638B" w:rsidR="00EA638B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638B" w:rsidP="00EA638B" w:rsidR="00EA638B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EA638B" w:rsidP="00EA638B" w:rsidR="00EA638B">
      <w:pPr>
        <w:rPr>
          <w:szCs w:val="24"/>
        </w:rPr>
      </w:pPr>
      <w:r>
        <w:rPr>
          <w:szCs w:val="24"/>
        </w:rPr>
        <w:t>Trgovački sud u Varaždinu</w:t>
      </w:r>
    </w:p>
    <w:p w:rsidRDefault="00EA638B" w:rsidP="00EA638B" w:rsidR="00EA638B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EA638B" w:rsidP="00EA638B" w:rsidR="00EA638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9 St-442/2017-5</w:t>
      </w:r>
    </w:p>
    <w:p w:rsidRDefault="00EA638B" w:rsidP="00EA638B" w:rsidR="00EA638B">
      <w:pPr>
        <w:jc w:val="center"/>
        <w:rPr>
          <w:szCs w:val="24"/>
        </w:rPr>
      </w:pPr>
    </w:p>
    <w:p w:rsidRDefault="00EA638B" w:rsidP="00EA638B" w:rsidR="00EA638B">
      <w:pPr>
        <w:jc w:val="center"/>
        <w:rPr>
          <w:szCs w:val="24"/>
        </w:rPr>
      </w:pPr>
    </w:p>
    <w:p w:rsidRDefault="00EA638B" w:rsidP="00EA638B" w:rsidR="00EA638B">
      <w:pPr>
        <w:jc w:val="center"/>
        <w:rPr>
          <w:szCs w:val="24"/>
        </w:rPr>
      </w:pPr>
    </w:p>
    <w:p w:rsidRDefault="00EA638B" w:rsidP="00EA638B" w:rsidR="00EA638B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EA638B" w:rsidP="00EA638B" w:rsidR="00EA638B">
      <w:pPr>
        <w:rPr>
          <w:szCs w:val="24"/>
        </w:rPr>
      </w:pPr>
    </w:p>
    <w:p w:rsidRDefault="00EA638B" w:rsidP="00EA638B" w:rsidR="00EA638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EA638B" w:rsidP="00EA638B" w:rsidR="00EA638B">
      <w:pPr>
        <w:rPr>
          <w:szCs w:val="24"/>
        </w:rPr>
      </w:pPr>
    </w:p>
    <w:p w:rsidRDefault="00EA638B" w:rsidP="00EA638B" w:rsidR="00EA638B">
      <w:pPr>
        <w:jc w:val="both"/>
      </w:pPr>
      <w:r>
        <w:rPr>
          <w:szCs w:val="24"/>
        </w:rPr>
        <w:tab/>
      </w:r>
      <w:r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LETVICA j.d.o.o. </w:t>
      </w:r>
      <w:proofErr w:type="spellStart"/>
      <w:r>
        <w:t>Kuštani</w:t>
      </w:r>
      <w:proofErr w:type="spellEnd"/>
      <w:r>
        <w:t xml:space="preserve">, </w:t>
      </w:r>
      <w:proofErr w:type="spellStart"/>
      <w:r>
        <w:t>Kuštani</w:t>
      </w:r>
      <w:proofErr w:type="spellEnd"/>
      <w:r>
        <w:t xml:space="preserve"> 27, OIB: 55891971195, dana 3. studenoga 2017., </w:t>
      </w:r>
    </w:p>
    <w:p w:rsidRDefault="00EA638B" w:rsidP="00EA638B" w:rsidR="00EA638B">
      <w:pPr>
        <w:jc w:val="center"/>
        <w:rPr>
          <w:szCs w:val="24"/>
        </w:rPr>
      </w:pPr>
    </w:p>
    <w:p w:rsidRDefault="00EA638B" w:rsidP="00EA638B" w:rsidR="00EA638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EA638B" w:rsidP="00EA638B" w:rsidR="00EA638B">
      <w:pPr>
        <w:rPr>
          <w:szCs w:val="24"/>
        </w:rPr>
      </w:pPr>
    </w:p>
    <w:p w:rsidRDefault="00EA638B" w:rsidP="00EA638B" w:rsidR="00EA638B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LETVICA j.d.o.o. </w:t>
      </w:r>
      <w:proofErr w:type="spellStart"/>
      <w:r>
        <w:t>Kuštani</w:t>
      </w:r>
      <w:proofErr w:type="spellEnd"/>
      <w:r>
        <w:t xml:space="preserve">, </w:t>
      </w:r>
      <w:proofErr w:type="spellStart"/>
      <w:r>
        <w:t>Kuštani</w:t>
      </w:r>
      <w:proofErr w:type="spellEnd"/>
      <w:r>
        <w:t xml:space="preserve"> 27, OIB: 55891971195</w:t>
      </w:r>
      <w:r>
        <w:rPr>
          <w:szCs w:val="24"/>
        </w:rPr>
        <w:t>, s danom 3. studenoga 2017. u 10,20 sati.</w:t>
      </w:r>
    </w:p>
    <w:p w:rsidRDefault="00EA638B" w:rsidP="00EA638B" w:rsidR="00EA638B">
      <w:pPr>
        <w:ind w:hanging="705" w:left="1413"/>
        <w:jc w:val="both"/>
        <w:rPr>
          <w:szCs w:val="24"/>
        </w:rPr>
      </w:pPr>
    </w:p>
    <w:p w:rsidRDefault="00EA638B" w:rsidP="00EA638B" w:rsidR="00EA638B">
      <w:pPr>
        <w:ind w:hanging="705" w:left="1410"/>
        <w:jc w:val="both"/>
      </w:pPr>
      <w:r>
        <w:t>II</w:t>
      </w:r>
      <w:r>
        <w:tab/>
        <w:t xml:space="preserve">Za stečajnog upravitelja imenuje se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EA638B" w:rsidP="00EA638B" w:rsidR="00EA638B">
      <w:pPr>
        <w:ind w:hanging="705" w:left="1413"/>
        <w:jc w:val="both"/>
        <w:rPr>
          <w:szCs w:val="24"/>
        </w:rPr>
      </w:pPr>
    </w:p>
    <w:p w:rsidRDefault="00EA638B" w:rsidP="00EA638B" w:rsidR="00EA638B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LETVICA j.d.o.o. </w:t>
      </w:r>
      <w:proofErr w:type="spellStart"/>
      <w:r>
        <w:t>Kuštani</w:t>
      </w:r>
      <w:proofErr w:type="spellEnd"/>
      <w:r>
        <w:t xml:space="preserve">, </w:t>
      </w:r>
      <w:proofErr w:type="spellStart"/>
      <w:r>
        <w:t>Kuštani</w:t>
      </w:r>
      <w:proofErr w:type="spellEnd"/>
      <w:r>
        <w:t xml:space="preserve"> 27, OIB: 55891971195.</w:t>
      </w:r>
    </w:p>
    <w:p w:rsidRDefault="00EA638B" w:rsidP="00EA638B" w:rsidR="00EA638B">
      <w:pPr>
        <w:ind w:hanging="705" w:left="1410"/>
        <w:jc w:val="both"/>
      </w:pPr>
    </w:p>
    <w:p w:rsidRDefault="00EA638B" w:rsidP="00EA638B" w:rsidR="00EA638B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EA638B" w:rsidP="00EA638B" w:rsidR="00EA638B">
      <w:pPr>
        <w:jc w:val="both"/>
        <w:rPr>
          <w:szCs w:val="24"/>
        </w:rPr>
      </w:pPr>
    </w:p>
    <w:p w:rsidRDefault="00EA638B" w:rsidP="00EA638B" w:rsidR="00EA638B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LETVICA j.d.o.o. </w:t>
      </w:r>
      <w:proofErr w:type="spellStart"/>
      <w:r>
        <w:t>Kuštani</w:t>
      </w:r>
      <w:proofErr w:type="spellEnd"/>
      <w:r>
        <w:t xml:space="preserve">, </w:t>
      </w:r>
      <w:proofErr w:type="spellStart"/>
      <w:r>
        <w:t>Kuštani</w:t>
      </w:r>
      <w:proofErr w:type="spellEnd"/>
      <w:r>
        <w:t xml:space="preserve"> 27, OIB: 55891971195,</w:t>
      </w:r>
      <w:r>
        <w:rPr>
          <w:szCs w:val="24"/>
        </w:rPr>
        <w:t xml:space="preserve"> bit će brisan iz sudskog registra.</w:t>
      </w:r>
    </w:p>
    <w:p w:rsidRDefault="00EA638B" w:rsidP="00EA638B" w:rsidR="00EA638B">
      <w:pPr>
        <w:jc w:val="center"/>
        <w:rPr>
          <w:szCs w:val="24"/>
        </w:rPr>
      </w:pPr>
    </w:p>
    <w:p w:rsidRDefault="00EA638B" w:rsidP="00EA638B" w:rsidR="00EA638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EA638B" w:rsidP="00EA638B" w:rsidR="00EA638B">
      <w:pPr>
        <w:rPr>
          <w:szCs w:val="24"/>
        </w:rPr>
      </w:pPr>
    </w:p>
    <w:p w:rsidRDefault="00EA638B" w:rsidP="00EA638B" w:rsidR="00EA638B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11. kolovoza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A638B" w:rsidP="00EA638B" w:rsidR="00EA638B">
      <w:pPr>
        <w:rPr>
          <w:szCs w:val="24"/>
        </w:rPr>
      </w:pPr>
    </w:p>
    <w:p w:rsidRDefault="00EA638B" w:rsidP="00EA638B" w:rsidR="00EA638B">
      <w:pPr>
        <w:jc w:val="both"/>
        <w:rPr>
          <w:szCs w:val="24"/>
        </w:rPr>
      </w:pPr>
      <w:r>
        <w:rPr>
          <w:szCs w:val="24"/>
        </w:rPr>
        <w:lastRenderedPageBreak/>
        <w:tab/>
      </w:r>
    </w:p>
    <w:p w:rsidRDefault="00EA638B" w:rsidP="00EA638B" w:rsidR="00EA638B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EA638B" w:rsidP="00EA638B" w:rsidR="00EA638B">
      <w:pPr>
        <w:rPr>
          <w:szCs w:val="24"/>
        </w:rPr>
      </w:pPr>
    </w:p>
    <w:p w:rsidRDefault="00EA638B" w:rsidP="00EA638B" w:rsidR="00EA638B">
      <w:pPr>
        <w:jc w:val="center"/>
        <w:rPr>
          <w:szCs w:val="24"/>
        </w:rPr>
      </w:pPr>
      <w:r>
        <w:rPr>
          <w:szCs w:val="24"/>
        </w:rPr>
        <w:t>U Varaždinu 3. studenoga 2017.</w:t>
      </w:r>
    </w:p>
    <w:p w:rsidRDefault="00EA638B" w:rsidP="00EA638B" w:rsidR="00EA638B">
      <w:pPr>
        <w:jc w:val="center"/>
        <w:rPr>
          <w:szCs w:val="24"/>
        </w:rPr>
      </w:pPr>
    </w:p>
    <w:p w:rsidRDefault="00EA638B" w:rsidP="00EA638B" w:rsidR="00EA638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EA638B" w:rsidP="00EA638B" w:rsidR="00EA638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Sudska savjetnica:</w:t>
      </w:r>
    </w:p>
    <w:p w:rsidRDefault="00EA638B" w:rsidP="00EA638B" w:rsidR="00EA638B">
      <w:pPr>
        <w:rPr>
          <w:szCs w:val="24"/>
        </w:rPr>
      </w:pPr>
    </w:p>
    <w:p w:rsidRDefault="00EA638B" w:rsidP="00EA638B" w:rsidR="00EA638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Martina Mašić,v.r.</w:t>
      </w:r>
    </w:p>
    <w:p w:rsidRDefault="00EA638B" w:rsidP="00EA638B" w:rsidR="00EA638B">
      <w:pPr>
        <w:rPr>
          <w:szCs w:val="24"/>
        </w:rPr>
      </w:pPr>
    </w:p>
    <w:p w:rsidRDefault="00EA638B" w:rsidP="00EA638B" w:rsidR="00EA638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EA638B" w:rsidP="00EA638B" w:rsidR="00EA638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EA638B" w:rsidP="00EA638B" w:rsidR="00EA638B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EA638B" w:rsidP="00EA638B" w:rsidR="00EA638B">
      <w:r>
        <w:tab/>
        <w:t>Uputa o pravnom lijeku:</w:t>
      </w:r>
    </w:p>
    <w:p w:rsidRDefault="00EA638B" w:rsidP="00EA638B" w:rsidR="00EA638B">
      <w:r>
        <w:tab/>
        <w:t>Protiv ovoga rješenja može se podnijeti žalba u roku od osam dana nakon isteka osam dana od njegove objave na e-oglasnoj ploči suda, pisano u četiri primjerka.</w:t>
      </w:r>
    </w:p>
    <w:p w:rsidRDefault="00EA638B" w:rsidP="00EA638B" w:rsidR="00EA638B">
      <w:r>
        <w:tab/>
        <w:t>O žalbi protiv rješenja sudskog savjetnika odlučuje sudac pojedinac toga suda.</w:t>
      </w:r>
    </w:p>
    <w:p w:rsidRDefault="00EA638B" w:rsidP="00EA638B" w:rsidR="00EA638B">
      <w:r>
        <w:tab/>
        <w:t>O žalbi protiv odluke suca donesene u prvom stupnju odlučuje Visoki trgovački sud.</w:t>
      </w:r>
    </w:p>
    <w:p w:rsidRDefault="00EA638B" w:rsidP="00EA638B" w:rsidR="00EA638B"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A638B" w:rsidP="00EA638B" w:rsidR="00EA638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EA638B" w:rsidP="00EA638B" w:rsidR="00EA638B">
      <w:pPr>
        <w:rPr>
          <w:szCs w:val="24"/>
        </w:rPr>
      </w:pPr>
    </w:p>
    <w:p w:rsidRDefault="00EA638B" w:rsidP="00EA638B" w:rsidR="00EA638B">
      <w:pPr>
        <w:rPr>
          <w:szCs w:val="24"/>
        </w:rPr>
      </w:pPr>
    </w:p>
    <w:p w:rsidRDefault="00EA638B" w:rsidP="00EA638B" w:rsidR="00EA638B">
      <w:pPr>
        <w:rPr>
          <w:szCs w:val="24"/>
        </w:rPr>
      </w:pPr>
      <w:r>
        <w:rPr>
          <w:szCs w:val="24"/>
        </w:rPr>
        <w:t>DNA:</w:t>
      </w:r>
    </w:p>
    <w:p w:rsidRDefault="00EA638B" w:rsidP="00EA638B" w:rsidR="00EA638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EA638B" w:rsidP="00EA638B" w:rsidR="00EA638B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EA638B" w:rsidP="00EA638B" w:rsidR="00EA638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- </w:t>
      </w:r>
      <w:r>
        <w:t xml:space="preserve">LETVICA j.d.o.o. </w:t>
      </w:r>
      <w:proofErr w:type="spellStart"/>
      <w:r>
        <w:t>Kuštani</w:t>
      </w:r>
      <w:proofErr w:type="spellEnd"/>
      <w:r>
        <w:t xml:space="preserve">, </w:t>
      </w:r>
      <w:proofErr w:type="spellStart"/>
      <w:r>
        <w:t>Kuštani</w:t>
      </w:r>
      <w:proofErr w:type="spellEnd"/>
      <w:r>
        <w:t xml:space="preserve"> 27</w:t>
      </w:r>
    </w:p>
    <w:p w:rsidRDefault="00EA638B" w:rsidP="00EA638B" w:rsidR="00EA638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Slobodan Marušić, </w:t>
      </w:r>
      <w:proofErr w:type="spellStart"/>
      <w:r>
        <w:rPr>
          <w:szCs w:val="24"/>
        </w:rPr>
        <w:t>Kuštani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Kuštani</w:t>
      </w:r>
      <w:proofErr w:type="spellEnd"/>
      <w:r>
        <w:rPr>
          <w:szCs w:val="24"/>
        </w:rPr>
        <w:t xml:space="preserve"> 27, 48 213 </w:t>
      </w:r>
      <w:proofErr w:type="spellStart"/>
      <w:r>
        <w:rPr>
          <w:szCs w:val="24"/>
        </w:rPr>
        <w:t>Cirkvena</w:t>
      </w:r>
      <w:proofErr w:type="spellEnd"/>
    </w:p>
    <w:p w:rsidRDefault="00EA638B" w:rsidP="00EA638B" w:rsidR="00EA638B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EA638B" w:rsidP="00EA638B" w:rsidR="00EA638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Koprivnica</w:t>
      </w:r>
    </w:p>
    <w:p w:rsidRDefault="00EA638B" w:rsidP="00EA638B" w:rsidR="00EA638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Jasna </w:t>
      </w:r>
      <w:proofErr w:type="spellStart"/>
      <w:r>
        <w:rPr>
          <w:szCs w:val="24"/>
        </w:rPr>
        <w:t>Hromadko</w:t>
      </w:r>
      <w:proofErr w:type="spellEnd"/>
      <w:r>
        <w:rPr>
          <w:szCs w:val="24"/>
        </w:rPr>
        <w:t xml:space="preserve">, Zagreb, </w:t>
      </w:r>
      <w:proofErr w:type="spellStart"/>
      <w:r>
        <w:rPr>
          <w:szCs w:val="24"/>
        </w:rPr>
        <w:t>Zelengorska</w:t>
      </w:r>
      <w:proofErr w:type="spellEnd"/>
      <w:r>
        <w:rPr>
          <w:szCs w:val="24"/>
        </w:rPr>
        <w:t xml:space="preserve"> 1</w:t>
      </w:r>
    </w:p>
    <w:p w:rsidRDefault="00EA638B" w:rsidP="00EA638B" w:rsidR="00EA638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EA638B" w:rsidR="00AE649C" w:rsidRPr="00EA638B"/>
    <w:sectPr w:rsidSect="0032366B" w:rsidR="00AE649C" w:rsidRPr="00EA638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38B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A638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A638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42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St-442/2017-5</izvorni_sadrzaj>
    <derivirana_varijabla naziv="DomainObject.Oznaka_1">St-442/2017-5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LETVICA jednostavno društvo s ograničenom odgovornošću za trgovinu i proizvodnju zastupanog po punomoćniku Slobodan Marušić</izvorni_sadrzaj>
    <derivirana_varijabla naziv="DomainObject.Predmet.ProtustrankaFormated_1">  LETVICA jednostavno društvo s ograničenom odgovornošću za trgovinu i proizvodnju zastupanog po punomoćniku Slobodan Marušić</derivirana_varijabla>
  </DomainObject.Predmet.ProtustrankaFormated>
  <DomainObject.Predmet.ProtustrankaFormatedOIB>
    <izvorni_sadrzaj>  LETVICA jednostavno društvo s ograničenom odgovornošću za trgovinu i proizvodnju, OIB 55891971195 zastupanog po punomoćniku Slobodan Marušić</izvorni_sadrzaj>
    <derivirana_varijabla naziv="DomainObject.Predmet.ProtustrankaFormatedOIB_1">  LETVICA jednostavno društvo s ograničenom odgovornošću za trgovinu i proizvodnju, OIB 55891971195 zastupanog po punomoćniku Slobodan Marušić</derivirana_varijabla>
  </DomainObject.Predmet.ProtustrankaFormatedOIB>
  <DomainObject.Predmet.ProtustrankaFormatedWithAdress>
    <izvorni_sadrzaj> LETVICA jednostavno društvo s ograničenom odgovornošću za trgovinu i proizvodnju, Kuštani 27, 48214 Kuštani zastupanog po punomoćniku Slobodan Marušić</izvorni_sadrzaj>
    <derivirana_varijabla naziv="DomainObject.Predmet.ProtustrankaFormatedWithAdress_1"> LETVICA jednostavno društvo s ograničenom odgovornošću za trgovinu i proizvodnju, Kuštani 27, 48214 Kuštani zastupanog po punomoćniku Slobodan Marušić</derivirana_varijabla>
  </DomainObject.Predmet.ProtustrankaFormatedWithAdress>
  <DomainObject.Predmet.ProtustrankaFormatedWithAdressOIB>
    <izvorni_sadrzaj> LETVICA jednostavno društvo s ograničenom odgovornošću za trgovinu i proizvodnju, OIB 55891971195, Kuštani 27, 48214 Kuštani zastupanog po punomoćniku Slobodan Marušić</izvorni_sadrzaj>
    <derivirana_varijabla naziv="DomainObject.Predmet.ProtustrankaFormatedWithAdressOIB_1"> LETVICA jednostavno društvo s ograničenom odgovornošću za trgovinu i proizvodnju, OIB 55891971195, Kuštani 27, 48214 Kuštani zastupanog po punomoćniku Slobodan Marušić</derivirana_varijabla>
  </DomainObject.Predmet.ProtustrankaFormatedWithAdressOIB>
  <DomainObject.Predmet.ProtustrankaWithAdress>
    <izvorni_sadrzaj>LETVICA jednostavno društvo s ograničenom odgovornošću za trgovinu i proizvodnju Kuštani 27, 48214 Kuštani</izvorni_sadrzaj>
    <derivirana_varijabla naziv="DomainObject.Predmet.ProtustrankaWithAdress_1">LETVICA jednostavno društvo s ograničenom odgovornošću za trgovinu i proizvodnju Kuštani 27, 48214 Kuštani</derivirana_varijabla>
  </DomainObject.Predmet.ProtustrankaWithAdress>
  <DomainObject.Predmet.ProtustrankaWithAdressOIB>
    <izvorni_sadrzaj>LETVICA jednostavno društvo s ograničenom odgovornošću za trgovinu i proizvodnju, OIB 55891971195, Kuštani 27, 48214 Kuštani</izvorni_sadrzaj>
    <derivirana_varijabla naziv="DomainObject.Predmet.ProtustrankaWithAdressOIB_1">LETVICA jednostavno društvo s ograničenom odgovornošću za trgovinu i proizvodnju, OIB 55891971195, Kuštani 27, 48214 Kuštani</derivirana_varijabla>
  </DomainObject.Predmet.ProtustrankaWithAdressOIB>
  <DomainObject.Predmet.ProtustrankaNazivFormated>
    <izvorni_sadrzaj>LETVICA jednostavno društvo s ograničenom odgovornošću za trgovinu i proizvodnju</izvorni_sadrzaj>
    <derivirana_varijabla naziv="DomainObject.Predmet.ProtustrankaNazivFormated_1">LETVICA jednostavno društvo s ograničenom odgovornošću za trgovinu i proizvodnju</derivirana_varijabla>
  </DomainObject.Predmet.ProtustrankaNazivFormated>
  <DomainObject.Predmet.ProtustrankaNazivFormatedOIB>
    <izvorni_sadrzaj>LETVICA jednostavno društvo s ograničenom odgovornošću za trgovinu i proizvodnju, OIB 55891971195</izvorni_sadrzaj>
    <derivirana_varijabla naziv="DomainObject.Predmet.ProtustrankaNazivFormatedOIB_1">LETVICA jednostavno društvo s ograničenom odgovornošću za trgovinu i proizvodnju, OIB 55891971195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22332.27</izvorni_sadrzaj>
    <derivirana_varijabla naziv="DomainObject.Predmet.TrenutnaVrijednost_1">22332.27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LETVICA jednostavno društvo s ograničenom odgovornošću za trgovinu i proizvodnju zastupanog po punomoćniku Slobodan Marušić</item>
    </izvorni_sadrzaj>
    <derivirana_varijabla naziv="DomainObject.Predmet.ProtuStrankaListFormated_1">
      <item>LETVICA jednostavno društvo s ograničenom odgovornošću za trgovinu i proizvodnju zastupanog po punomoćniku Slobodan Marušić</item>
    </derivirana_varijabla>
  </DomainObject.Predmet.ProtuStrankaListFormated>
  <DomainObject.Predmet.ProtuStrankaListFormatedOIB>
    <izvorni_sadrzaj>
      <item>LETVICA jednostavno društvo s ograničenom odgovornošću za trgovinu i proizvodnju, OIB 55891971195 zastupanog po punomoćniku Slobodan Marušić</item>
    </izvorni_sadrzaj>
    <derivirana_varijabla naziv="DomainObject.Predmet.ProtuStrankaListFormatedOIB_1">
      <item>LETVICA jednostavno društvo s ograničenom odgovornošću za trgovinu i proizvodnju, OIB 55891971195 zastupanog po punomoćniku Slobodan Marušić</item>
    </derivirana_varijabla>
  </DomainObject.Predmet.ProtuStrankaListFormatedOIB>
  <DomainObject.Predmet.ProtuStrankaListFormatedWithAdress>
    <izvorni_sadrzaj>
      <item>LETVICA jednostavno društvo s ograničenom odgovornošću za trgovinu i proizvodnju, Kuštani 27, 48214 Kuštani zastupanog po punomoćniku Slobodan Marušić</item>
    </izvorni_sadrzaj>
    <derivirana_varijabla naziv="DomainObject.Predmet.ProtuStrankaListFormatedWithAdress_1">
      <item>LETVICA jednostavno društvo s ograničenom odgovornošću za trgovinu i proizvodnju, Kuštani 27, 48214 Kuštani zastupanog po punomoćniku Slobodan Marušić</item>
    </derivirana_varijabla>
  </DomainObject.Predmet.ProtuStrankaListFormatedWithAdress>
  <DomainObject.Predmet.ProtuStrankaListFormatedWithAdressOIB>
    <izvorni_sadrzaj>
      <item>LETVICA jednostavno društvo s ograničenom odgovornošću za trgovinu i proizvodnju, OIB 55891971195, Kuštani 27, 48214 Kuštani zastupanog po punomoćniku Slobodan Marušić</item>
    </izvorni_sadrzaj>
    <derivirana_varijabla naziv="DomainObject.Predmet.ProtuStrankaListFormatedWithAdressOIB_1">
      <item>LETVICA jednostavno društvo s ograničenom odgovornošću za trgovinu i proizvodnju, OIB 55891971195, Kuštani 27, 48214 Kuštani zastupanog po punomoćniku Slobodan Marušić</item>
    </derivirana_varijabla>
  </DomainObject.Predmet.ProtuStrankaListFormatedWithAdressOIB>
  <DomainObject.Predmet.ProtuStrankaListNazivFormated>
    <izvorni_sadrzaj>
      <item>LETVICA jednostavno društvo s ograničenom odgovornošću za trgovinu i proizvodnju</item>
    </izvorni_sadrzaj>
    <derivirana_varijabla naziv="DomainObject.Predmet.ProtuStrankaListNazivFormated_1">
      <item>LETVICA jednostavno društvo s ograničenom odgovornošću za trgovinu i proizvodnju</item>
    </derivirana_varijabla>
  </DomainObject.Predmet.ProtuStrankaListNazivFormated>
  <DomainObject.Predmet.ProtuStrankaListNazivFormatedOIB>
    <izvorni_sadrzaj>
      <item>LETVICA jednostavno društvo s ograničenom odgovornošću za trgovinu i proizvodnju, OIB 55891971195</item>
    </izvorni_sadrzaj>
    <derivirana_varijabla naziv="DomainObject.Predmet.ProtuStrankaListNazivFormatedOIB_1">
      <item>LETVICA jednostavno društvo s ograničenom odgovornošću za trgovinu i proizvodnju, OIB 55891971195</item>
    </derivirana_varijabla>
  </DomainObject.Predmet.ProtuStrankaListNazivFormatedOIB>
  <DomainObject.Predmet.OstaliListFormated>
    <izvorni_sadrzaj>
      <item>Sudski registar</item>
      <item>Slobodan Marušić punomoćnik sudionika u postupku LETVICA jednostavno društvo s ograničenom odgovornošću za trgovinu i proizvodnju</item>
    </izvorni_sadrzaj>
    <derivirana_varijabla naziv="DomainObject.Predmet.OstaliListFormated_1">
      <item>Sudski registar</item>
      <item>Slobodan Marušić punomoćnik sudionika u postupku LETVICA jednostavno društvo s ograničenom odgovornošću za trgovinu i proizvodnju</item>
    </derivirana_varijabla>
  </DomainObject.Predmet.OstaliListFormated>
  <DomainObject.Predmet.OstaliListFormatedOIB>
    <izvorni_sadrzaj>
      <item>Sudski registar</item>
      <item>Slobodan Marušić, OIB 54886271756 punomoćnik sudionika u postupku LETVICA jednostavno društvo s ograničenom odgovornošću za trgovinu i proizvodnju</item>
    </izvorni_sadrzaj>
    <derivirana_varijabla naziv="DomainObject.Predmet.OstaliListFormatedOIB_1">
      <item>Sudski registar</item>
      <item>Slobodan Marušić, OIB 54886271756 punomoćnik sudionika u postupku LETVICA jednostavno društvo s ograničenom odgovornošću za trgovinu i proizvodnju</item>
    </derivirana_varijabla>
  </DomainObject.Predmet.OstaliListFormatedOIB>
  <DomainObject.Predmet.OstaliListFormatedWithAdress>
    <izvorni_sadrzaj>
      <item>Sudski registar</item>
      <item>Slobodan Marušić, Kuštani 27, 48214 Kuštani punomoćnik sudionika u postupku LETVICA jednostavno društvo s ograničenom odgovornošću za trgovinu i proizvodnju</item>
    </izvorni_sadrzaj>
    <derivirana_varijabla naziv="DomainObject.Predmet.OstaliListFormatedWithAdress_1">
      <item>Sudski registar</item>
      <item>Slobodan Marušić, Kuštani 27, 48214 Kuštani punomoćnik sudionika u postupku LETVICA jednostavno društvo s ograničenom odgovornošću za trgovinu i proizvodnju</item>
    </derivirana_varijabla>
  </DomainObject.Predmet.OstaliListFormatedWithAdress>
  <DomainObject.Predmet.OstaliListFormatedWithAdressOIB>
    <izvorni_sadrzaj>
      <item>Sudski registar</item>
      <item>Slobodan Marušić, OIB 54886271756, Kuštani 27, 48214 Kuštani punomoćnik sudionika u postupku LETVICA jednostavno društvo s ograničenom odgovornošću za trgovinu i proizvodnju</item>
    </izvorni_sadrzaj>
    <derivirana_varijabla naziv="DomainObject.Predmet.OstaliListFormatedWithAdressOIB_1">
      <item>Sudski registar</item>
      <item>Slobodan Marušić, OIB 54886271756, Kuštani 27, 48214 Kuštani punomoćnik sudionika u postupku LETVICA jednostavno društvo s ograničenom odgovornošću za trgovinu i proizvodnju</item>
    </derivirana_varijabla>
  </DomainObject.Predmet.OstaliListFormatedWithAdressOIB>
  <DomainObject.Predmet.OstaliListNazivFormated>
    <izvorni_sadrzaj>
      <item>Sudski registar</item>
      <item>Slobodan Marušić</item>
    </izvorni_sadrzaj>
    <derivirana_varijabla naziv="DomainObject.Predmet.OstaliListNazivFormated_1">
      <item>Sudski registar</item>
      <item>Slobodan Marušić</item>
    </derivirana_varijabla>
  </DomainObject.Predmet.OstaliListNazivFormated>
  <DomainObject.Predmet.OstaliListNazivFormatedOIB>
    <izvorni_sadrzaj>
      <item>Sudski registar</item>
      <item>Slobodan Marušić, OIB 54886271756</item>
    </izvorni_sadrzaj>
    <derivirana_varijabla naziv="DomainObject.Predmet.OstaliListNazivFormatedOIB_1">
      <item>Sudski registar</item>
      <item>Slobodan Marušić, OIB 54886271756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St-442/2017-5</izvorni_sadrzaj>
    <derivirana_varijabla naziv="DomainObject.PoslovniBrojDokumenta_1">St-442/2017-5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LETVICA jednostavno društvo s ograničenom odgovornošću za trgovinu i proizvodnju</izvorni_sadrzaj>
    <derivirana_varijabla naziv="DomainObject.Predmet.ProtustrankaIDrugi_1">LETVICA jednostavno društvo s ograničenom odgovornošću za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LETVICA jednostavno društvo s ograničenom odgovornošću za trgovinu i proizvodnju, OIB 55891971195, Kuštani 27, 48214 Kuštani</izvorni_sadrzaj>
    <derivirana_varijabla naziv="DomainObject.Predmet.ProtustrankaIDrugiAdressOIB_1">LETVICA jednostavno društvo s ograničenom odgovornošću za trgovinu i proizvodnju, OIB 55891971195, Kuštani 27, 48214 Kuštani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LETVICA jednostavno društvo s ograničenom odgovornošću za trgovinu i proizvodnju</item>
      <item>Sudski registar</item>
      <item>Slobodan Marušić</item>
    </izvorni_sadrzaj>
    <derivirana_varijabla naziv="DomainObject.Predmet.SudioniciListNaziv_1">
      <item>Financijska agencija</item>
      <item>LETVICA jednostavno društvo s ograničenom odgovornošću za trgovinu i proizvodnju</item>
      <item>Sudski registar</item>
      <item>Slobodan Marušić</item>
    </derivirana_varijabla>
  </DomainObject.Predmet.SudioniciListNaziv>
  <DomainObject.Predmet.SudioniciListAdressOIB>
    <izvorni_sadrzaj>
      <item>Financijska agencija, OIB 85821130368, Ulica grada Vukovara 70,10000 Zagreb</item>
      <item>LETVICA jednostavno društvo s ograničenom odgovornošću za trgovinu i proizvodnju, OIB 55891971195, Kuštani 27,48214 Kuštani</item>
      <item>Sudski registar</item>
      <item>Slobodan Marušić, OIB 54886271756, Kuštani 27,48214 Kuštani</item>
    </izvorni_sadrzaj>
    <derivirana_varijabla naziv="DomainObject.Predmet.SudioniciListAdressOIB_1">
      <item>Financijska agencija, OIB 85821130368, Ulica grada Vukovara 70,10000 Zagreb</item>
      <item>LETVICA jednostavno društvo s ograničenom odgovornošću za trgovinu i proizvodnju, OIB 55891971195, Kuštani 27,48214 Kuštani</item>
      <item>Sudski registar</item>
      <item>Slobodan Marušić, OIB 54886271756, Kuštani 27,48214 Kuštani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13346-238F-4925-91CD-5B359DE9A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2880</properties:Characters>
  <properties:Lines>85</properties:Lines>
  <properties:Paragraphs>34</properties:Paragraphs>
  <properties:TotalTime>12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2017-11-03T09:27:00Z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St-442/2017-5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