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0187" w14:paraId="e4d018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</w:t>
      </w:r>
      <w:r w:rsidR="006D29E2">
        <w:rPr>
          <w:rStyle w:val="Naglaeno"/>
          <w:b w:val="false"/>
        </w:rPr>
        <w:t>255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>nad dužnikom</w:t>
      </w:r>
      <w:r w:rsidR="009657FB">
        <w:t xml:space="preserve"> </w:t>
      </w:r>
      <w:r w:rsidR="00FD16FD">
        <w:t>ŠOŠ jednostavno</w:t>
      </w:r>
      <w:r w:rsidR="00654B36">
        <w:t xml:space="preserve"> društvo s ograničenom odgovornošću</w:t>
      </w:r>
      <w:r w:rsidR="000A45A9">
        <w:t xml:space="preserve"> za</w:t>
      </w:r>
      <w:r w:rsidR="00FD16FD">
        <w:t xml:space="preserve"> prijevoz</w:t>
      </w:r>
      <w:r w:rsidR="000A45A9">
        <w:t xml:space="preserve"> i usluge, </w:t>
      </w:r>
      <w:r w:rsidR="00FD16FD">
        <w:t>Čepinski Martinci, Trg palih branitelja 5</w:t>
      </w:r>
      <w:r w:rsidR="00DE085D">
        <w:t xml:space="preserve">, </w:t>
      </w:r>
      <w:r w:rsidR="000A45A9">
        <w:t>MBS</w:t>
      </w:r>
      <w:r w:rsidR="00331402">
        <w:t>:</w:t>
      </w:r>
      <w:r w:rsidR="00BB3D58">
        <w:t xml:space="preserve"> </w:t>
      </w:r>
      <w:r w:rsidR="00FD16FD">
        <w:t>030131897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FD16FD">
        <w:t>77105041383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657FB">
        <w:t>17</w:t>
      </w:r>
      <w:r w:rsidR="00BB3D58">
        <w:t xml:space="preserve">. </w:t>
      </w:r>
      <w:r w:rsidR="009657FB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D16FD">
        <w:t>ŠOŠ jednostavno društvo s ograničenom odgovornošću za prijevoz i usluge, Čepinski Martinci, Trg palih branitelja 5, MBS: 030131897, OIB: 77105041383,</w:t>
      </w:r>
      <w:r w:rsidR="00654B36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D16FD">
        <w:t>14</w:t>
      </w:r>
      <w:r w:rsidR="00083A93">
        <w:t>.</w:t>
      </w:r>
      <w:r w:rsidR="00FD16FD">
        <w:t>031,19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743B">
        <w:t>2</w:t>
      </w:r>
      <w:r w:rsidR="009C30EF">
        <w:t>2</w:t>
      </w:r>
      <w:r w:rsidR="006D29E2">
        <w:t>55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E4F26">
        <w:t>17. listop</w:t>
      </w:r>
      <w:r w:rsidR="00A82015">
        <w:t>a</w:t>
      </w:r>
      <w:r w:rsidR="006E4F26">
        <w:t>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10682">
        <w:t>1</w:t>
      </w:r>
      <w:r w:rsidR="009657FB">
        <w:t>7</w:t>
      </w:r>
      <w:r w:rsidR="004F0B19">
        <w:t>.</w:t>
      </w:r>
      <w:r w:rsidR="00ED7CF1">
        <w:t>1</w:t>
      </w:r>
      <w:r w:rsidR="009657FB">
        <w:t>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83A93"/>
    <w:rsid w:val="00091B4B"/>
    <w:rsid w:val="000938B8"/>
    <w:rsid w:val="0009509C"/>
    <w:rsid w:val="00095305"/>
    <w:rsid w:val="000A45A9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10682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3BFE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940A4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1815"/>
    <w:rsid w:val="004F5FE8"/>
    <w:rsid w:val="004F653C"/>
    <w:rsid w:val="005126B5"/>
    <w:rsid w:val="005159C5"/>
    <w:rsid w:val="00515F79"/>
    <w:rsid w:val="005167FF"/>
    <w:rsid w:val="00516EFA"/>
    <w:rsid w:val="00530A9B"/>
    <w:rsid w:val="00531C5D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2F7F"/>
    <w:rsid w:val="00633654"/>
    <w:rsid w:val="006372FF"/>
    <w:rsid w:val="0064388F"/>
    <w:rsid w:val="00644186"/>
    <w:rsid w:val="00644281"/>
    <w:rsid w:val="0064753E"/>
    <w:rsid w:val="0064793F"/>
    <w:rsid w:val="00652724"/>
    <w:rsid w:val="00654B36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D29E2"/>
    <w:rsid w:val="006E4F26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657FB"/>
    <w:rsid w:val="00971D68"/>
    <w:rsid w:val="009767F2"/>
    <w:rsid w:val="00980E4D"/>
    <w:rsid w:val="00986247"/>
    <w:rsid w:val="009A412B"/>
    <w:rsid w:val="009B40D7"/>
    <w:rsid w:val="009B46D8"/>
    <w:rsid w:val="009C1900"/>
    <w:rsid w:val="009C30EF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2015"/>
    <w:rsid w:val="00A85238"/>
    <w:rsid w:val="00A8702F"/>
    <w:rsid w:val="00A9335A"/>
    <w:rsid w:val="00AA6B6E"/>
    <w:rsid w:val="00AA77E1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2EB3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85D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16FD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7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A77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77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7E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7E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7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A77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77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7E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7E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2255</izvorni_sadrzaj>
    <derivirana_varijabla naziv="DomainObject.Predmet.Broj_1">2255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St-2255/2016</izvorni_sadrzaj>
    <derivirana_varijabla naziv="DomainObject.Predmet.OznakaBroj_1">St-2255/2016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ŠOŠ jednostavno društvo s ograničenom odgovornošću za prijevoz  i usluge</izvorni_sadrzaj>
    <derivirana_varijabla naziv="DomainObject.Predmet.ProtustrankaFormated_1">  ŠOŠ jednostavno društvo s ograničenom odgovornošću za prijevoz  i usluge</derivirana_varijabla>
  </DomainObject.Predmet.ProtustrankaFormated>
  <DomainObject.Predmet.ProtustrankaFormatedOIB>
    <izvorni_sadrzaj>  ŠOŠ jednostavno društvo s ograničenom odgovornošću za prijevoz  i usluge, OIB 77105041383</izvorni_sadrzaj>
    <derivirana_varijabla naziv="DomainObject.Predmet.ProtustrankaFormatedOIB_1">  ŠOŠ jednostavno društvo s ograničenom odgovornošću za prijevoz  i usluge, OIB 77105041383</derivirana_varijabla>
  </DomainObject.Predmet.ProtustrankaFormatedOIB>
  <DomainObject.Predmet.ProtustrankaFormatedWithAdress>
    <izvorni_sadrzaj> ŠOŠ jednostavno društvo s ograničenom odgovornošću za prijevoz  i usluge, Trg palih branitelja 5, 31431 Čepinski Martinci</izvorni_sadrzaj>
    <derivirana_varijabla naziv="DomainObject.Predmet.ProtustrankaFormatedWithAdress_1"> ŠOŠ jednostavno društvo s ograničenom odgovornošću za prijevoz  i usluge, Trg palih branitelja 5, 31431 Čepinski Martinci</derivirana_varijabla>
  </DomainObject.Predmet.ProtustrankaFormatedWithAdress>
  <DomainObject.Predmet.ProtustrankaFormatedWithAdressOIB>
    <izvorni_sadrzaj> ŠOŠ jednostavno društvo s ograničenom odgovornošću za prijevoz  i usluge, OIB 77105041383, Trg palih branitelja 5, 31431 Čepinski Martinci</izvorni_sadrzaj>
    <derivirana_varijabla naziv="DomainObject.Predmet.ProtustrankaFormatedWithAdressOIB_1"> ŠOŠ jednostavno društvo s ograničenom odgovornošću za prijevoz  i usluge, OIB 77105041383, Trg palih branitelja 5, 31431 Čepinski Martinci</derivirana_varijabla>
  </DomainObject.Predmet.ProtustrankaFormatedWithAdressOIB>
  <DomainObject.Predmet.ProtustrankaWithAdress>
    <izvorni_sadrzaj>ŠOŠ jednostavno društvo s ograničenom odgovornošću za prijevoz  i usluge Trg palih branitelja 5, 31431 Čepinski Martinci</izvorni_sadrzaj>
    <derivirana_varijabla naziv="DomainObject.Predmet.ProtustrankaWithAdress_1">ŠOŠ jednostavno društvo s ograničenom odgovornošću za prijevoz  i usluge Trg palih branitelja 5, 31431 Čepinski Martinci</derivirana_varijabla>
  </DomainObject.Predmet.ProtustrankaWithAdress>
  <DomainObject.Predmet.ProtustrankaWithAdressOIB>
    <izvorni_sadrzaj>ŠOŠ jednostavno društvo s ograničenom odgovornošću za prijevoz  i usluge, OIB 77105041383, Trg palih branitelja 5, 31431 Čepinski Martinci</izvorni_sadrzaj>
    <derivirana_varijabla naziv="DomainObject.Predmet.ProtustrankaWithAdressOIB_1">ŠOŠ jednostavno društvo s ograničenom odgovornošću za prijevoz  i usluge, OIB 77105041383, Trg palih branitelja 5, 31431 Čepinski Martinci</derivirana_varijabla>
  </DomainObject.Predmet.ProtustrankaWithAdressOIB>
  <DomainObject.Predmet.ProtustrankaNazivFormated>
    <izvorni_sadrzaj>ŠOŠ jednostavno društvo s ograničenom odgovornošću za prijevoz  i usluge</izvorni_sadrzaj>
    <derivirana_varijabla naziv="DomainObject.Predmet.ProtustrankaNazivFormated_1">ŠOŠ jednostavno društvo s ograničenom odgovornošću za prijevoz  i usluge</derivirana_varijabla>
  </DomainObject.Predmet.ProtustrankaNazivFormated>
  <DomainObject.Predmet.ProtustrankaNazivFormatedOIB>
    <izvorni_sadrzaj>ŠOŠ jednostavno društvo s ograničenom odgovornošću za prijevoz  i usluge, OIB 77105041383</izvorni_sadrzaj>
    <derivirana_varijabla naziv="DomainObject.Predmet.ProtustrankaNazivFormatedOIB_1">ŠOŠ jednostavno društvo s ograničenom odgovornošću za prijevoz  i usluge, OIB 77105041383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ŠOŠ jednostavno društvo s ograničenom odgovornošću za prijevoz  i usluge</item>
    </izvorni_sadrzaj>
    <derivirana_varijabla naziv="DomainObject.Predmet.ProtuStrankaListFormated_1">
      <item>ŠOŠ jednostavno društvo s ograničenom odgovornošću za prijevoz  i usluge</item>
    </derivirana_varijabla>
  </DomainObject.Predmet.ProtuStrankaListFormated>
  <DomainObject.Predmet.ProtuStrankaListFormatedOIB>
    <izvorni_sadrzaj>
      <item>ŠOŠ jednostavno društvo s ograničenom odgovornošću za prijevoz  i usluge, OIB 77105041383</item>
    </izvorni_sadrzaj>
    <derivirana_varijabla naziv="DomainObject.Predmet.ProtuStrankaListFormatedOIB_1">
      <item>ŠOŠ jednostavno društvo s ograničenom odgovornošću za prijevoz  i usluge, OIB 77105041383</item>
    </derivirana_varijabla>
  </DomainObject.Predmet.ProtuStrankaListFormatedOIB>
  <DomainObject.Predmet.ProtuStrankaListFormatedWithAdress>
    <izvorni_sadrzaj>
      <item>ŠOŠ jednostavno društvo s ograničenom odgovornošću za prijevoz  i usluge, Trg palih branitelja 5, 31431 Čepinski Martinci</item>
    </izvorni_sadrzaj>
    <derivirana_varijabla naziv="DomainObject.Predmet.ProtuStrankaListFormatedWithAdress_1">
      <item>ŠOŠ jednostavno društvo s ograničenom odgovornošću za prijevoz  i usluge, Trg palih branitelja 5, 31431 Čepinski Martinci</item>
    </derivirana_varijabla>
  </DomainObject.Predmet.ProtuStrankaListFormatedWithAdress>
  <DomainObject.Predmet.ProtuStrankaListFormatedWithAdressOIB>
    <izvorni_sadrzaj>
      <item>ŠOŠ jednostavno društvo s ograničenom odgovornošću za prijevoz  i usluge, OIB 77105041383, Trg palih branitelja 5, 31431 Čepinski Martinci</item>
    </izvorni_sadrzaj>
    <derivirana_varijabla naziv="DomainObject.Predmet.ProtuStrankaListFormatedWithAdressOIB_1">
      <item>ŠOŠ jednostavno društvo s ograničenom odgovornošću za prijevoz  i usluge, OIB 77105041383, Trg palih branitelja 5, 31431 Čepinski Martinci</item>
    </derivirana_varijabla>
  </DomainObject.Predmet.ProtuStrankaListFormatedWithAdressOIB>
  <DomainObject.Predmet.ProtuStrankaListNazivFormated>
    <izvorni_sadrzaj>
      <item>ŠOŠ jednostavno društvo s ograničenom odgovornošću za prijevoz  i usluge</item>
    </izvorni_sadrzaj>
    <derivirana_varijabla naziv="DomainObject.Predmet.ProtuStrankaListNazivFormated_1">
      <item>ŠOŠ jednostavno društvo s ograničenom odgovornošću za prijevoz  i usluge</item>
    </derivirana_varijabla>
  </DomainObject.Predmet.ProtuStrankaListNazivFormated>
  <DomainObject.Predmet.ProtuStrankaListNazivFormatedOIB>
    <izvorni_sadrzaj>
      <item>ŠOŠ jednostavno društvo s ograničenom odgovornošću za prijevoz  i usluge, OIB 77105041383</item>
    </izvorni_sadrzaj>
    <derivirana_varijabla naziv="DomainObject.Predmet.ProtuStrankaListNazivFormatedOIB_1">
      <item>ŠOŠ jednostavno društvo s ograničenom odgovornošću za prijevoz  i usluge, OIB 77105041383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ŠOŠ jednostavno društvo s ograničenom odgovornošću za prijevoz  i usluge</izvorni_sadrzaj>
    <derivirana_varijabla naziv="DomainObject.Predmet.ProtustrankaIDrugi_1">ŠOŠ jednostavno društvo s ograničenom odgovornošću za prijevoz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ŠOŠ jednostavno društvo s ograničenom odgovornošću za prijevoz  i usluge, OIB 77105041383, Trg palih branitelja 5, 31431 Čepinski Martinci</izvorni_sadrzaj>
    <derivirana_varijabla naziv="DomainObject.Predmet.ProtustrankaIDrugiAdressOIB_1">ŠOŠ jednostavno društvo s ograničenom odgovornošću za prijevoz  i usluge, OIB 77105041383, Trg palih branitelja 5, 31431 Čepinski Martinci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ŠOŠ jednostavno društvo s ograničenom odgovornošću za prijevoz  i usluge</item>
    </izvorni_sadrzaj>
    <derivirana_varijabla naziv="DomainObject.Predmet.SudioniciListNaziv_1">
      <item>FINA RC OSIJEK</item>
      <item>ŠOŠ jednostavno društvo s ograničenom odgovornošću za prijevoz  i usluge</item>
    </derivirana_varijabla>
  </DomainObject.Predmet.SudioniciListNaziv>
  <DomainObject.Predmet.SudioniciListAdressOIB>
    <izvorni_sadrzaj>
      <item>FINA RC OSIJEK, OIB 85821130368</item>
      <item>ŠOŠ jednostavno društvo s ograničenom odgovornošću za prijevoz  i usluge, OIB 77105041383, Trg palih branitelja 5,31431 Čepinski Martinci</item>
    </izvorni_sadrzaj>
    <derivirana_varijabla naziv="DomainObject.Predmet.SudioniciListAdressOIB_1">
      <item>FINA RC OSIJEK, OIB 85821130368</item>
      <item>ŠOŠ jednostavno društvo s ograničenom odgovornošću za prijevoz  i usluge, OIB 77105041383, Trg palih branitelja 5,31431 Čepinski Martinci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77105041383</item>
    </izvorni_sadrzaj>
    <derivirana_varijabla naziv="DomainObject.Predmet.SudioniciListNazivOIB_1">
      <item>, OIB 85821130368</item>
      <item>, OIB 77105041383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70536-858C-43BC-8148-1F614DE95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2131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2016-10-17T07:19:00Z</dcterms:created>
  <dc:creator>Korisnik</dc:creator>
  <cp:lastModifiedBy>Maja Videnović</cp:lastModifiedBy>
  <cp:lastPrinted>2016-10-17T07:18:00Z</cp:lastPrinted>
  <dcterms:modified xmlns:xsi="http://www.w3.org/2001/XMLSchema-instance" xsi:type="dcterms:W3CDTF">2016-10-17T07:58:00Z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