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6196" w14:paraId="e216196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3E147E">
        <w:t>ATLANTIK</w:t>
      </w:r>
      <w:proofErr w:type="spellEnd"/>
      <w:r w:rsidR="003E147E">
        <w:t xml:space="preserve"> UGOSTITELJSTVO d.o.o. Poreč, Maura </w:t>
      </w:r>
      <w:proofErr w:type="spellStart"/>
      <w:r w:rsidR="003E147E">
        <w:t>Gioseffia</w:t>
      </w:r>
      <w:proofErr w:type="spellEnd"/>
      <w:r w:rsidR="003E147E">
        <w:t xml:space="preserve"> </w:t>
      </w:r>
      <w:proofErr w:type="spellStart"/>
      <w:r w:rsidR="003E147E">
        <w:t>bb</w:t>
      </w:r>
      <w:proofErr w:type="spellEnd"/>
      <w:r w:rsidR="003E147E">
        <w:t xml:space="preserve">, </w:t>
      </w:r>
      <w:proofErr w:type="spellStart"/>
      <w:r w:rsidR="003E147E">
        <w:t>OIB</w:t>
      </w:r>
      <w:proofErr w:type="spellEnd"/>
      <w:r w:rsidR="003E147E">
        <w:t xml:space="preserve">: </w:t>
      </w:r>
      <w:proofErr w:type="spellStart"/>
      <w:r w:rsidR="003E147E">
        <w:t>84566837401</w:t>
      </w:r>
      <w:proofErr w:type="spellEnd"/>
      <w:r w:rsidR="001E69E4">
        <w:t>,</w:t>
      </w:r>
      <w:r w:rsidR="001F6470">
        <w:t xml:space="preserve"> </w:t>
      </w:r>
      <w:proofErr w:type="spellStart"/>
      <w:r w:rsidR="003E147E">
        <w:t>19</w:t>
      </w:r>
      <w:proofErr w:type="spellEnd"/>
      <w:r w:rsidR="003E147E">
        <w:t>. prosinca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3E147E">
        <w:t>ATLANTIK</w:t>
      </w:r>
      <w:proofErr w:type="spellEnd"/>
      <w:r w:rsidR="003E147E">
        <w:t xml:space="preserve"> UGOSTITELJSTVO d.o.o. Poreč, Maura </w:t>
      </w:r>
      <w:proofErr w:type="spellStart"/>
      <w:r w:rsidR="003E147E">
        <w:t>Gioseffia</w:t>
      </w:r>
      <w:proofErr w:type="spellEnd"/>
      <w:r w:rsidR="003E147E">
        <w:t xml:space="preserve"> </w:t>
      </w:r>
      <w:proofErr w:type="spellStart"/>
      <w:r w:rsidR="003E147E">
        <w:t>bb</w:t>
      </w:r>
      <w:proofErr w:type="spellEnd"/>
      <w:r w:rsidR="003E147E">
        <w:t xml:space="preserve">, </w:t>
      </w:r>
      <w:proofErr w:type="spellStart"/>
      <w:r w:rsidR="003E147E">
        <w:t>OIB</w:t>
      </w:r>
      <w:proofErr w:type="spellEnd"/>
      <w:r w:rsidR="003E147E">
        <w:t xml:space="preserve">: </w:t>
      </w:r>
      <w:proofErr w:type="spellStart"/>
      <w:r w:rsidR="003E147E">
        <w:t>84566837401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3E147E">
        <w:t>1073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3E147E">
        <w:t>19</w:t>
      </w:r>
      <w:proofErr w:type="spellEnd"/>
      <w:r w:rsidR="003E147E">
        <w:t xml:space="preserve"> . prosinca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31601B">
        <w:tab/>
      </w:r>
      <w:r w:rsidR="00B33AC7">
        <w:t xml:space="preserve"> </w:t>
      </w:r>
      <w:r w:rsidR="00D10CDB" w:rsidRPr="00C10C53">
        <w:t>Damir Rabar</w:t>
      </w:r>
      <w:r w:rsidR="0031601B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3E147E">
      <w:t>1073</w:t>
    </w:r>
    <w:proofErr w:type="spellEnd"/>
    <w:r w:rsidR="009A52CC" w:rsidRPr="00C10C53">
      <w:t>/</w:t>
    </w:r>
    <w:proofErr w:type="spellStart"/>
    <w:r w:rsidR="009A52CC" w:rsidRPr="00C10C53">
      <w:t>1</w:t>
    </w:r>
    <w:r w:rsidR="009A52CC">
      <w:t>6</w:t>
    </w:r>
    <w:proofErr w:type="spellEnd"/>
    <w:r w:rsidR="009A52CC" w:rsidRPr="00C10C53">
      <w:t>-</w:t>
    </w:r>
    <w:r w:rsidR="003E147E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3E147E">
      <w:t>1073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3E147E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31601B"/>
    <w:rsid w:val="003547C2"/>
    <w:rsid w:val="003E147E"/>
    <w:rsid w:val="0043673E"/>
    <w:rsid w:val="00496112"/>
    <w:rsid w:val="004F2F77"/>
    <w:rsid w:val="0051489A"/>
    <w:rsid w:val="005875EE"/>
    <w:rsid w:val="005B1F8B"/>
    <w:rsid w:val="005E2C53"/>
    <w:rsid w:val="00637C6C"/>
    <w:rsid w:val="00642947"/>
    <w:rsid w:val="00643D7D"/>
    <w:rsid w:val="0065137D"/>
    <w:rsid w:val="0065386B"/>
    <w:rsid w:val="006D21FA"/>
    <w:rsid w:val="006D40DA"/>
    <w:rsid w:val="007A785A"/>
    <w:rsid w:val="007F482F"/>
    <w:rsid w:val="007F7E82"/>
    <w:rsid w:val="00814708"/>
    <w:rsid w:val="008F70BC"/>
    <w:rsid w:val="0091183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D71DC3"/>
    <w:rsid w:val="00E155D6"/>
    <w:rsid w:val="00E43991"/>
    <w:rsid w:val="00EF5DB8"/>
    <w:rsid w:val="00F47CA6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4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7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7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7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7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4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7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7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7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7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St-1073/2016</izvorni_sadrzaj>
    <derivirana_varijabla naziv="DomainObject.Predmet.OznakaBroj_1">St-1073/2016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ATLANTIK UGOSTITELJSTVO d.o.o. POREČ</izvorni_sadrzaj>
    <derivirana_varijabla naziv="DomainObject.Predmet.ProtustrankaFormated_1">  ATLANTIK UGOSTITELJSTVO d.o.o. POREČ</derivirana_varijabla>
  </DomainObject.Predmet.ProtustrankaFormated>
  <DomainObject.Predmet.ProtustrankaFormatedOIB>
    <izvorni_sadrzaj>  ATLANTIK UGOSTITELJSTVO d.o.o. POREČ, OIB 84566837401</izvorni_sadrzaj>
    <derivirana_varijabla naziv="DomainObject.Predmet.ProtustrankaFormatedOIB_1">  ATLANTIK UGOSTITELJSTVO d.o.o. POREČ, OIB 84566837401</derivirana_varijabla>
  </DomainObject.Predmet.ProtustrankaFormatedOIB>
  <DomainObject.Predmet.ProtustrankaFormatedWithAdress>
    <izvorni_sadrzaj> ATLANTIK UGOSTITELJSTVO d.o.o. POREČ, Maura Gioseffia bb, 52440 Poreč</izvorni_sadrzaj>
    <derivirana_varijabla naziv="DomainObject.Predmet.ProtustrankaFormatedWithAdress_1"> ATLANTIK UGOSTITELJSTVO d.o.o. POREČ, Maura Gioseffia bb, 52440 Poreč</derivirana_varijabla>
  </DomainObject.Predmet.ProtustrankaFormatedWithAdress>
  <DomainObject.Predmet.ProtustrankaFormatedWithAdressOIB>
    <izvorni_sadrzaj> ATLANTIK UGOSTITELJSTVO d.o.o. POREČ, OIB 84566837401, Maura Gioseffia bb, 52440 Poreč</izvorni_sadrzaj>
    <derivirana_varijabla naziv="DomainObject.Predmet.ProtustrankaFormatedWithAdressOIB_1"> ATLANTIK UGOSTITELJSTVO d.o.o. POREČ, OIB 84566837401, Maura Gioseffia bb, 52440 Poreč</derivirana_varijabla>
  </DomainObject.Predmet.ProtustrankaFormatedWithAdressOIB>
  <DomainObject.Predmet.ProtustrankaWithAdress>
    <izvorni_sadrzaj>ATLANTIK UGOSTITELJSTVO d.o.o. POREČ Maura Gioseffia bb, 52440 Poreč</izvorni_sadrzaj>
    <derivirana_varijabla naziv="DomainObject.Predmet.ProtustrankaWithAdress_1">ATLANTIK UGOSTITELJSTVO d.o.o. POREČ Maura Gioseffia bb, 52440 Poreč</derivirana_varijabla>
  </DomainObject.Predmet.ProtustrankaWithAdress>
  <DomainObject.Predmet.ProtustrankaWithAdressOIB>
    <izvorni_sadrzaj>ATLANTIK UGOSTITELJSTVO d.o.o. POREČ, OIB 84566837401, Maura Gioseffia bb, 52440 Poreč</izvorni_sadrzaj>
    <derivirana_varijabla naziv="DomainObject.Predmet.ProtustrankaWithAdressOIB_1">ATLANTIK UGOSTITELJSTVO d.o.o. POREČ, OIB 84566837401, Maura Gioseffia bb, 52440 Poreč</derivirana_varijabla>
  </DomainObject.Predmet.ProtustrankaWithAdressOIB>
  <DomainObject.Predmet.ProtustrankaNazivFormated>
    <izvorni_sadrzaj>ATLANTIK UGOSTITELJSTVO d.o.o. POREČ</izvorni_sadrzaj>
    <derivirana_varijabla naziv="DomainObject.Predmet.ProtustrankaNazivFormated_1">ATLANTIK UGOSTITELJSTVO d.o.o. POREČ</derivirana_varijabla>
  </DomainObject.Predmet.ProtustrankaNazivFormated>
  <DomainObject.Predmet.ProtustrankaNazivFormatedOIB>
    <izvorni_sadrzaj>ATLANTIK UGOSTITELJSTVO d.o.o. POREČ, OIB 84566837401</izvorni_sadrzaj>
    <derivirana_varijabla naziv="DomainObject.Predmet.ProtustrankaNazivFormatedOIB_1">ATLANTIK UGOSTITELJSTVO d.o.o. POREČ, OIB 84566837401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44717.90</izvorni_sadrzaj>
    <derivirana_varijabla naziv="DomainObject.Predmet.TrenutnaVrijednost_1">44717.90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ATLANTIK UGOSTITELJSTVO d.o.o. POREČ</item>
    </izvorni_sadrzaj>
    <derivirana_varijabla naziv="DomainObject.Predmet.ProtuStrankaListFormated_1">
      <item>ATLANTIK UGOSTITELJSTVO d.o.o. POREČ</item>
    </derivirana_varijabla>
  </DomainObject.Predmet.ProtuStrankaListFormated>
  <DomainObject.Predmet.ProtuStrankaListFormatedOIB>
    <izvorni_sadrzaj>
      <item>ATLANTIK UGOSTITELJSTVO d.o.o. POREČ, OIB 84566837401</item>
    </izvorni_sadrzaj>
    <derivirana_varijabla naziv="DomainObject.Predmet.ProtuStrankaListFormatedOIB_1">
      <item>ATLANTIK UGOSTITELJSTVO d.o.o. POREČ, OIB 84566837401</item>
    </derivirana_varijabla>
  </DomainObject.Predmet.ProtuStrankaListFormatedOIB>
  <DomainObject.Predmet.ProtuStrankaListFormatedWithAdress>
    <izvorni_sadrzaj>
      <item>ATLANTIK UGOSTITELJSTVO d.o.o. POREČ, Maura Gioseffia bb, 52440 Poreč</item>
    </izvorni_sadrzaj>
    <derivirana_varijabla naziv="DomainObject.Predmet.ProtuStrankaListFormatedWithAdress_1">
      <item>ATLANTIK UGOSTITELJSTVO d.o.o. POREČ, Maura Gioseffia bb, 52440 Poreč</item>
    </derivirana_varijabla>
  </DomainObject.Predmet.ProtuStrankaListFormatedWithAdress>
  <DomainObject.Predmet.ProtuStrankaListFormatedWithAdressOIB>
    <izvorni_sadrzaj>
      <item>ATLANTIK UGOSTITELJSTVO d.o.o. POREČ, OIB 84566837401, Maura Gioseffia bb, 52440 Poreč</item>
    </izvorni_sadrzaj>
    <derivirana_varijabla naziv="DomainObject.Predmet.ProtuStrankaListFormatedWithAdressOIB_1">
      <item>ATLANTIK UGOSTITELJSTVO d.o.o. POREČ, OIB 84566837401, Maura Gioseffia bb, 52440 Poreč</item>
    </derivirana_varijabla>
  </DomainObject.Predmet.ProtuStrankaListFormatedWithAdressOIB>
  <DomainObject.Predmet.ProtuStrankaListNazivFormated>
    <izvorni_sadrzaj>
      <item>ATLANTIK UGOSTITELJSTVO d.o.o. POREČ</item>
    </izvorni_sadrzaj>
    <derivirana_varijabla naziv="DomainObject.Predmet.ProtuStrankaListNazivFormated_1">
      <item>ATLANTIK UGOSTITELJSTVO d.o.o. POREČ</item>
    </derivirana_varijabla>
  </DomainObject.Predmet.ProtuStrankaListNazivFormated>
  <DomainObject.Predmet.ProtuStrankaListNazivFormatedOIB>
    <izvorni_sadrzaj>
      <item>ATLANTIK UGOSTITELJSTVO d.o.o. POREČ, OIB 84566837401</item>
    </izvorni_sadrzaj>
    <derivirana_varijabla naziv="DomainObject.Predmet.ProtuStrankaListNazivFormatedOIB_1">
      <item>ATLANTIK UGOSTITELJSTVO d.o.o. POREČ, OIB 84566837401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ATLANTIK UGOSTITELJSTVO d.o.o. POREČ</izvorni_sadrzaj>
    <derivirana_varijabla naziv="DomainObject.Predmet.ProtustrankaIDrugi_1">ATLANTIK UGOSTITELJSTVO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ATLANTIK UGOSTITELJSTVO d.o.o. POREČ, OIB 84566837401, Maura Gioseffia bb, 52440 Poreč</izvorni_sadrzaj>
    <derivirana_varijabla naziv="DomainObject.Predmet.ProtustrankaIDrugiAdressOIB_1">ATLANTIK UGOSTITELJSTVO d.o.o. POREČ, OIB 84566837401, Maura Gioseffia 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ATLANTIK UGOSTITELJSTVO d.o.o. POREČ</item>
    </izvorni_sadrzaj>
    <derivirana_varijabla naziv="DomainObject.Predmet.SudioniciListNaziv_1">
      <item>FINANCIJSKA AGENCIJA, RC RIJEKA, PODRUŽNICA PULA, PULA</item>
      <item>ATLANTIK UGOSTITELJSTVO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ATLANTIK UGOSTITELJSTVO d.o.o. POREČ, OIB 84566837401, Maura Gioseffia bb,52440 Poreč</item>
    </izvorni_sadrzaj>
    <derivirana_varijabla naziv="DomainObject.Predmet.SudioniciListAdressOIB_1">
      <item>FINANCIJSKA AGENCIJA, RC RIJEKA, PODRUŽNICA PULA, PULA, OIB 85821130368, Giardini 5,52100 Pula</item>
      <item>ATLANTIK UGOSTITELJSTVO d.o.o. POREČ, OIB 84566837401, Maura Gioseffia bb,52440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84566837401</item>
    </izvorni_sadrzaj>
    <derivirana_varijabla naziv="DomainObject.Predmet.SudioniciListNazivOIB_1">
      <item>, OIB 85821130368</item>
      <item>, OIB 84566837401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2179</properties:Characters>
  <properties:Lines>69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2016-12-19T07:02:00Z</dcterms:created>
  <dc:creator>Jasmina Matika</dc:creator>
  <cp:lastModifiedBy>Lorena Paris Aničić</cp:lastModifiedBy>
  <cp:lastPrinted>2016-12-19T07:05:00Z</cp:lastPrinted>
  <dcterms:modified xmlns:xsi="http://www.w3.org/2001/XMLSchema-instance" xsi:type="dcterms:W3CDTF">2016-12-19T09:31:00Z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