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2829" w14:paraId="7a52829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477467">
        <w:rPr>
          <w:b/>
        </w:rPr>
        <w:t>225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3E39BA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DC78CA">
        <w:t xml:space="preserve"> </w:t>
      </w:r>
      <w:r w:rsidR="00451817">
        <w:t>INFORMATIKA MAROŠAN j.d.o.o. za informatiku i usluge</w:t>
      </w:r>
      <w:r w:rsidR="008C556E" w:rsidRPr="00E47D07">
        <w:rPr>
          <w:b/>
        </w:rPr>
        <w:t>,</w:t>
      </w:r>
      <w:r w:rsidR="00C7165D" w:rsidRPr="00E47D07">
        <w:rPr>
          <w:b/>
        </w:rPr>
        <w:t xml:space="preserve"> </w:t>
      </w:r>
      <w:r w:rsidR="00C7165D" w:rsidRPr="00DC78CA">
        <w:t xml:space="preserve">skraćena tvrtka: </w:t>
      </w:r>
      <w:r w:rsidR="00451817">
        <w:t xml:space="preserve">INFORMATIKA MAROŠAN </w:t>
      </w:r>
      <w:r w:rsidR="00E90610" w:rsidRPr="00E90610">
        <w:t>j.d.o.o</w:t>
      </w:r>
      <w:r w:rsidR="00F908EF" w:rsidRPr="00DC78CA">
        <w:t xml:space="preserve">., </w:t>
      </w:r>
      <w:r w:rsidR="00451817">
        <w:t xml:space="preserve">Slavonski Brod, Andrije Medulića 16, </w:t>
      </w:r>
      <w:r w:rsidR="00F908EF" w:rsidRPr="00DC78CA">
        <w:t xml:space="preserve">OIB </w:t>
      </w:r>
      <w:r w:rsidR="00451817">
        <w:t>27737440939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51817">
        <w:t>09. ožujka</w:t>
      </w:r>
      <w:r w:rsidR="00EA239F">
        <w:t xml:space="preserve"> </w:t>
      </w:r>
      <w:r w:rsidR="00B65E50">
        <w:t>201</w:t>
      </w:r>
      <w:r w:rsidR="00F908EF">
        <w:t>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E90610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451817" w:rsidRPr="00451817">
        <w:t>INFORMATIKA MAROŠAN j.d.o.o. za informatiku i usluge</w:t>
      </w:r>
      <w:r w:rsidR="00451817" w:rsidRPr="00451817">
        <w:rPr>
          <w:b/>
        </w:rPr>
        <w:t xml:space="preserve">, </w:t>
      </w:r>
      <w:r w:rsidR="00451817" w:rsidRPr="00451817">
        <w:t>skraćena tvrtka: INFORMATIKA MAROŠAN j.d.o.o., Slavonski Brod, Andrije Medulića 16, OIB 27737440939</w:t>
      </w:r>
      <w:r w:rsidR="00067508">
        <w:t xml:space="preserve">, </w:t>
      </w:r>
      <w:r w:rsidR="00B76165">
        <w:t xml:space="preserve">iznosi </w:t>
      </w:r>
      <w:r w:rsidR="00E90610">
        <w:t>11.</w:t>
      </w:r>
      <w:r w:rsidR="00451817">
        <w:t>796,54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r w:rsidR="003B3D4F">
        <w:t xml:space="preserve">Dubravko </w:t>
      </w:r>
      <w:proofErr w:type="spellStart"/>
      <w:r w:rsidR="003B3D4F">
        <w:t>Marošan</w:t>
      </w:r>
      <w:proofErr w:type="spellEnd"/>
      <w:r w:rsidR="00E90610">
        <w:t xml:space="preserve"> iz </w:t>
      </w:r>
      <w:r w:rsidR="003B3D4F">
        <w:t>Slavonskog Broda</w:t>
      </w:r>
      <w:r w:rsidR="00E90610">
        <w:t xml:space="preserve">, </w:t>
      </w:r>
      <w:r w:rsidR="003B3D4F">
        <w:t>Nikole Zrinskog 65/A</w:t>
      </w:r>
      <w:r w:rsidR="00E90610">
        <w:t xml:space="preserve">, OIB </w:t>
      </w:r>
      <w:r w:rsidR="003B3D4F">
        <w:t>38644170852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C78CA">
        <w:rPr>
          <w:b/>
        </w:rPr>
        <w:t>221-</w:t>
      </w:r>
      <w:r w:rsidR="00F138A4">
        <w:rPr>
          <w:b/>
        </w:rPr>
        <w:t>225</w:t>
      </w:r>
      <w:r w:rsidR="007F1C57" w:rsidRPr="00DC78CA">
        <w:rPr>
          <w:b/>
        </w:rPr>
        <w:t>-</w:t>
      </w:r>
      <w:r w:rsidR="000C26C6" w:rsidRPr="00DC78CA">
        <w:rPr>
          <w:b/>
        </w:rPr>
        <w:t>1</w:t>
      </w:r>
      <w:r w:rsidR="00F908EF" w:rsidRPr="00DC78CA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F138A4">
        <w:t>09</w:t>
      </w:r>
      <w:r w:rsidR="00FE4523">
        <w:t xml:space="preserve">. </w:t>
      </w:r>
      <w:r w:rsidR="00F138A4">
        <w:t>ožujka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A7C" w:rsidR="00765A7C">
      <w:r>
        <w:separator/>
      </w:r>
    </w:p>
  </w:endnote>
  <w:endnote w:id="0" w:type="continuationSeparator">
    <w:p w:rsidRDefault="00765A7C" w:rsidR="00765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A7C" w:rsidR="00765A7C">
      <w:r>
        <w:separator/>
      </w:r>
    </w:p>
  </w:footnote>
  <w:footnote w:id="0" w:type="continuationSeparator">
    <w:p w:rsidRDefault="00765A7C" w:rsidR="00765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16AC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348A"/>
    <w:rsid w:val="00106A56"/>
    <w:rsid w:val="0011475A"/>
    <w:rsid w:val="0011577F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4007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B3D4F"/>
    <w:rsid w:val="003C01DF"/>
    <w:rsid w:val="003C438A"/>
    <w:rsid w:val="003D02B1"/>
    <w:rsid w:val="003E39BA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1A3"/>
    <w:rsid w:val="0042526E"/>
    <w:rsid w:val="0042724C"/>
    <w:rsid w:val="00431FE9"/>
    <w:rsid w:val="004351D0"/>
    <w:rsid w:val="00436570"/>
    <w:rsid w:val="00443F69"/>
    <w:rsid w:val="00451817"/>
    <w:rsid w:val="00451991"/>
    <w:rsid w:val="00451A99"/>
    <w:rsid w:val="004638F5"/>
    <w:rsid w:val="0046632E"/>
    <w:rsid w:val="00473C95"/>
    <w:rsid w:val="00476EB4"/>
    <w:rsid w:val="00477467"/>
    <w:rsid w:val="00482F57"/>
    <w:rsid w:val="00484B20"/>
    <w:rsid w:val="00484C41"/>
    <w:rsid w:val="0048554A"/>
    <w:rsid w:val="00486D62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963C0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5A7C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3439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5210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2094"/>
    <w:rsid w:val="00AE7B4B"/>
    <w:rsid w:val="00B01505"/>
    <w:rsid w:val="00B03565"/>
    <w:rsid w:val="00B10A31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C78CA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47D07"/>
    <w:rsid w:val="00E60C19"/>
    <w:rsid w:val="00E631C3"/>
    <w:rsid w:val="00E7432A"/>
    <w:rsid w:val="00E86A00"/>
    <w:rsid w:val="00E90610"/>
    <w:rsid w:val="00E96356"/>
    <w:rsid w:val="00EA028A"/>
    <w:rsid w:val="00EA239F"/>
    <w:rsid w:val="00EB10A2"/>
    <w:rsid w:val="00EC0019"/>
    <w:rsid w:val="00EC7376"/>
    <w:rsid w:val="00ED3109"/>
    <w:rsid w:val="00ED4C16"/>
    <w:rsid w:val="00EE4766"/>
    <w:rsid w:val="00EF7D8F"/>
    <w:rsid w:val="00F02A50"/>
    <w:rsid w:val="00F040DB"/>
    <w:rsid w:val="00F06511"/>
    <w:rsid w:val="00F138A4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6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6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11796.54</izvorni_sadrzaj>
    <derivirana_varijabla naziv="DomainObject.Predmet.InicijalnaVrijednost_1">11796.54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INFORMATIKA MAROŠAN j.d.o.o. za informatiku i usluge</izvorni_sadrzaj>
    <derivirana_varijabla naziv="DomainObject.Predmet.ProtustrankaFormated_1">  INFORMATIKA MAROŠAN j.d.o.o. za informatiku i usluge</derivirana_varijabla>
  </DomainObject.Predmet.ProtustrankaFormated>
  <DomainObject.Predmet.ProtustrankaFormatedOIB>
    <izvorni_sadrzaj>  INFORMATIKA MAROŠAN j.d.o.o. za informatiku i usluge, OIB 27737440939</izvorni_sadrzaj>
    <derivirana_varijabla naziv="DomainObject.Predmet.ProtustrankaFormatedOIB_1">  INFORMATIKA MAROŠAN j.d.o.o. za informatiku i usluge, OIB 27737440939</derivirana_varijabla>
  </DomainObject.Predmet.ProtustrankaFormatedOIB>
  <DomainObject.Predmet.ProtustrankaFormatedWithAdress>
    <izvorni_sadrzaj> INFORMATIKA MAROŠAN j.d.o.o. za informatiku i usluge, Andrije Medulića 16, 35000 Slavonski Brod</izvorni_sadrzaj>
    <derivirana_varijabla naziv="DomainObject.Predmet.ProtustrankaFormatedWithAdress_1"> INFORMATIKA MAROŠAN j.d.o.o. za informatiku i usluge, Andrije Medulića 16, 35000 Slavonski Brod</derivirana_varijabla>
  </DomainObject.Predmet.ProtustrankaFormatedWithAdress>
  <DomainObject.Predmet.ProtustrankaFormatedWithAdressOIB>
    <izvorni_sadrzaj> INFORMATIKA MAROŠAN j.d.o.o. za informatiku i usluge, OIB 27737440939, Andrije Medulića 16, 35000 Slavonski Brod</izvorni_sadrzaj>
    <derivirana_varijabla naziv="DomainObject.Predmet.ProtustrankaFormatedWithAdressOIB_1"> INFORMATIKA MAROŠAN j.d.o.o. za informatiku i usluge, OIB 27737440939, Andrije Medulića 16, 35000 Slavonski Brod</derivirana_varijabla>
  </DomainObject.Predmet.ProtustrankaFormatedWithAdressOIB>
  <DomainObject.Predmet.ProtustrankaWithAdress>
    <izvorni_sadrzaj>INFORMATIKA MAROŠAN j.d.o.o. za informatiku i usluge Andrije Medulića 16, 35000 Slavonski Brod</izvorni_sadrzaj>
    <derivirana_varijabla naziv="DomainObject.Predmet.ProtustrankaWithAdress_1">INFORMATIKA MAROŠAN j.d.o.o. za informatiku i usluge Andrije Medulića 16, 35000 Slavonski Brod</derivirana_varijabla>
  </DomainObject.Predmet.ProtustrankaWithAdress>
  <DomainObject.Predmet.ProtustrankaWithAdressOIB>
    <izvorni_sadrzaj>INFORMATIKA MAROŠAN j.d.o.o. za informatiku i usluge, OIB 27737440939, Andrije Medulića 16, 35000 Slavonski Brod</izvorni_sadrzaj>
    <derivirana_varijabla naziv="DomainObject.Predmet.ProtustrankaWithAdressOIB_1">INFORMATIKA MAROŠAN j.d.o.o. za informatiku i usluge, OIB 27737440939, Andrije Medulića 16, 35000 Slavonski Brod</derivirana_varijabla>
  </DomainObject.Predmet.ProtustrankaWithAdressOIB>
  <DomainObject.Predmet.ProtustrankaNazivFormated>
    <izvorni_sadrzaj>INFORMATIKA MAROŠAN j.d.o.o. za informatiku i usluge</izvorni_sadrzaj>
    <derivirana_varijabla naziv="DomainObject.Predmet.ProtustrankaNazivFormated_1">INFORMATIKA MAROŠAN j.d.o.o. za informatiku i usluge</derivirana_varijabla>
  </DomainObject.Predmet.ProtustrankaNazivFormated>
  <DomainObject.Predmet.ProtustrankaNazivFormatedOIB>
    <izvorni_sadrzaj>INFORMATIKA MAROŠAN j.d.o.o. za informatiku i usluge, OIB 27737440939</izvorni_sadrzaj>
    <derivirana_varijabla naziv="DomainObject.Predmet.ProtustrankaNazivFormatedOIB_1">INFORMATIKA MAROŠAN j.d.o.o. za informatiku i usluge, OIB 27737440939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INFORMATIKA MAROŠAN j.d.o.o. za informatiku i usluge</item>
    </izvorni_sadrzaj>
    <derivirana_varijabla naziv="DomainObject.Predmet.ProtuStrankaListFormated_1">
      <item>INFORMATIKA MAROŠAN j.d.o.o. za informatiku i usluge</item>
    </derivirana_varijabla>
  </DomainObject.Predmet.ProtuStrankaListFormated>
  <DomainObject.Predmet.ProtuStrankaListFormatedOIB>
    <izvorni_sadrzaj>
      <item>INFORMATIKA MAROŠAN j.d.o.o. za informatiku i usluge, OIB 27737440939</item>
    </izvorni_sadrzaj>
    <derivirana_varijabla naziv="DomainObject.Predmet.ProtuStrankaListFormatedOIB_1">
      <item>INFORMATIKA MAROŠAN j.d.o.o. za informatiku i usluge, OIB 27737440939</item>
    </derivirana_varijabla>
  </DomainObject.Predmet.ProtuStrankaListFormatedOIB>
  <DomainObject.Predmet.ProtuStrankaListFormatedWithAdress>
    <izvorni_sadrzaj>
      <item>INFORMATIKA MAROŠAN j.d.o.o. za informatiku i usluge, Andrije Medulića 16, 35000 Slavonski Brod</item>
    </izvorni_sadrzaj>
    <derivirana_varijabla naziv="DomainObject.Predmet.ProtuStrankaListFormatedWithAdress_1">
      <item>INFORMATIKA MAROŠAN j.d.o.o. za informatiku i usluge, Andrije Medulića 16, 35000 Slavonski Brod</item>
    </derivirana_varijabla>
  </DomainObject.Predmet.ProtuStrankaListFormatedWithAdress>
  <DomainObject.Predmet.ProtuStrankaListFormatedWithAdressOIB>
    <izvorni_sadrzaj>
      <item>INFORMATIKA MAROŠAN j.d.o.o. za informatiku i usluge, OIB 27737440939, Andrije Medulića 16, 35000 Slavonski Brod</item>
    </izvorni_sadrzaj>
    <derivirana_varijabla naziv="DomainObject.Predmet.ProtuStrankaListFormatedWithAdressOIB_1">
      <item>INFORMATIKA MAROŠAN j.d.o.o. za informatiku i usluge, OIB 27737440939, Andrije Medulića 16, 35000 Slavonski Brod</item>
    </derivirana_varijabla>
  </DomainObject.Predmet.ProtuStrankaListFormatedWithAdressOIB>
  <DomainObject.Predmet.ProtuStrankaListNazivFormated>
    <izvorni_sadrzaj>
      <item>INFORMATIKA MAROŠAN j.d.o.o. za informatiku i usluge</item>
    </izvorni_sadrzaj>
    <derivirana_varijabla naziv="DomainObject.Predmet.ProtuStrankaListNazivFormated_1">
      <item>INFORMATIKA MAROŠAN j.d.o.o. za informatiku i usluge</item>
    </derivirana_varijabla>
  </DomainObject.Predmet.ProtuStrankaListNazivFormated>
  <DomainObject.Predmet.ProtuStrankaListNazivFormatedOIB>
    <izvorni_sadrzaj>
      <item>INFORMATIKA MAROŠAN j.d.o.o. za informatiku i usluge, OIB 27737440939</item>
    </izvorni_sadrzaj>
    <derivirana_varijabla naziv="DomainObject.Predmet.ProtuStrankaListNazivFormatedOIB_1">
      <item>INFORMATIKA MAROŠAN j.d.o.o. za informatiku i usluge, OIB 27737440939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INFORMATIKA MAROŠAN j.d.o.o. za informatiku i usluge</izvorni_sadrzaj>
    <derivirana_varijabla naziv="DomainObject.Predmet.ProtustrankaIDrugi_1">INFORMATIKA MAROŠAN j.d.o.o. za informatiku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INFORMATIKA MAROŠAN j.d.o.o. za informatiku i usluge, OIB 27737440939, Andrije Medulića 16, 35000 Slavonski Brod</izvorni_sadrzaj>
    <derivirana_varijabla naziv="DomainObject.Predmet.ProtustrankaIDrugiAdressOIB_1">INFORMATIKA MAROŠAN j.d.o.o. za informatiku i usluge, OIB 27737440939, Andrije Medulića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INFORMATIKA MAROŠAN j.d.o.o. za informatiku i usluge</item>
    </izvorni_sadrzaj>
    <derivirana_varijabla naziv="DomainObject.Predmet.SudioniciListNaziv_1">
      <item>Financijska agencija</item>
      <item>INFORMATIKA MAROŠAN j.d.o.o. za informatiku i usluge</item>
    </derivirana_varijabla>
  </DomainObject.Predmet.SudioniciListNaziv>
  <DomainObject.Predmet.SudioniciListAdressOIB>
    <izvorni_sadrzaj>
      <item>Financijska agencija, OIB 85821130368, Ulica grada Vukovara 70,10000 Zagreb</item>
      <item>INFORMATIKA MAROŠAN j.d.o.o. za informatiku i usluge, OIB 27737440939, Andrije Medulića 16,35000 Slavonski Brod</item>
    </izvorni_sadrzaj>
    <derivirana_varijabla naziv="DomainObject.Predmet.SudioniciListAdressOIB_1">
      <item>Financijska agencija, OIB 85821130368, Ulica grada Vukovara 70,10000 Zagreb</item>
      <item>INFORMATIKA MAROŠAN j.d.o.o. za informatiku i usluge, OIB 27737440939, Andrije Medulića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27737440939</item>
    </izvorni_sadrzaj>
    <derivirana_varijabla naziv="DomainObject.Predmet.SudioniciListNazivOIB_1">
      <item>, OIB 85821130368</item>
      <item>, OIB 27737440939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2255</properties:Characters>
  <properties:Lines>58</properties:Lines>
  <properties:Paragraphs>19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2018-03-08T11:09:00Z</dcterms:created>
  <dc:creator>Korisnik</dc:creator>
  <cp:lastModifiedBy>wsadmin</cp:lastModifiedBy>
  <cp:lastPrinted>2018-02-07T09:05:00Z</cp:lastPrinted>
  <dcterms:modified xmlns:xsi="http://www.w3.org/2001/XMLSchema-instance" xsi:type="dcterms:W3CDTF">2018-03-09T10:13:00Z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(St-225-2018 od 09.03.2018.docx)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