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cad27" w14:paraId="7fcad27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2B6B87">
        <w:t>7293</w:t>
      </w:r>
      <w:r w:rsidRPr="00C02022">
        <w:t>/1</w:t>
      </w:r>
      <w:r w:rsidR="002B6B87">
        <w:t>5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</w:t>
      </w:r>
      <w:r w:rsidR="002B6B87">
        <w:t xml:space="preserve"> </w:t>
      </w:r>
      <w:r w:rsidR="00483274">
        <w:t>JULIŠKA ZLATNA d.o.o., Drage, Dolaška Draga 80,  OIB: 80279159829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483274" w:rsidR="009D0565" w:rsidRPr="00C02022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483274">
        <w:t>JULIŠKA ZLATNA d.o.o., Drage, Dolaška Draga 80,  OIB: 80279159829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Teuta Klinžić Zajec, v.r.</w:t>
      </w:r>
    </w:p>
    <w:p w:rsidRDefault="00620615" w:rsidP="003226EE" w:rsidR="00620615" w:rsidRPr="00C02022">
      <w:pPr>
        <w:ind w:firstLine="708" w:left="5664"/>
        <w:jc w:val="both"/>
        <w:rPr>
          <w:b/>
          <w:bCs/>
        </w:rPr>
      </w:pPr>
    </w:p>
    <w:p w:rsidRDefault="003226EE" w:rsidP="003226EE" w:rsidR="003226EE" w:rsidRPr="00C02022">
      <w:pPr>
        <w:pStyle w:val="Bezproreda"/>
        <w:ind w:left="6372"/>
        <w:rPr>
          <w:sz w:val="20"/>
          <w:szCs w:val="20"/>
        </w:rPr>
      </w:pPr>
      <w:r w:rsidRPr="00C02022">
        <w:rPr>
          <w:sz w:val="20"/>
          <w:szCs w:val="20"/>
        </w:rPr>
        <w:t xml:space="preserve">Za točnost otpravka              ovlašteni službenik: </w:t>
      </w:r>
    </w:p>
    <w:p w:rsidRDefault="003226EE" w:rsidP="00620615" w:rsidR="009D0565" w:rsidRPr="00C02022">
      <w:pPr>
        <w:pStyle w:val="Bezproreda"/>
        <w:ind w:firstLine="708" w:left="5664"/>
        <w:rPr>
          <w:sz w:val="20"/>
          <w:szCs w:val="20"/>
        </w:rPr>
      </w:pPr>
      <w:r w:rsidRPr="00C02022">
        <w:rPr>
          <w:sz w:val="20"/>
          <w:szCs w:val="20"/>
        </w:rPr>
        <w:t>Višnja Jurlina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19CD"/>
    <w:rsid w:val="00275833"/>
    <w:rsid w:val="002B6B87"/>
    <w:rsid w:val="002E12D7"/>
    <w:rsid w:val="002F29CB"/>
    <w:rsid w:val="003226EE"/>
    <w:rsid w:val="003279B2"/>
    <w:rsid w:val="003D2682"/>
    <w:rsid w:val="003E31D6"/>
    <w:rsid w:val="00403D63"/>
    <w:rsid w:val="004717B0"/>
    <w:rsid w:val="00483274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E7ACD"/>
    <w:rsid w:val="007F0152"/>
    <w:rsid w:val="00836858"/>
    <w:rsid w:val="00854216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A4C98"/>
    <w:rsid w:val="00AE518C"/>
    <w:rsid w:val="00B44763"/>
    <w:rsid w:val="00C02022"/>
    <w:rsid w:val="00C30569"/>
    <w:rsid w:val="00CA316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9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19CD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19CD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19CD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19CD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19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19CD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19CD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19CD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19CD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2016.</izvorni_sadrzaj>
    <derivirana_varijabla naziv="DomainObject.DatumDonosenjaOdluke_1">19.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7293</izvorni_sadrzaj>
    <derivirana_varijabla naziv="DomainObject.Predmet.Broj_1">7293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St-7293/2015</izvorni_sadrzaj>
    <derivirana_varijabla naziv="DomainObject.Predmet.OznakaBroj_1">St-7293/2015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JULIŠKA ZLATNA d.o.o.</izvorni_sadrzaj>
    <derivirana_varijabla naziv="DomainObject.Predmet.ProtustrankaFormated_1">  JULIŠKA ZLATNA d.o.o.</derivirana_varijabla>
  </DomainObject.Predmet.ProtustrankaFormated>
  <DomainObject.Predmet.ProtustrankaFormatedOIB>
    <izvorni_sadrzaj>  JULIŠKA ZLATNA d.o.o., OIB 80279159829</izvorni_sadrzaj>
    <derivirana_varijabla naziv="DomainObject.Predmet.ProtustrankaFormatedOIB_1">  JULIŠKA ZLATNA d.o.o., OIB 80279159829</derivirana_varijabla>
  </DomainObject.Predmet.ProtustrankaFormatedOIB>
  <DomainObject.Predmet.ProtustrankaFormatedWithAdress>
    <izvorni_sadrzaj> JULIŠKA ZLATNA d.o.o., Dolaška Draga 80, 47245 Drage</izvorni_sadrzaj>
    <derivirana_varijabla naziv="DomainObject.Predmet.ProtustrankaFormatedWithAdress_1"> JULIŠKA ZLATNA d.o.o., Dolaška Draga 80, 47245 Drage</derivirana_varijabla>
  </DomainObject.Predmet.ProtustrankaFormatedWithAdress>
  <DomainObject.Predmet.ProtustrankaFormatedWithAdressOIB>
    <izvorni_sadrzaj> JULIŠKA ZLATNA d.o.o., OIB 80279159829, Dolaška Draga 80, 47245 Drage</izvorni_sadrzaj>
    <derivirana_varijabla naziv="DomainObject.Predmet.ProtustrankaFormatedWithAdressOIB_1"> JULIŠKA ZLATNA d.o.o., OIB 80279159829, Dolaška Draga 80, 47245 Drage</derivirana_varijabla>
  </DomainObject.Predmet.ProtustrankaFormatedWithAdressOIB>
  <DomainObject.Predmet.ProtustrankaWithAdress>
    <izvorni_sadrzaj>JULIŠKA ZLATNA d.o.o. Dolaška Draga 80, 47245 Drage</izvorni_sadrzaj>
    <derivirana_varijabla naziv="DomainObject.Predmet.ProtustrankaWithAdress_1">JULIŠKA ZLATNA d.o.o. Dolaška Draga 80, 47245 Drage</derivirana_varijabla>
  </DomainObject.Predmet.ProtustrankaWithAdress>
  <DomainObject.Predmet.ProtustrankaWithAdressOIB>
    <izvorni_sadrzaj>JULIŠKA ZLATNA d.o.o., OIB 80279159829, Dolaška Draga 80, 47245 Drage</izvorni_sadrzaj>
    <derivirana_varijabla naziv="DomainObject.Predmet.ProtustrankaWithAdressOIB_1">JULIŠKA ZLATNA d.o.o., OIB 80279159829, Dolaška Draga 80, 47245 Drage</derivirana_varijabla>
  </DomainObject.Predmet.ProtustrankaWithAdressOIB>
  <DomainObject.Predmet.ProtustrankaNazivFormated>
    <izvorni_sadrzaj>JULIŠKA ZLATNA d.o.o.</izvorni_sadrzaj>
    <derivirana_varijabla naziv="DomainObject.Predmet.ProtustrankaNazivFormated_1">JULIŠKA ZLATNA d.o.o.</derivirana_varijabla>
  </DomainObject.Predmet.ProtustrankaNazivFormated>
  <DomainObject.Predmet.ProtustrankaNazivFormatedOIB>
    <izvorni_sadrzaj>JULIŠKA ZLATNA d.o.o., OIB 80279159829</izvorni_sadrzaj>
    <derivirana_varijabla naziv="DomainObject.Predmet.ProtustrankaNazivFormatedOIB_1">JULIŠKA ZLATNA d.o.o., OIB 80279159829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JULIŠKA ZLATNA d.o.o.</item>
    </izvorni_sadrzaj>
    <derivirana_varijabla naziv="DomainObject.Predmet.ProtuStrankaListFormated_1">
      <item>JULIŠKA ZLATNA d.o.o.</item>
    </derivirana_varijabla>
  </DomainObject.Predmet.ProtuStrankaListFormated>
  <DomainObject.Predmet.ProtuStrankaListFormatedOIB>
    <izvorni_sadrzaj>
      <item>JULIŠKA ZLATNA d.o.o., OIB 80279159829</item>
    </izvorni_sadrzaj>
    <derivirana_varijabla naziv="DomainObject.Predmet.ProtuStrankaListFormatedOIB_1">
      <item>JULIŠKA ZLATNA d.o.o., OIB 80279159829</item>
    </derivirana_varijabla>
  </DomainObject.Predmet.ProtuStrankaListFormatedOIB>
  <DomainObject.Predmet.ProtuStrankaListFormatedWithAdress>
    <izvorni_sadrzaj>
      <item>JULIŠKA ZLATNA d.o.o., Dolaška Draga 80, 47245 Drage</item>
    </izvorni_sadrzaj>
    <derivirana_varijabla naziv="DomainObject.Predmet.ProtuStrankaListFormatedWithAdress_1">
      <item>JULIŠKA ZLATNA d.o.o., Dolaška Draga 80, 47245 Drage</item>
    </derivirana_varijabla>
  </DomainObject.Predmet.ProtuStrankaListFormatedWithAdress>
  <DomainObject.Predmet.ProtuStrankaListFormatedWithAdressOIB>
    <izvorni_sadrzaj>
      <item>JULIŠKA ZLATNA d.o.o., OIB 80279159829, Dolaška Draga 80, 47245 Drage</item>
    </izvorni_sadrzaj>
    <derivirana_varijabla naziv="DomainObject.Predmet.ProtuStrankaListFormatedWithAdressOIB_1">
      <item>JULIŠKA ZLATNA d.o.o., OIB 80279159829, Dolaška Draga 80, 47245 Drage</item>
    </derivirana_varijabla>
  </DomainObject.Predmet.ProtuStrankaListFormatedWithAdressOIB>
  <DomainObject.Predmet.ProtuStrankaListNazivFormated>
    <izvorni_sadrzaj>
      <item>JULIŠKA ZLATNA d.o.o.</item>
    </izvorni_sadrzaj>
    <derivirana_varijabla naziv="DomainObject.Predmet.ProtuStrankaListNazivFormated_1">
      <item>JULIŠKA ZLATNA d.o.o.</item>
    </derivirana_varijabla>
  </DomainObject.Predmet.ProtuStrankaListNazivFormated>
  <DomainObject.Predmet.ProtuStrankaListNazivFormatedOIB>
    <izvorni_sadrzaj>
      <item>JULIŠKA ZLATNA d.o.o., OIB 80279159829</item>
    </izvorni_sadrzaj>
    <derivirana_varijabla naziv="DomainObject.Predmet.ProtuStrankaListNazivFormatedOIB_1">
      <item>JULIŠKA ZLATNA d.o.o., OIB 80279159829</item>
    </derivirana_varijabla>
  </DomainObject.Predmet.ProtuStrankaListNazivFormatedOIB>
  <DomainObject.Predmet.OstaliListFormated>
    <izvorni_sadrzaj>
      <item>Anka Barešić</item>
      <item>Ronai Ernöne</item>
      <item>Ronai Erno</item>
    </izvorni_sadrzaj>
    <derivirana_varijabla naziv="DomainObject.Predmet.OstaliListFormated_1">
      <item>Anka Barešić</item>
      <item>Ronai Ernöne</item>
      <item>Ronai Erno</item>
    </derivirana_varijabla>
  </DomainObject.Predmet.OstaliListFormated>
  <DomainObject.Predmet.OstaliListFormatedOIB>
    <izvorni_sadrzaj>
      <item>Anka Barešić, OIB 64578429721</item>
      <item>Ronai Ernöne</item>
      <item>Ronai Erno</item>
    </izvorni_sadrzaj>
    <derivirana_varijabla naziv="DomainObject.Predmet.OstaliListFormatedOIB_1">
      <item>Anka Barešić, OIB 64578429721</item>
      <item>Ronai Ernöne</item>
      <item>Ronai Erno</item>
    </derivirana_varijabla>
  </DomainObject.Predmet.OstaliListFormatedOIB>
  <DomainObject.Predmet.OstaliListFormatedWithAdress>
    <izvorni_sadrzaj>
      <item>Anka Barešić, Kralja Kolomana 6, 23210 Drage</item>
      <item>Ronai Ernöne, Jokai u. 83, 3262 Markaz</item>
      <item>Ronai Erno, Iskola u. 18, 3200 Gyongyos</item>
    </izvorni_sadrzaj>
    <derivirana_varijabla naziv="DomainObject.Predmet.OstaliListFormatedWithAdress_1">
      <item>Anka Barešić, Kralja Kolomana 6, 23210 Drage</item>
      <item>Ronai Ernöne, Jokai u. 83, 3262 Markaz</item>
      <item>Ronai Erno, Iskola u. 18, 3200 Gyongyos</item>
    </derivirana_varijabla>
  </DomainObject.Predmet.OstaliListFormatedWithAdress>
  <DomainObject.Predmet.OstaliListFormatedWithAdressOIB>
    <izvorni_sadrzaj>
      <item>Anka Barešić, OIB 64578429721, Kralja Kolomana 6, 23210 Drage</item>
      <item>Ronai Ernöne, Jokai u. 83, 3262 Markaz</item>
      <item>Ronai Erno, Iskola u. 18, 3200 Gyongyos</item>
    </izvorni_sadrzaj>
    <derivirana_varijabla naziv="DomainObject.Predmet.OstaliListFormatedWithAdressOIB_1">
      <item>Anka Barešić, OIB 64578429721, Kralja Kolomana 6, 23210 Drage</item>
      <item>Ronai Ernöne, Jokai u. 83, 3262 Markaz</item>
      <item>Ronai Erno, Iskola u. 18, 3200 Gyongyos</item>
    </derivirana_varijabla>
  </DomainObject.Predmet.OstaliListFormatedWithAdressOIB>
  <DomainObject.Predmet.OstaliListNazivFormated>
    <izvorni_sadrzaj>
      <item>Anka Barešić</item>
      <item>Ronai Ernöne</item>
      <item>Ronai Erno</item>
    </izvorni_sadrzaj>
    <derivirana_varijabla naziv="DomainObject.Predmet.OstaliListNazivFormated_1">
      <item>Anka Barešić</item>
      <item>Ronai Ernöne</item>
      <item>Ronai Erno</item>
    </derivirana_varijabla>
  </DomainObject.Predmet.OstaliListNazivFormated>
  <DomainObject.Predmet.OstaliListNazivFormatedOIB>
    <izvorni_sadrzaj>
      <item>Anka Barešić, OIB 64578429721</item>
      <item>Ronai Ernöne</item>
      <item>Ronai Erno</item>
    </izvorni_sadrzaj>
    <derivirana_varijabla naziv="DomainObject.Predmet.OstaliListNazivFormatedOIB_1">
      <item>Anka Barešić, OIB 64578429721</item>
      <item>Ronai Ernöne</item>
      <item>Ronai Erno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2016.</izvorni_sadrzaj>
    <derivirana_varijabla naziv="DomainObject.Datum_1">19.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JULIŠKA ZLATNA d.o.o.</izvorni_sadrzaj>
    <derivirana_varijabla naziv="DomainObject.Predmet.ProtustrankaIDrugi_1">JULIŠKA ZLATNA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JULIŠKA ZLATNA d.o.o., OIB 80279159829, Dolaška Draga 80, 47245 Drage</izvorni_sadrzaj>
    <derivirana_varijabla naziv="DomainObject.Predmet.ProtustrankaIDrugiAdressOIB_1">JULIŠKA ZLATNA d.o.o., OIB 80279159829, Dolaška Draga 80, 47245 Drage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JULIŠKA ZLATNA d.o.o.</item>
      <item>Anka Barešić</item>
      <item>Ronai Ernöne</item>
      <item>Ronai Erno</item>
    </izvorni_sadrzaj>
    <derivirana_varijabla naziv="DomainObject.Predmet.SudioniciListNaziv_1">
      <item>FINA Regionalni centar Zagreb, podružnica Karlovac</item>
      <item>JULIŠKA ZLATNA d.o.o.</item>
      <item>Anka Barešić</item>
      <item>Ronai Ernöne</item>
      <item>Ronai Erno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izvorni_sadrzaj>
    <derivirana_varijabla naziv="DomainObject.Predmet.SudioniciListAdressOIB_1">
      <item>FINA Regionalni centar Zagreb, podružnica Karlovac, OIB 85821130368, Pavla Vitezovića 1,47000 Karlovac</item>
      <item>JULIŠKA ZLATNA d.o.o., OIB 80279159829, Dolaška Draga 80,47245 Drage</item>
      <item>Anka Barešić, OIB 64578429721, Kralja Kolomana 6,23210 Drage</item>
      <item>Ronai Ernöne, Jokai u. 83,3262 Markaz</item>
      <item>Ronai Erno, Iskola u. 18,3200 Gyongyos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80279159829</item>
      <item>, OIB 64578429721</item>
      <item>, OIB null</item>
      <item>, OIB null</item>
    </izvorni_sadrzaj>
    <derivirana_varijabla naziv="DomainObject.Predmet.SudioniciListNazivOIB_1">
      <item>, OIB 85821130368</item>
      <item>, OIB 80279159829</item>
      <item>, OIB 64578429721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1759</properties:Characters>
  <properties:Lines>46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2016-07-19T06:38:00Z</dcterms:created>
  <dc:creator>Višnja Jurlina</dc:creator>
  <cp:lastModifiedBy>Višnja Jurlina</cp:lastModifiedBy>
  <cp:lastPrinted>2016-07-19T06:40:00Z</cp:lastPrinted>
  <dcterms:modified xmlns:xsi="http://www.w3.org/2001/XMLSchema-instance" xsi:type="dcterms:W3CDTF">2016-07-19T09:09:00Z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