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0e16" w14:paraId="d5b0e16" w:rsidRDefault="0094505D" w:rsidP="0094505D" w:rsidR="0094505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505D" w:rsidP="0094505D" w:rsidR="0094505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4505D" w:rsidP="0094505D" w:rsidR="0094505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4505D" w:rsidP="0094505D" w:rsidR="0094505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4505D" w:rsidP="0094505D" w:rsidR="0094505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4505D" w:rsidP="0094505D" w:rsidR="0094505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4505D" w:rsidP="0094505D" w:rsidR="0094505D" w:rsidRPr="005D578C">
      <w:pPr>
        <w:jc w:val="center"/>
        <w:rPr>
          <w:rFonts w:cs="Times New Roman" w:eastAsia="Times New Roman"/>
          <w:szCs w:val="24"/>
        </w:rPr>
      </w:pPr>
    </w:p>
    <w:p w:rsidRDefault="0094505D" w:rsidP="0094505D" w:rsidR="0094505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4505D" w:rsidP="0094505D" w:rsidR="0094505D" w:rsidRPr="005D578C">
      <w:pPr>
        <w:rPr>
          <w:rFonts w:cs="Times New Roman" w:eastAsia="Times New Roman"/>
          <w:szCs w:val="24"/>
        </w:rPr>
      </w:pPr>
    </w:p>
    <w:p w:rsidRDefault="0094505D" w:rsidP="0094505D" w:rsidR="0094505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GERES d. o. o. Tar, Frata 1/a, OIB </w:t>
      </w:r>
      <w:r w:rsidRPr="0094505D">
        <w:rPr>
          <w:rFonts w:cs="Times New Roman" w:eastAsia="Times New Roman"/>
          <w:szCs w:val="24"/>
        </w:rPr>
        <w:t>90844109566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4505D">
        <w:rPr>
          <w:rFonts w:cs="Times New Roman" w:eastAsia="Times New Roman"/>
          <w:szCs w:val="24"/>
        </w:rPr>
        <w:t>040144005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CB50A5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2016.</w:t>
      </w:r>
    </w:p>
    <w:p w:rsidRDefault="0094505D" w:rsidP="0094505D" w:rsidR="0094505D" w:rsidRPr="005D578C">
      <w:pPr>
        <w:rPr>
          <w:rFonts w:cs="Times New Roman" w:eastAsia="Times New Roman"/>
          <w:szCs w:val="24"/>
        </w:rPr>
      </w:pPr>
    </w:p>
    <w:p w:rsidRDefault="0094505D" w:rsidP="0094505D" w:rsidR="0094505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4505D" w:rsidP="0094505D" w:rsidR="0094505D" w:rsidRPr="005D578C">
      <w:pPr>
        <w:rPr>
          <w:rFonts w:cs="Times New Roman" w:eastAsia="Times New Roman"/>
          <w:szCs w:val="24"/>
        </w:rPr>
      </w:pPr>
    </w:p>
    <w:p w:rsidRDefault="0094505D" w:rsidP="0094505D" w:rsidR="0094505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GERES d. o. o. Tar, Frata 1/a, OIB </w:t>
      </w:r>
      <w:r w:rsidRPr="0094505D">
        <w:rPr>
          <w:rFonts w:cs="Times New Roman" w:eastAsia="Times New Roman"/>
          <w:szCs w:val="24"/>
        </w:rPr>
        <w:t>90844109566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4505D">
        <w:rPr>
          <w:rFonts w:cs="Times New Roman" w:eastAsia="Times New Roman"/>
          <w:szCs w:val="24"/>
        </w:rPr>
        <w:t>040144005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 w:rsidR="00CB50A5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94505D" w:rsidP="0094505D" w:rsidR="0094505D" w:rsidRPr="005D578C">
      <w:pPr>
        <w:rPr>
          <w:rFonts w:cs="Times New Roman" w:eastAsia="Times New Roman"/>
          <w:szCs w:val="24"/>
        </w:rPr>
      </w:pPr>
    </w:p>
    <w:p w:rsidRDefault="0094505D" w:rsidP="0094505D" w:rsidR="0094505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94505D" w:rsidP="0094505D" w:rsidR="0094505D">
      <w:pPr>
        <w:rPr>
          <w:rFonts w:cs="Times New Roman" w:eastAsia="Times New Roman"/>
          <w:szCs w:val="20"/>
        </w:rPr>
      </w:pPr>
    </w:p>
    <w:p w:rsidRDefault="0094505D" w:rsidP="0094505D" w:rsidR="0094505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GERES d. o. o. Tar, Frata 1/a, OIB </w:t>
      </w:r>
      <w:r w:rsidRPr="0094505D">
        <w:rPr>
          <w:rFonts w:cs="Times New Roman" w:eastAsia="Times New Roman"/>
          <w:szCs w:val="24"/>
        </w:rPr>
        <w:t>90844109566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4505D">
        <w:rPr>
          <w:rFonts w:cs="Times New Roman" w:eastAsia="Times New Roman"/>
          <w:szCs w:val="24"/>
        </w:rPr>
        <w:t>040144005</w:t>
      </w:r>
      <w:r>
        <w:rPr>
          <w:rFonts w:cs="Times New Roman" w:eastAsia="Times New Roman"/>
          <w:szCs w:val="24"/>
        </w:rPr>
        <w:t>.</w:t>
      </w:r>
    </w:p>
    <w:p w:rsidRDefault="0094505D" w:rsidP="0094505D" w:rsidR="0094505D">
      <w:pPr>
        <w:ind w:firstLine="709"/>
        <w:rPr>
          <w:rFonts w:cs="Times New Roman" w:eastAsia="Times New Roman"/>
          <w:szCs w:val="24"/>
        </w:rPr>
      </w:pPr>
    </w:p>
    <w:p w:rsidRDefault="0094505D" w:rsidP="0094505D" w:rsidR="0094505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GERES d. o. o. Tar, Frata 1/a, OIB </w:t>
      </w:r>
      <w:r w:rsidRPr="0094505D">
        <w:rPr>
          <w:rFonts w:cs="Times New Roman" w:eastAsia="Times New Roman"/>
          <w:szCs w:val="24"/>
        </w:rPr>
        <w:t>90844109566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4505D">
        <w:rPr>
          <w:rFonts w:cs="Times New Roman" w:eastAsia="Times New Roman"/>
          <w:szCs w:val="24"/>
        </w:rPr>
        <w:t>040144005</w:t>
      </w:r>
      <w:r>
        <w:rPr>
          <w:rFonts w:cs="Times New Roman" w:eastAsia="Times New Roman"/>
          <w:szCs w:val="24"/>
        </w:rPr>
        <w:t>.</w:t>
      </w:r>
    </w:p>
    <w:p w:rsidRDefault="0094505D" w:rsidP="0094505D" w:rsidR="0094505D">
      <w:pPr>
        <w:rPr>
          <w:rFonts w:cs="Times New Roman" w:eastAsia="Times New Roman"/>
          <w:szCs w:val="24"/>
        </w:rPr>
      </w:pPr>
    </w:p>
    <w:p w:rsidRDefault="0094505D" w:rsidP="0094505D" w:rsidR="0094505D" w:rsidRPr="005D578C">
      <w:pPr>
        <w:rPr>
          <w:rFonts w:cs="Times New Roman" w:eastAsia="Times New Roman"/>
          <w:szCs w:val="24"/>
        </w:rPr>
      </w:pPr>
    </w:p>
    <w:p w:rsidRDefault="0094505D" w:rsidP="0094505D" w:rsidR="0094505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4505D" w:rsidP="0094505D" w:rsidR="0094505D">
      <w:pPr>
        <w:ind w:firstLine="708"/>
        <w:rPr>
          <w:rFonts w:cs="Times New Roman" w:eastAsia="Times New Roman"/>
          <w:szCs w:val="24"/>
        </w:rPr>
      </w:pPr>
    </w:p>
    <w:p w:rsidRDefault="0094505D" w:rsidP="0094505D" w:rsidR="0094505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GERES d. o. o. Tar.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St-1286/2015-3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4505D" w:rsidP="0094505D" w:rsidR="0094505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4505D" w:rsidP="0094505D" w:rsidR="0094505D" w:rsidRPr="005D578C">
      <w:pPr>
        <w:rPr>
          <w:rFonts w:cs="Times New Roman" w:eastAsia="Times New Roman"/>
          <w:szCs w:val="24"/>
        </w:rPr>
      </w:pPr>
    </w:p>
    <w:p w:rsidRDefault="0094505D" w:rsidP="0094505D" w:rsidR="0094505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B50A5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4505D" w:rsidP="0094505D" w:rsidR="0094505D">
      <w:pPr>
        <w:rPr>
          <w:rFonts w:cs="Times New Roman" w:eastAsia="Times New Roman"/>
          <w:szCs w:val="24"/>
        </w:rPr>
      </w:pPr>
    </w:p>
    <w:p w:rsidRDefault="0094505D" w:rsidP="0094505D" w:rsidR="0094505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94505D" w:rsidP="0094505D" w:rsidR="0094505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94505D" w:rsidP="0094505D" w:rsidR="0094505D">
      <w:pPr>
        <w:jc w:val="left"/>
        <w:rPr>
          <w:rFonts w:cs="Times New Roman" w:eastAsia="Times New Roman"/>
          <w:szCs w:val="24"/>
        </w:rPr>
      </w:pPr>
    </w:p>
    <w:p w:rsidRDefault="0094505D" w:rsidP="0094505D" w:rsidR="0094505D" w:rsidRPr="005D578C">
      <w:pPr>
        <w:jc w:val="left"/>
        <w:rPr>
          <w:rFonts w:cs="Times New Roman" w:eastAsia="Times New Roman"/>
          <w:szCs w:val="24"/>
        </w:rPr>
      </w:pPr>
    </w:p>
    <w:p w:rsidRDefault="0094505D" w:rsidP="0094505D" w:rsidR="0094505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4505D" w:rsidP="0094505D" w:rsidR="0094505D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94505D" w:rsidP="0094505D" w:rsidR="0094505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4505D" w:rsidP="0094505D" w:rsidR="0094505D">
      <w:pPr>
        <w:rPr>
          <w:rFonts w:cs="Times New Roman" w:eastAsia="Times New Roman"/>
          <w:szCs w:val="24"/>
        </w:rPr>
      </w:pPr>
    </w:p>
    <w:p w:rsidRDefault="0094505D" w:rsidP="0094505D" w:rsidR="0094505D" w:rsidRPr="005D578C">
      <w:pPr>
        <w:rPr>
          <w:rFonts w:cs="Times New Roman" w:eastAsia="Times New Roman"/>
          <w:szCs w:val="24"/>
        </w:rPr>
      </w:pPr>
    </w:p>
    <w:p w:rsidRDefault="0094505D" w:rsidP="0094505D" w:rsidR="0094505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4505D" w:rsidP="0094505D" w:rsidR="0094505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4505D" w:rsidP="0094505D" w:rsidR="0094505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GERES d. o. o. Tar, Frata 1/a,</w:t>
      </w:r>
    </w:p>
    <w:p w:rsidRDefault="0094505D" w:rsidP="0094505D" w:rsidR="0094505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</w:t>
      </w:r>
      <w:r w:rsidR="00B40021">
        <w:rPr>
          <w:rFonts w:cs="Times New Roman" w:eastAsia="Times New Roman"/>
          <w:szCs w:val="24"/>
        </w:rPr>
        <w:t>e</w:t>
      </w:r>
      <w:r>
        <w:rPr>
          <w:rFonts w:cs="Times New Roman" w:eastAsia="Times New Roman"/>
          <w:szCs w:val="24"/>
        </w:rPr>
        <w:t xml:space="preserve"> ovlašten</w:t>
      </w:r>
      <w:r w:rsidR="00B40021">
        <w:rPr>
          <w:rFonts w:cs="Times New Roman" w:eastAsia="Times New Roman"/>
          <w:szCs w:val="24"/>
        </w:rPr>
        <w:t>e</w:t>
      </w:r>
      <w:r>
        <w:rPr>
          <w:rFonts w:cs="Times New Roman" w:eastAsia="Times New Roman"/>
          <w:szCs w:val="24"/>
        </w:rPr>
        <w:t xml:space="preserve"> za zastupanje dužnika – Radisa Kuzma</w:t>
      </w:r>
      <w:r w:rsidR="00F44396">
        <w:rPr>
          <w:rFonts w:cs="Times New Roman" w:eastAsia="Times New Roman"/>
          <w:szCs w:val="24"/>
        </w:rPr>
        <w:t>nović i Genowefa Kuzmanović, obje</w:t>
      </w:r>
      <w:r>
        <w:rPr>
          <w:rFonts w:cs="Times New Roman" w:eastAsia="Times New Roman"/>
          <w:szCs w:val="24"/>
        </w:rPr>
        <w:t xml:space="preserve"> na adresi, Švedska, 57234 Oskarshamn, Korsbarsvagen 12, </w:t>
      </w:r>
    </w:p>
    <w:p w:rsidRDefault="0094505D" w:rsidP="0094505D" w:rsidR="0094505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94505D" w:rsidP="0094505D" w:rsidR="0094505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4505D" w:rsidP="0094505D" w:rsidR="0094505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94505D" w:rsidP="0094505D" w:rsidR="0094505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94505D" w:rsidP="0094505D" w:rsidR="0094505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94505D" w:rsidP="0094505D" w:rsidR="0094505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94505D" w:rsidP="0094505D" w:rsidR="0094505D"/>
    <w:p w:rsidRDefault="0094505D" w:rsidP="0094505D" w:rsidR="0094505D"/>
    <w:p w:rsidRDefault="0094505D" w:rsidP="0094505D" w:rsidR="0094505D"/>
    <w:p w:rsidRDefault="0094505D" w:rsidP="0094505D" w:rsidR="0094505D"/>
    <w:p w:rsidRDefault="0094505D" w:rsidP="0094505D" w:rsidR="0094505D"/>
    <w:p w:rsidRDefault="0094505D" w:rsidP="0094505D" w:rsidR="0094505D"/>
    <w:p w:rsidRDefault="0094505D" w:rsidP="0094505D" w:rsidR="0094505D"/>
    <w:p w:rsidRDefault="000C0DD4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05D" w:rsidP="0094505D" w:rsidR="0094505D">
      <w:r>
        <w:separator/>
      </w:r>
    </w:p>
  </w:endnote>
  <w:endnote w:id="0" w:type="continuationSeparator">
    <w:p w:rsidRDefault="0094505D" w:rsidP="0094505D" w:rsidR="00945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05D" w:rsidP="0094505D" w:rsidR="0094505D">
      <w:r>
        <w:separator/>
      </w:r>
    </w:p>
  </w:footnote>
  <w:footnote w:id="0" w:type="continuationSeparator">
    <w:p w:rsidRDefault="0094505D" w:rsidP="0094505D" w:rsidR="009450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505D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C0DD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St-1286/2015-5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505D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St-1286/2015-5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6FE3"/>
    <w:rsid w:val="000C0DD4"/>
    <w:rsid w:val="00446FE3"/>
    <w:rsid w:val="0075528E"/>
    <w:rsid w:val="0079403F"/>
    <w:rsid w:val="0094505D"/>
    <w:rsid w:val="00B40021"/>
    <w:rsid w:val="00CB50A5"/>
    <w:rsid w:val="00F44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505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505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4505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50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505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50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505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D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DD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C0DD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C0DD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C0DD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505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505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4505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50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505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50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4505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D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DD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C0DD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C0DD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C0DD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1286</izvorni_sadrzaj>
    <derivirana_varijabla naziv="DomainObject.Predmet.Broj_1">1286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St-1286/2015</izvorni_sadrzaj>
    <derivirana_varijabla naziv="DomainObject.Predmet.OznakaBroj_1">St-1286/2015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GERES d.o.o. TAR</izvorni_sadrzaj>
    <derivirana_varijabla naziv="DomainObject.Predmet.ProtustrankaFormated_1">  GERES d.o.o. TAR</derivirana_varijabla>
  </DomainObject.Predmet.ProtustrankaFormated>
  <DomainObject.Predmet.ProtustrankaFormatedOIB>
    <izvorni_sadrzaj>  GERES d.o.o. TAR, OIB 90844109566</izvorni_sadrzaj>
    <derivirana_varijabla naziv="DomainObject.Predmet.ProtustrankaFormatedOIB_1">  GERES d.o.o. TAR, OIB 90844109566</derivirana_varijabla>
  </DomainObject.Predmet.ProtustrankaFormatedOIB>
  <DomainObject.Predmet.ProtustrankaFormatedWithAdress>
    <izvorni_sadrzaj> GERES d.o.o. TAR, Frata 1/a, 52465 Tar</izvorni_sadrzaj>
    <derivirana_varijabla naziv="DomainObject.Predmet.ProtustrankaFormatedWithAdress_1"> GERES d.o.o. TAR, Frata 1/a, 52465 Tar</derivirana_varijabla>
  </DomainObject.Predmet.ProtustrankaFormatedWithAdress>
  <DomainObject.Predmet.ProtustrankaFormatedWithAdressOIB>
    <izvorni_sadrzaj> GERES d.o.o. TAR, OIB 90844109566, Frata 1/a, 52465 Tar</izvorni_sadrzaj>
    <derivirana_varijabla naziv="DomainObject.Predmet.ProtustrankaFormatedWithAdressOIB_1"> GERES d.o.o. TAR, OIB 90844109566, Frata 1/a, 52465 Tar</derivirana_varijabla>
  </DomainObject.Predmet.ProtustrankaFormatedWithAdressOIB>
  <DomainObject.Predmet.ProtustrankaWithAdress>
    <izvorni_sadrzaj>GERES d.o.o. TAR Frata 1/a, 52465 Tar</izvorni_sadrzaj>
    <derivirana_varijabla naziv="DomainObject.Predmet.ProtustrankaWithAdress_1">GERES d.o.o. TAR Frata 1/a, 52465 Tar</derivirana_varijabla>
  </DomainObject.Predmet.ProtustrankaWithAdress>
  <DomainObject.Predmet.ProtustrankaWithAdressOIB>
    <izvorni_sadrzaj>GERES d.o.o. TAR, OIB 90844109566, Frata 1/a, 52465 Tar</izvorni_sadrzaj>
    <derivirana_varijabla naziv="DomainObject.Predmet.ProtustrankaWithAdressOIB_1">GERES d.o.o. TAR, OIB 90844109566, Frata 1/a, 52465 Tar</derivirana_varijabla>
  </DomainObject.Predmet.ProtustrankaWithAdressOIB>
  <DomainObject.Predmet.ProtustrankaNazivFormated>
    <izvorni_sadrzaj>GERES d.o.o. TAR</izvorni_sadrzaj>
    <derivirana_varijabla naziv="DomainObject.Predmet.ProtustrankaNazivFormated_1">GERES d.o.o. TAR</derivirana_varijabla>
  </DomainObject.Predmet.ProtustrankaNazivFormated>
  <DomainObject.Predmet.ProtustrankaNazivFormatedOIB>
    <izvorni_sadrzaj>GERES d.o.o. TAR, OIB 90844109566</izvorni_sadrzaj>
    <derivirana_varijabla naziv="DomainObject.Predmet.ProtustrankaNazivFormatedOIB_1">GERES d.o.o. TAR, OIB 90844109566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3108.87</izvorni_sadrzaj>
    <derivirana_varijabla naziv="DomainObject.Predmet.TrenutnaVrijednost_1">3108.87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GERES d.o.o. TAR</item>
    </izvorni_sadrzaj>
    <derivirana_varijabla naziv="DomainObject.Predmet.ProtuStrankaListFormated_1">
      <item>GERES d.o.o. TAR</item>
    </derivirana_varijabla>
  </DomainObject.Predmet.ProtuStrankaListFormated>
  <DomainObject.Predmet.ProtuStrankaListFormatedOIB>
    <izvorni_sadrzaj>
      <item>GERES d.o.o. TAR, OIB 90844109566</item>
    </izvorni_sadrzaj>
    <derivirana_varijabla naziv="DomainObject.Predmet.ProtuStrankaListFormatedOIB_1">
      <item>GERES d.o.o. TAR, OIB 90844109566</item>
    </derivirana_varijabla>
  </DomainObject.Predmet.ProtuStrankaListFormatedOIB>
  <DomainObject.Predmet.ProtuStrankaListFormatedWithAdress>
    <izvorni_sadrzaj>
      <item>GERES d.o.o. TAR, Frata 1/a, 52465 Tar</item>
    </izvorni_sadrzaj>
    <derivirana_varijabla naziv="DomainObject.Predmet.ProtuStrankaListFormatedWithAdress_1">
      <item>GERES d.o.o. TAR, Frata 1/a, 52465 Tar</item>
    </derivirana_varijabla>
  </DomainObject.Predmet.ProtuStrankaListFormatedWithAdress>
  <DomainObject.Predmet.ProtuStrankaListFormatedWithAdressOIB>
    <izvorni_sadrzaj>
      <item>GERES d.o.o. TAR, OIB 90844109566, Frata 1/a, 52465 Tar</item>
    </izvorni_sadrzaj>
    <derivirana_varijabla naziv="DomainObject.Predmet.ProtuStrankaListFormatedWithAdressOIB_1">
      <item>GERES d.o.o. TAR, OIB 90844109566, Frata 1/a, 52465 Tar</item>
    </derivirana_varijabla>
  </DomainObject.Predmet.ProtuStrankaListFormatedWithAdressOIB>
  <DomainObject.Predmet.ProtuStrankaListNazivFormated>
    <izvorni_sadrzaj>
      <item>GERES d.o.o. TAR</item>
    </izvorni_sadrzaj>
    <derivirana_varijabla naziv="DomainObject.Predmet.ProtuStrankaListNazivFormated_1">
      <item>GERES d.o.o. TAR</item>
    </derivirana_varijabla>
  </DomainObject.Predmet.ProtuStrankaListNazivFormated>
  <DomainObject.Predmet.ProtuStrankaListNazivFormatedOIB>
    <izvorni_sadrzaj>
      <item>GERES d.o.o. TAR, OIB 90844109566</item>
    </izvorni_sadrzaj>
    <derivirana_varijabla naziv="DomainObject.Predmet.ProtuStrankaListNazivFormatedOIB_1">
      <item>GERES d.o.o. TAR, OIB 90844109566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GERES d.o.o. TAR</izvorni_sadrzaj>
    <derivirana_varijabla naziv="DomainObject.Predmet.ProtustrankaIDrugi_1">GERES d.o.o. TAR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GERES d.o.o. TAR, OIB 90844109566, Frata 1/a, 52465 Tar</izvorni_sadrzaj>
    <derivirana_varijabla naziv="DomainObject.Predmet.ProtustrankaIDrugiAdressOIB_1">GERES d.o.o. TAR, OIB 90844109566, Frata 1/a,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GERES d.o.o. TAR</item>
    </izvorni_sadrzaj>
    <derivirana_varijabla naziv="DomainObject.Predmet.SudioniciListNaziv_1">
      <item>FINANCIJSKA AGENCIJA, RC RIJEKA, PODRUŽNICA PULA, PULA</item>
      <item>GERES d.o.o. TAR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GERES d.o.o. TAR, OIB 90844109566, Frata 1/a,52465 Tar</item>
    </izvorni_sadrzaj>
    <derivirana_varijabla naziv="DomainObject.Predmet.SudioniciListAdressOIB_1">
      <item>FINANCIJSKA AGENCIJA, RC RIJEKA, PODRUŽNICA PULA, PULA, OIB 85821130368, Giardini 5,52100 Pula</item>
      <item>GERES d.o.o. TAR, OIB 90844109566, Frata 1/a,52465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90844109566</item>
    </izvorni_sadrzaj>
    <derivirana_varijabla naziv="DomainObject.Predmet.SudioniciListNazivOIB_1">
      <item>, OIB 85821130368</item>
      <item>, OIB 90844109566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3025</properties:Characters>
  <properties:Lines>83</properties:Lines>
  <properties:Paragraphs>30</properties:Paragraphs>
  <properties:TotalTime>7</properties:TotalTime>
  <properties:ScaleCrop>false</properties:ScaleCrop>
  <properties:LinksUpToDate>false</properties:LinksUpToDate>
  <properties:CharactersWithSpaces>3621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2016-03-23T10:55:00Z</dcterms:created>
  <dc:creator>Mihaela Kaligari</dc:creator>
  <dc:description/>
  <cp:keywords/>
  <cp:lastModifiedBy>Lorena Paris Aničić</cp:lastModifiedBy>
  <dcterms:modified xmlns:xsi="http://www.w3.org/2001/XMLSchema-instance" xsi:type="dcterms:W3CDTF">2016-03-30T11:25:00Z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