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9ad9" w14:paraId="70e9ad9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081B23">
        <w:t>5</w:t>
      </w:r>
      <w:r w:rsidR="008C6570">
        <w:t>04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8C6570">
        <w:t xml:space="preserve">OIB 85821130368 </w:t>
      </w:r>
      <w:r>
        <w:t>za provedbom skraćenog stečajnog postupka nad dužnikom</w:t>
      </w:r>
      <w:r w:rsidR="008C6570">
        <w:t xml:space="preserve"> FELBER d.o.o. za proizvodnju i trgovinu, Zagreb, </w:t>
      </w:r>
      <w:proofErr w:type="spellStart"/>
      <w:r w:rsidR="008C6570">
        <w:t>Jagnjeđe</w:t>
      </w:r>
      <w:proofErr w:type="spellEnd"/>
      <w:r w:rsidR="008C6570">
        <w:t xml:space="preserve"> 11A, OIB 24460510622, MBS 080704852</w:t>
      </w:r>
      <w:r w:rsidR="00332709">
        <w:t xml:space="preserve">, dana 31.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8C6570">
        <w:t xml:space="preserve">FELBER d.o.o. za proizvodnju i trgovinu, Zagreb, </w:t>
      </w:r>
      <w:proofErr w:type="spellStart"/>
      <w:r w:rsidR="008C6570">
        <w:t>Jagnjeđe</w:t>
      </w:r>
      <w:proofErr w:type="spellEnd"/>
      <w:r w:rsidR="008C6570">
        <w:t xml:space="preserve"> 11A, OIB 24460510622, MBS 080704852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8C6570">
        <w:t xml:space="preserve">Nikola Bojanić iz Osijeka, Bračka 179, OIB </w:t>
      </w:r>
      <w:r w:rsidR="004460B0">
        <w:t xml:space="preserve"> 32886956915.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8C6570">
        <w:t xml:space="preserve">FELBER d.o.o. za proizvodnju i trgovinu, Zagreb, </w:t>
      </w:r>
      <w:proofErr w:type="spellStart"/>
      <w:r w:rsidR="008C6570">
        <w:t>Jagnjeđe</w:t>
      </w:r>
      <w:proofErr w:type="spellEnd"/>
      <w:r w:rsidR="008C6570">
        <w:t xml:space="preserve"> 11A, OIB 24460510622, MBS 080704852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8C6570">
        <w:t xml:space="preserve">23. lipnja </w:t>
      </w:r>
      <w:r w:rsidR="00081B23">
        <w:t>2</w:t>
      </w:r>
      <w:r>
        <w:t xml:space="preserve">016. zahtjev za provedbu skraćenog stečajnog postupka nad dužnikom </w:t>
      </w:r>
      <w:r w:rsidR="008C6570">
        <w:t xml:space="preserve">FELBER d.o.o.  OIB 24460510622, sa sjedištem u </w:t>
      </w:r>
      <w:proofErr w:type="spellStart"/>
      <w:r w:rsidR="008C6570">
        <w:t>Jagnjeđe</w:t>
      </w:r>
      <w:proofErr w:type="spellEnd"/>
      <w:r w:rsidR="008C6570">
        <w:t xml:space="preserve"> 11A</w:t>
      </w:r>
      <w:r w:rsidR="004460B0">
        <w:t>, Zagreb</w:t>
      </w:r>
      <w:r w:rsidR="00081B23">
        <w:t>.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081B23">
        <w:t>5</w:t>
      </w:r>
      <w:r w:rsidR="004460B0">
        <w:t>04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1B23">
        <w:t>31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sectPr w:rsidSect="00595F9B" w:rsidR="002C7D0A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50C" w:rsidP="00C02BFE" w:rsidR="00FB150C">
      <w:r>
        <w:separator/>
      </w:r>
    </w:p>
  </w:endnote>
  <w:endnote w:id="0" w:type="continuationSeparator">
    <w:p w:rsidRDefault="00FB150C" w:rsidP="00C02BFE" w:rsidR="00FB1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50C" w:rsidP="00C02BFE" w:rsidR="00FB150C">
      <w:r>
        <w:separator/>
      </w:r>
    </w:p>
  </w:footnote>
  <w:footnote w:id="0" w:type="continuationSeparator">
    <w:p w:rsidRDefault="00FB150C" w:rsidP="00C02BFE" w:rsidR="00FB1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081B23">
      <w:t>5</w:t>
    </w:r>
    <w:r w:rsidR="004460B0">
      <w:t>04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460B0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86ACB"/>
    <w:rsid w:val="00896E37"/>
    <w:rsid w:val="008A21DB"/>
    <w:rsid w:val="008C1F00"/>
    <w:rsid w:val="008C657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193D"/>
    <w:rsid w:val="009C3D31"/>
    <w:rsid w:val="009C58CD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150C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8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8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8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8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5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8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8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8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8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2504</izvorni_sadrzaj>
    <derivirana_varijabla naziv="DomainObject.Predmet.Broj_1">2504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St-2504/2016</izvorni_sadrzaj>
    <derivirana_varijabla naziv="DomainObject.Predmet.OznakaBroj_1">St-2504/2016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FELBER d.o.o.</izvorni_sadrzaj>
    <derivirana_varijabla naziv="DomainObject.Predmet.ProtustrankaFormated_1">  FELBER d.o.o.</derivirana_varijabla>
  </DomainObject.Predmet.ProtustrankaFormated>
  <DomainObject.Predmet.ProtustrankaFormatedOIB>
    <izvorni_sadrzaj>  FELBER d.o.o., OIB 24460510622</izvorni_sadrzaj>
    <derivirana_varijabla naziv="DomainObject.Predmet.ProtustrankaFormatedOIB_1">  FELBER d.o.o., OIB 24460510622</derivirana_varijabla>
  </DomainObject.Predmet.ProtustrankaFormatedOIB>
  <DomainObject.Predmet.ProtustrankaFormatedWithAdress>
    <izvorni_sadrzaj> FELBER d.o.o., Jagnjeđe 11A, 10000 Zagreb</izvorni_sadrzaj>
    <derivirana_varijabla naziv="DomainObject.Predmet.ProtustrankaFormatedWithAdress_1"> FELBER d.o.o., Jagnjeđe 11A, 10000 Zagreb</derivirana_varijabla>
  </DomainObject.Predmet.ProtustrankaFormatedWithAdress>
  <DomainObject.Predmet.ProtustrankaFormatedWithAdressOIB>
    <izvorni_sadrzaj> FELBER d.o.o., OIB 24460510622, Jagnjeđe 11A, 10000 Zagreb</izvorni_sadrzaj>
    <derivirana_varijabla naziv="DomainObject.Predmet.ProtustrankaFormatedWithAdressOIB_1"> FELBER d.o.o., OIB 24460510622, Jagnjeđe 11A, 10000 Zagreb</derivirana_varijabla>
  </DomainObject.Predmet.ProtustrankaFormatedWithAdressOIB>
  <DomainObject.Predmet.ProtustrankaWithAdress>
    <izvorni_sadrzaj>FELBER d.o.o. Jagnjeđe 11A, 10000 Zagreb</izvorni_sadrzaj>
    <derivirana_varijabla naziv="DomainObject.Predmet.ProtustrankaWithAdress_1">FELBER d.o.o. Jagnjeđe 11A, 10000 Zagreb</derivirana_varijabla>
  </DomainObject.Predmet.ProtustrankaWithAdress>
  <DomainObject.Predmet.ProtustrankaWithAdressOIB>
    <izvorni_sadrzaj>FELBER d.o.o., OIB 24460510622, Jagnjeđe 11A, 10000 Zagreb</izvorni_sadrzaj>
    <derivirana_varijabla naziv="DomainObject.Predmet.ProtustrankaWithAdressOIB_1">FELBER d.o.o., OIB 24460510622, Jagnjeđe 11A, 10000 Zagreb</derivirana_varijabla>
  </DomainObject.Predmet.ProtustrankaWithAdressOIB>
  <DomainObject.Predmet.ProtustrankaNazivFormated>
    <izvorni_sadrzaj>FELBER d.o.o.</izvorni_sadrzaj>
    <derivirana_varijabla naziv="DomainObject.Predmet.ProtustrankaNazivFormated_1">FELBER d.o.o.</derivirana_varijabla>
  </DomainObject.Predmet.ProtustrankaNazivFormated>
  <DomainObject.Predmet.ProtustrankaNazivFormatedOIB>
    <izvorni_sadrzaj>FELBER d.o.o., OIB 24460510622</izvorni_sadrzaj>
    <derivirana_varijabla naziv="DomainObject.Predmet.ProtustrankaNazivFormatedOIB_1">FELBER d.o.o., OIB 24460510622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FELBER d.o.o.</item>
    </izvorni_sadrzaj>
    <derivirana_varijabla naziv="DomainObject.Predmet.ProtuStrankaListFormated_1">
      <item>FELBER d.o.o.</item>
    </derivirana_varijabla>
  </DomainObject.Predmet.ProtuStrankaListFormated>
  <DomainObject.Predmet.ProtuStrankaListFormatedOIB>
    <izvorni_sadrzaj>
      <item>FELBER d.o.o., OIB 24460510622</item>
    </izvorni_sadrzaj>
    <derivirana_varijabla naziv="DomainObject.Predmet.ProtuStrankaListFormatedOIB_1">
      <item>FELBER d.o.o., OIB 24460510622</item>
    </derivirana_varijabla>
  </DomainObject.Predmet.ProtuStrankaListFormatedOIB>
  <DomainObject.Predmet.ProtuStrankaListFormatedWithAdress>
    <izvorni_sadrzaj>
      <item>FELBER d.o.o., Jagnjeđe 11A, 10000 Zagreb</item>
    </izvorni_sadrzaj>
    <derivirana_varijabla naziv="DomainObject.Predmet.ProtuStrankaListFormatedWithAdress_1">
      <item>FELBER d.o.o., Jagnjeđe 11A, 10000 Zagreb</item>
    </derivirana_varijabla>
  </DomainObject.Predmet.ProtuStrankaListFormatedWithAdress>
  <DomainObject.Predmet.ProtuStrankaListFormatedWithAdressOIB>
    <izvorni_sadrzaj>
      <item>FELBER d.o.o., OIB 24460510622, Jagnjeđe 11A, 10000 Zagreb</item>
    </izvorni_sadrzaj>
    <derivirana_varijabla naziv="DomainObject.Predmet.ProtuStrankaListFormatedWithAdressOIB_1">
      <item>FELBER d.o.o., OIB 24460510622, Jagnjeđe 11A, 10000 Zagreb</item>
    </derivirana_varijabla>
  </DomainObject.Predmet.ProtuStrankaListFormatedWithAdressOIB>
  <DomainObject.Predmet.ProtuStrankaListNazivFormated>
    <izvorni_sadrzaj>
      <item>FELBER d.o.o.</item>
    </izvorni_sadrzaj>
    <derivirana_varijabla naziv="DomainObject.Predmet.ProtuStrankaListNazivFormated_1">
      <item>FELBER d.o.o.</item>
    </derivirana_varijabla>
  </DomainObject.Predmet.ProtuStrankaListNazivFormated>
  <DomainObject.Predmet.ProtuStrankaListNazivFormatedOIB>
    <izvorni_sadrzaj>
      <item>FELBER d.o.o., OIB 24460510622</item>
    </izvorni_sadrzaj>
    <derivirana_varijabla naziv="DomainObject.Predmet.ProtuStrankaListNazivFormatedOIB_1">
      <item>FELBER d.o.o., OIB 24460510622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FELBER d.o.o.</izvorni_sadrzaj>
    <derivirana_varijabla naziv="DomainObject.Predmet.ProtustrankaIDrugi_1">FELBER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FELBER d.o.o., OIB 24460510622, Jagnjeđe 11A, 10000 Zagreb</izvorni_sadrzaj>
    <derivirana_varijabla naziv="DomainObject.Predmet.ProtustrankaIDrugiAdressOIB_1">FELBER d.o.o., OIB 24460510622, Jagnjeđe 11A,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FELBER d.o.o.</item>
      <item>FINA Regionalni centar Zagreb</item>
    </izvorni_sadrzaj>
    <derivirana_varijabla naziv="DomainObject.Predmet.SudioniciListNaziv_1">
      <item>FELBER d.o.o.</item>
      <item>FINA Regionalni centar Zagreb</item>
    </derivirana_varijabla>
  </DomainObject.Predmet.SudioniciListNaziv>
  <DomainObject.Predmet.SudioniciListAdressOIB>
    <izvorni_sadrzaj>
      <item>FELBER d.o.o., OIB 24460510622, Jagnjeđe 11A,10000 Zagreb</item>
      <item>FINA Regionalni centar Zagreb, OIB 85821130368, Trg svibanjskih žrtava 1995. br. 1,10000 Zagreb</item>
    </izvorni_sadrzaj>
    <derivirana_varijabla naziv="DomainObject.Predmet.SudioniciListAdressOIB_1">
      <item>FELBER d.o.o., OIB 24460510622, Jagnjeđe 11A,10000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24460510622</item>
      <item>, OIB 85821130368</item>
    </izvorni_sadrzaj>
    <derivirana_varijabla naziv="DomainObject.Predmet.SudioniciListNazivOIB_1">
      <item>, OIB 24460510622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2B2340-A63D-429C-8C2D-C6F791B9CA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2306</properties:Characters>
  <properties:Lines>88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2017-01-31T11:54:00Z</dcterms:created>
  <dc:creator>Darija Miličević</dc:creator>
  <cp:lastModifiedBy>Darija Miličević</cp:lastModifiedBy>
  <cp:lastPrinted>2017-01-31T11:53:00Z</cp:lastPrinted>
  <dcterms:modified xmlns:xsi="http://www.w3.org/2001/XMLSchema-instance" xsi:type="dcterms:W3CDTF">2017-01-31T12:18:00Z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