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e2770" w14:paraId="04e2770" w:rsidRDefault="0033039D" w:rsidP="00910611" w:rsidR="0033039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39D" w:rsidP="00844874" w:rsidR="0033039D" w:rsidRPr="00844874">
      <w:r>
        <w:rPr>
          <w:rFonts w:eastAsia="MS Mincho"/>
        </w:rPr>
        <w:t xml:space="preserve">  </w:t>
      </w:r>
      <w:r w:rsidRPr="00844874">
        <w:rPr>
          <w:rFonts w:eastAsia="MS Mincho"/>
        </w:rPr>
        <w:t>R</w:t>
      </w:r>
      <w:r>
        <w:rPr>
          <w:rFonts w:eastAsia="MS Mincho"/>
        </w:rPr>
        <w:t>epublika Hrvatska</w:t>
      </w:r>
    </w:p>
    <w:p w:rsidRDefault="0033039D" w:rsidP="00844874" w:rsidR="0033039D" w:rsidRPr="00844874">
      <w:r>
        <w:rPr>
          <w:rFonts w:eastAsia="MS Mincho"/>
        </w:rPr>
        <w:t>Trgovački sud u Rijeci</w:t>
      </w:r>
    </w:p>
    <w:p w:rsidRDefault="0033039D" w:rsidP="00844874" w:rsidR="0033039D" w:rsidRPr="00844874">
      <w:pPr>
        <w:rPr>
          <w:rFonts w:eastAsia="MS Mincho"/>
        </w:rPr>
      </w:pPr>
      <w:r>
        <w:rPr>
          <w:rFonts w:eastAsia="MS Mincho"/>
        </w:rPr>
        <w:t xml:space="preserve"> </w:t>
      </w:r>
      <w:r w:rsidRPr="00844874">
        <w:rPr>
          <w:rFonts w:eastAsia="MS Mincho"/>
        </w:rPr>
        <w:t>Rijeka, Zadarska 1 i 3</w:t>
      </w:r>
    </w:p>
    <w:p w:rsidRDefault="00FF5312" w:rsidP="00A74730" w:rsidR="00FF5312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4C17BA">
        <w:t>1</w:t>
      </w:r>
      <w:r w:rsidR="00A94E4D">
        <w:t>1</w:t>
      </w:r>
      <w:r w:rsidRPr="00A94E4D">
        <w:t xml:space="preserve"> St-</w:t>
      </w:r>
      <w:r w:rsidR="004C17BA">
        <w:t>6</w:t>
      </w:r>
      <w:r w:rsidR="006426F1">
        <w:t>77</w:t>
      </w:r>
      <w:r w:rsidRPr="00A94E4D">
        <w:t>/1</w:t>
      </w:r>
      <w:r w:rsidR="004C17BA">
        <w:t>7</w:t>
      </w:r>
      <w:r w:rsidRPr="00A94E4D">
        <w:t>, temeljem odredbe čl.</w:t>
      </w:r>
      <w:r w:rsidR="00A94E4D">
        <w:t xml:space="preserve"> </w:t>
      </w:r>
      <w:r w:rsidRPr="00A94E4D">
        <w:t>430. Stečajnog zakona (N</w:t>
      </w:r>
      <w:r w:rsidR="00A94E4D">
        <w:t>arodne novine broj</w:t>
      </w:r>
      <w:r w:rsidRPr="00A94E4D">
        <w:t xml:space="preserve"> 71/15), </w:t>
      </w:r>
      <w:r w:rsidR="004C17BA">
        <w:t>6</w:t>
      </w:r>
      <w:r w:rsidRPr="00A94E4D">
        <w:t xml:space="preserve">. </w:t>
      </w:r>
      <w:r w:rsidR="008A57B5">
        <w:t xml:space="preserve">veljače </w:t>
      </w:r>
      <w:r w:rsidRPr="00A94E4D">
        <w:t>201</w:t>
      </w:r>
      <w:r w:rsidR="008A57B5">
        <w:t>8</w:t>
      </w:r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FE567A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>Za dužnika</w:t>
      </w:r>
      <w:r w:rsidR="00983335" w:rsidRPr="00FE567A">
        <w:rPr>
          <w:bCs/>
        </w:rPr>
        <w:t xml:space="preserve"> – trgovačko društvo</w:t>
      </w:r>
      <w:r w:rsidRPr="00FE567A">
        <w:rPr>
          <w:bCs/>
        </w:rPr>
        <w:t xml:space="preserve"> </w:t>
      </w:r>
      <w:r w:rsidR="006426F1">
        <w:t xml:space="preserve">TERMINAL RIJEKA </w:t>
      </w:r>
      <w:r w:rsidR="00F672A0">
        <w:t xml:space="preserve">d.o.o. </w:t>
      </w:r>
      <w:r w:rsidR="006426F1">
        <w:t xml:space="preserve">Rijeka </w:t>
      </w:r>
      <w:r w:rsidR="004C17BA">
        <w:t>(OIB:</w:t>
      </w:r>
      <w:r w:rsidR="006426F1">
        <w:t>33615006641</w:t>
      </w:r>
      <w:r w:rsidR="00F672A0">
        <w:t xml:space="preserve">), </w:t>
      </w:r>
      <w:r w:rsidR="006426F1">
        <w:t>Corrada Ilijassicha 9</w:t>
      </w:r>
      <w:r w:rsidR="00FE567A">
        <w:t>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r w:rsidR="006F3264">
        <w:t>6</w:t>
      </w:r>
      <w:r w:rsidR="00807E02">
        <w:t xml:space="preserve">. </w:t>
      </w:r>
      <w:r w:rsidR="006F3264">
        <w:t xml:space="preserve">studenog </w:t>
      </w:r>
      <w:r w:rsidR="00D76AC5">
        <w:t>2</w:t>
      </w:r>
      <w:r w:rsidR="00A94E4D">
        <w:t>01</w:t>
      </w:r>
      <w:r w:rsidR="00F672A0">
        <w:t>7</w:t>
      </w:r>
      <w:r w:rsidRPr="00A94E4D">
        <w:t xml:space="preserve">. iznosi </w:t>
      </w:r>
      <w:r w:rsidR="006F3264">
        <w:t>6</w:t>
      </w:r>
      <w:r w:rsidR="00983335">
        <w:t>.</w:t>
      </w:r>
      <w:r w:rsidR="006F3264">
        <w:t>484</w:t>
      </w:r>
      <w:r w:rsidR="004C17BA">
        <w:t>,</w:t>
      </w:r>
      <w:r w:rsidR="006F3264">
        <w:t>87</w:t>
      </w:r>
      <w:r w:rsidR="004C17BA">
        <w:t xml:space="preserve"> </w:t>
      </w:r>
      <w:r w:rsidRPr="00A94E4D">
        <w:t>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 xml:space="preserve">U Rijeci, </w:t>
      </w:r>
      <w:r w:rsidR="000F5C12">
        <w:t>6</w:t>
      </w:r>
      <w:r w:rsidRPr="00A94E4D">
        <w:t xml:space="preserve">. </w:t>
      </w:r>
      <w:r w:rsidR="00A86BF5">
        <w:t xml:space="preserve">veljače </w:t>
      </w:r>
      <w:r w:rsidR="002E1EFF">
        <w:t>201</w:t>
      </w:r>
      <w:r w:rsidR="00A86BF5">
        <w:t>8</w:t>
      </w:r>
      <w:r w:rsidRPr="00A94E4D">
        <w:t xml:space="preserve">. </w:t>
      </w:r>
    </w:p>
    <w:p w:rsidRDefault="00A74730" w:rsidP="00873E52" w:rsidR="002E1EFF" w:rsidRPr="002E1EFF">
      <w:pPr>
        <w:ind w:left="5954"/>
        <w:jc w:val="center"/>
      </w:pPr>
      <w:r w:rsidRPr="00A94E4D">
        <w:tab/>
      </w:r>
      <w:r w:rsidRPr="00A94E4D">
        <w:tab/>
      </w:r>
      <w:r w:rsidR="00873E52">
        <w:tab/>
        <w:t xml:space="preserve">                 </w:t>
      </w:r>
      <w:r w:rsidR="000F5C12">
        <w:t xml:space="preserve">Sudac </w:t>
      </w:r>
    </w:p>
    <w:p w:rsidRDefault="00873E52" w:rsidP="00873E52" w:rsidR="002E1EFF" w:rsidRPr="002E1EFF">
      <w:pPr>
        <w:overflowPunct w:val="false"/>
        <w:autoSpaceDE w:val="false"/>
        <w:autoSpaceDN w:val="false"/>
        <w:adjustRightInd w:val="false"/>
        <w:ind w:left="5670"/>
        <w:jc w:val="center"/>
      </w:pPr>
      <w:r>
        <w:t xml:space="preserve">     </w:t>
      </w:r>
      <w:r w:rsidR="000F5C12">
        <w:t>Željka Štrk-Vozila</w:t>
      </w:r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60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U Rijeci, </w:t>
      </w:r>
      <w:r w:rsidR="00DF520D">
        <w:rPr>
          <w:sz w:val="20"/>
          <w:szCs w:val="20"/>
        </w:rPr>
        <w:t>6</w:t>
      </w:r>
      <w:r w:rsidRPr="00520908">
        <w:rPr>
          <w:sz w:val="20"/>
          <w:szCs w:val="20"/>
        </w:rPr>
        <w:t>.</w:t>
      </w:r>
      <w:r w:rsidR="00A86BF5">
        <w:rPr>
          <w:sz w:val="20"/>
          <w:szCs w:val="20"/>
        </w:rPr>
        <w:t>2</w:t>
      </w:r>
      <w:r w:rsidRPr="00520908">
        <w:rPr>
          <w:sz w:val="20"/>
          <w:szCs w:val="20"/>
        </w:rPr>
        <w:t>.201</w:t>
      </w:r>
      <w:r w:rsidR="00A86BF5">
        <w:rPr>
          <w:sz w:val="20"/>
          <w:szCs w:val="20"/>
        </w:rPr>
        <w:t>8</w:t>
      </w:r>
      <w:r w:rsidRPr="00520908">
        <w:rPr>
          <w:sz w:val="20"/>
          <w:szCs w:val="20"/>
        </w:rPr>
        <w:t>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Sud</w:t>
      </w:r>
      <w:r w:rsidR="009446BB">
        <w:rPr>
          <w:sz w:val="20"/>
          <w:szCs w:val="20"/>
        </w:rPr>
        <w:t xml:space="preserve">ac </w:t>
      </w:r>
    </w:p>
    <w:p w:rsidRDefault="009446BB" w:rsidP="004D16FE" w:rsidR="004D16FE" w:rsidRPr="00520908">
      <w:pPr>
        <w:ind w:left="6372"/>
        <w:jc w:val="center"/>
        <w:rPr>
          <w:sz w:val="20"/>
          <w:szCs w:val="20"/>
        </w:rPr>
      </w:pPr>
      <w:r>
        <w:rPr>
          <w:sz w:val="20"/>
          <w:szCs w:val="20"/>
        </w:rPr>
        <w:t>Željka Štrk-Vozila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F6E" w:rsidP="00A34165" w:rsidR="00D26F6E">
      <w:r>
        <w:separator/>
      </w:r>
    </w:p>
  </w:endnote>
  <w:endnote w:id="0" w:type="continuationSeparator">
    <w:p w:rsidRDefault="00D26F6E" w:rsidP="00A34165" w:rsidR="00D26F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F6E" w:rsidP="00A34165" w:rsidR="00D26F6E">
      <w:r>
        <w:separator/>
      </w:r>
    </w:p>
  </w:footnote>
  <w:footnote w:id="0" w:type="continuationSeparator">
    <w:p w:rsidRDefault="00D26F6E" w:rsidP="00A34165" w:rsidR="00D26F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 xml:space="preserve">Poslovni broj: </w:t>
    </w:r>
    <w:r w:rsidR="004C17BA">
      <w:t>11</w:t>
    </w:r>
    <w:r>
      <w:t xml:space="preserve"> St-</w:t>
    </w:r>
    <w:r w:rsidR="004C17BA">
      <w:t>6</w:t>
    </w:r>
    <w:r w:rsidR="006426F1">
      <w:t>77</w:t>
    </w:r>
    <w:r w:rsidR="008A57B5">
      <w:t>/</w:t>
    </w:r>
    <w:r>
      <w:t>201</w:t>
    </w:r>
    <w:r w:rsidR="004C17BA">
      <w:t>7</w:t>
    </w:r>
    <w:r>
      <w:t>-</w:t>
    </w:r>
    <w:r w:rsidR="004C17B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05D22"/>
    <w:rsid w:val="000140B3"/>
    <w:rsid w:val="00020CF3"/>
    <w:rsid w:val="00021A95"/>
    <w:rsid w:val="00040E4F"/>
    <w:rsid w:val="000600D3"/>
    <w:rsid w:val="00070E6F"/>
    <w:rsid w:val="000760D5"/>
    <w:rsid w:val="000A7171"/>
    <w:rsid w:val="000B3943"/>
    <w:rsid w:val="000F2DEB"/>
    <w:rsid w:val="000F5C12"/>
    <w:rsid w:val="000F7D5E"/>
    <w:rsid w:val="00111307"/>
    <w:rsid w:val="001115B3"/>
    <w:rsid w:val="0012780A"/>
    <w:rsid w:val="0014331C"/>
    <w:rsid w:val="00144D5B"/>
    <w:rsid w:val="00153BA1"/>
    <w:rsid w:val="0015539E"/>
    <w:rsid w:val="00167508"/>
    <w:rsid w:val="001A2D9E"/>
    <w:rsid w:val="001A4AEF"/>
    <w:rsid w:val="001A7646"/>
    <w:rsid w:val="001F1915"/>
    <w:rsid w:val="00203836"/>
    <w:rsid w:val="002117E8"/>
    <w:rsid w:val="00224BE3"/>
    <w:rsid w:val="00231432"/>
    <w:rsid w:val="00231B8B"/>
    <w:rsid w:val="00234AC4"/>
    <w:rsid w:val="0024509C"/>
    <w:rsid w:val="00253D50"/>
    <w:rsid w:val="00284C72"/>
    <w:rsid w:val="0028783F"/>
    <w:rsid w:val="002D1D1A"/>
    <w:rsid w:val="002D6ED5"/>
    <w:rsid w:val="002D73B2"/>
    <w:rsid w:val="002E1EFF"/>
    <w:rsid w:val="002E3D55"/>
    <w:rsid w:val="002E5CF5"/>
    <w:rsid w:val="002F06CC"/>
    <w:rsid w:val="002F7FB1"/>
    <w:rsid w:val="002F7FD4"/>
    <w:rsid w:val="00302B86"/>
    <w:rsid w:val="00321EE7"/>
    <w:rsid w:val="00322DB7"/>
    <w:rsid w:val="0032672B"/>
    <w:rsid w:val="0033039D"/>
    <w:rsid w:val="003407B0"/>
    <w:rsid w:val="003506CF"/>
    <w:rsid w:val="00352CEE"/>
    <w:rsid w:val="003773B8"/>
    <w:rsid w:val="003873BB"/>
    <w:rsid w:val="003905E1"/>
    <w:rsid w:val="0039103C"/>
    <w:rsid w:val="003D3538"/>
    <w:rsid w:val="003D4E7A"/>
    <w:rsid w:val="003F4AF8"/>
    <w:rsid w:val="00403357"/>
    <w:rsid w:val="004039FF"/>
    <w:rsid w:val="004128A8"/>
    <w:rsid w:val="00431A17"/>
    <w:rsid w:val="00436D04"/>
    <w:rsid w:val="0044548C"/>
    <w:rsid w:val="00466E58"/>
    <w:rsid w:val="004C17BA"/>
    <w:rsid w:val="004D16FE"/>
    <w:rsid w:val="004D19A9"/>
    <w:rsid w:val="004D543B"/>
    <w:rsid w:val="004E2F53"/>
    <w:rsid w:val="004E7544"/>
    <w:rsid w:val="004F00E9"/>
    <w:rsid w:val="004F0EA3"/>
    <w:rsid w:val="004F3206"/>
    <w:rsid w:val="00516A92"/>
    <w:rsid w:val="00520908"/>
    <w:rsid w:val="00525435"/>
    <w:rsid w:val="0053576D"/>
    <w:rsid w:val="00540277"/>
    <w:rsid w:val="005606DB"/>
    <w:rsid w:val="00563899"/>
    <w:rsid w:val="00593C54"/>
    <w:rsid w:val="005A76AF"/>
    <w:rsid w:val="005A775A"/>
    <w:rsid w:val="005C38A0"/>
    <w:rsid w:val="005E5389"/>
    <w:rsid w:val="005F72A4"/>
    <w:rsid w:val="00600213"/>
    <w:rsid w:val="00603685"/>
    <w:rsid w:val="0060476B"/>
    <w:rsid w:val="00606542"/>
    <w:rsid w:val="00616E9B"/>
    <w:rsid w:val="0062130B"/>
    <w:rsid w:val="006256EC"/>
    <w:rsid w:val="00633496"/>
    <w:rsid w:val="006426F1"/>
    <w:rsid w:val="00646384"/>
    <w:rsid w:val="00651A5A"/>
    <w:rsid w:val="00657A22"/>
    <w:rsid w:val="00662F7A"/>
    <w:rsid w:val="00685B7F"/>
    <w:rsid w:val="00695808"/>
    <w:rsid w:val="006A7310"/>
    <w:rsid w:val="006D407A"/>
    <w:rsid w:val="006D6EC9"/>
    <w:rsid w:val="006E032E"/>
    <w:rsid w:val="006E15CE"/>
    <w:rsid w:val="006F3264"/>
    <w:rsid w:val="006F3D0D"/>
    <w:rsid w:val="00700C49"/>
    <w:rsid w:val="00701902"/>
    <w:rsid w:val="00701A35"/>
    <w:rsid w:val="00724AF5"/>
    <w:rsid w:val="0073234C"/>
    <w:rsid w:val="00735AB1"/>
    <w:rsid w:val="00747457"/>
    <w:rsid w:val="007579CB"/>
    <w:rsid w:val="00783861"/>
    <w:rsid w:val="00797FF7"/>
    <w:rsid w:val="007A5847"/>
    <w:rsid w:val="007B070A"/>
    <w:rsid w:val="007B0EBF"/>
    <w:rsid w:val="007C3BDB"/>
    <w:rsid w:val="007E08D9"/>
    <w:rsid w:val="007E3D43"/>
    <w:rsid w:val="007F364C"/>
    <w:rsid w:val="007F397D"/>
    <w:rsid w:val="00807E02"/>
    <w:rsid w:val="00846BD6"/>
    <w:rsid w:val="00873E52"/>
    <w:rsid w:val="00892BEB"/>
    <w:rsid w:val="008A0387"/>
    <w:rsid w:val="008A57B5"/>
    <w:rsid w:val="008B08C4"/>
    <w:rsid w:val="008C6779"/>
    <w:rsid w:val="008D338A"/>
    <w:rsid w:val="008D6558"/>
    <w:rsid w:val="008E30D3"/>
    <w:rsid w:val="008F1CAE"/>
    <w:rsid w:val="009030FD"/>
    <w:rsid w:val="00913415"/>
    <w:rsid w:val="009446BB"/>
    <w:rsid w:val="009607B2"/>
    <w:rsid w:val="0097598F"/>
    <w:rsid w:val="00983335"/>
    <w:rsid w:val="00990968"/>
    <w:rsid w:val="009A360D"/>
    <w:rsid w:val="009B26D5"/>
    <w:rsid w:val="009C0731"/>
    <w:rsid w:val="009C2D96"/>
    <w:rsid w:val="009E169F"/>
    <w:rsid w:val="00A00236"/>
    <w:rsid w:val="00A061FA"/>
    <w:rsid w:val="00A259ED"/>
    <w:rsid w:val="00A273BA"/>
    <w:rsid w:val="00A34165"/>
    <w:rsid w:val="00A43EA4"/>
    <w:rsid w:val="00A533AC"/>
    <w:rsid w:val="00A74730"/>
    <w:rsid w:val="00A757BD"/>
    <w:rsid w:val="00A85111"/>
    <w:rsid w:val="00A86BF5"/>
    <w:rsid w:val="00A872B4"/>
    <w:rsid w:val="00A94E4D"/>
    <w:rsid w:val="00A97E6B"/>
    <w:rsid w:val="00AA120F"/>
    <w:rsid w:val="00AA5D01"/>
    <w:rsid w:val="00AC6D4E"/>
    <w:rsid w:val="00AC784E"/>
    <w:rsid w:val="00B079E3"/>
    <w:rsid w:val="00B12119"/>
    <w:rsid w:val="00B32559"/>
    <w:rsid w:val="00B62D51"/>
    <w:rsid w:val="00B64C66"/>
    <w:rsid w:val="00BA00AD"/>
    <w:rsid w:val="00BB0BFC"/>
    <w:rsid w:val="00BB79EE"/>
    <w:rsid w:val="00BC4CBF"/>
    <w:rsid w:val="00C07B68"/>
    <w:rsid w:val="00C23DEC"/>
    <w:rsid w:val="00C64BA3"/>
    <w:rsid w:val="00C65B7C"/>
    <w:rsid w:val="00C7229D"/>
    <w:rsid w:val="00CA6554"/>
    <w:rsid w:val="00CA7EA1"/>
    <w:rsid w:val="00CB53E9"/>
    <w:rsid w:val="00CC66B0"/>
    <w:rsid w:val="00CC75DC"/>
    <w:rsid w:val="00CD35C4"/>
    <w:rsid w:val="00CD3718"/>
    <w:rsid w:val="00D0240C"/>
    <w:rsid w:val="00D07909"/>
    <w:rsid w:val="00D116F8"/>
    <w:rsid w:val="00D11EB5"/>
    <w:rsid w:val="00D2182C"/>
    <w:rsid w:val="00D26F6E"/>
    <w:rsid w:val="00D36003"/>
    <w:rsid w:val="00D45A7F"/>
    <w:rsid w:val="00D72B7F"/>
    <w:rsid w:val="00D76AC5"/>
    <w:rsid w:val="00D81FC5"/>
    <w:rsid w:val="00D824B0"/>
    <w:rsid w:val="00D8442C"/>
    <w:rsid w:val="00DA4712"/>
    <w:rsid w:val="00DA6F88"/>
    <w:rsid w:val="00DB602F"/>
    <w:rsid w:val="00DC4BA2"/>
    <w:rsid w:val="00DD3505"/>
    <w:rsid w:val="00DD5FC1"/>
    <w:rsid w:val="00DE363C"/>
    <w:rsid w:val="00DE3AB1"/>
    <w:rsid w:val="00DF2E91"/>
    <w:rsid w:val="00DF520D"/>
    <w:rsid w:val="00DF588D"/>
    <w:rsid w:val="00DF778E"/>
    <w:rsid w:val="00E00B60"/>
    <w:rsid w:val="00E067C6"/>
    <w:rsid w:val="00E13BC3"/>
    <w:rsid w:val="00E165FF"/>
    <w:rsid w:val="00E3793E"/>
    <w:rsid w:val="00E4047B"/>
    <w:rsid w:val="00E422BB"/>
    <w:rsid w:val="00E550C8"/>
    <w:rsid w:val="00E61F4A"/>
    <w:rsid w:val="00E7514B"/>
    <w:rsid w:val="00E90707"/>
    <w:rsid w:val="00E907ED"/>
    <w:rsid w:val="00E96E67"/>
    <w:rsid w:val="00EA6B41"/>
    <w:rsid w:val="00EB11EB"/>
    <w:rsid w:val="00EB4000"/>
    <w:rsid w:val="00EB447D"/>
    <w:rsid w:val="00EB5A7D"/>
    <w:rsid w:val="00F11FCA"/>
    <w:rsid w:val="00F136DA"/>
    <w:rsid w:val="00F15304"/>
    <w:rsid w:val="00F163C2"/>
    <w:rsid w:val="00F342CE"/>
    <w:rsid w:val="00F61EBF"/>
    <w:rsid w:val="00F6487C"/>
    <w:rsid w:val="00F672A0"/>
    <w:rsid w:val="00F7585B"/>
    <w:rsid w:val="00FA1A6E"/>
    <w:rsid w:val="00FA7679"/>
    <w:rsid w:val="00FD580E"/>
    <w:rsid w:val="00FE567A"/>
    <w:rsid w:val="00FF5312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03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03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03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03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03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03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03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03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03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03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</izvorni_sadrzaj>
    <derivirana_varijabla naziv="DomainObject.Predmet.Broj_1">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2017.</izvorni_sadrzaj>
    <derivirana_varijabla naziv="DomainObject.Predmet.DatumOsnivanja_1">14.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St-677/2017</izvorni_sadrzaj>
    <derivirana_varijabla naziv="DomainObject.Predmet.OznakaBroj_1">St-677/2017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TERMINAL RIJEKA d.o.o.</izvorni_sadrzaj>
    <derivirana_varijabla naziv="DomainObject.Predmet.ProtustrankaFormated_1">  TERMINAL RIJEKA d.o.o.</derivirana_varijabla>
  </DomainObject.Predmet.ProtustrankaFormated>
  <DomainObject.Predmet.ProtustrankaFormatedOIB>
    <izvorni_sadrzaj>  TERMINAL RIJEKA d.o.o., OIB 33615006641</izvorni_sadrzaj>
    <derivirana_varijabla naziv="DomainObject.Predmet.ProtustrankaFormatedOIB_1">  TERMINAL RIJEKA d.o.o., OIB 33615006641</derivirana_varijabla>
  </DomainObject.Predmet.ProtustrankaFormatedOIB>
  <DomainObject.Predmet.ProtustrankaFormatedWithAdress>
    <izvorni_sadrzaj> TERMINAL RIJEKA d.o.o., Corrada Ilijassicha 9, 51000 Rijeka</izvorni_sadrzaj>
    <derivirana_varijabla naziv="DomainObject.Predmet.ProtustrankaFormatedWithAdress_1"> TERMINAL RIJEKA d.o.o., Corrada Ilijassicha 9, 51000 Rijeka</derivirana_varijabla>
  </DomainObject.Predmet.ProtustrankaFormatedWithAdress>
  <DomainObject.Predmet.ProtustrankaFormatedWithAdressOIB>
    <izvorni_sadrzaj> TERMINAL RIJEKA d.o.o., OIB 33615006641, Corrada Ilijassicha 9, 51000 Rijeka</izvorni_sadrzaj>
    <derivirana_varijabla naziv="DomainObject.Predmet.ProtustrankaFormatedWithAdressOIB_1"> TERMINAL RIJEKA d.o.o., OIB 33615006641, Corrada Ilijassicha 9, 51000 Rijeka</derivirana_varijabla>
  </DomainObject.Predmet.ProtustrankaFormatedWithAdressOIB>
  <DomainObject.Predmet.ProtustrankaWithAdress>
    <izvorni_sadrzaj>TERMINAL RIJEKA d.o.o. Corrada Ilijassicha 9, 51000 Rijeka</izvorni_sadrzaj>
    <derivirana_varijabla naziv="DomainObject.Predmet.ProtustrankaWithAdress_1">TERMINAL RIJEKA d.o.o. Corrada Ilijassicha 9, 51000 Rijeka</derivirana_varijabla>
  </DomainObject.Predmet.ProtustrankaWithAdress>
  <DomainObject.Predmet.ProtustrankaWithAdressOIB>
    <izvorni_sadrzaj>TERMINAL RIJEKA d.o.o., OIB 33615006641, Corrada Ilijassicha 9, 51000 Rijeka</izvorni_sadrzaj>
    <derivirana_varijabla naziv="DomainObject.Predmet.ProtustrankaWithAdressOIB_1">TERMINAL RIJEKA d.o.o., OIB 33615006641, Corrada Ilijassicha 9, 51000 Rijeka</derivirana_varijabla>
  </DomainObject.Predmet.ProtustrankaWithAdressOIB>
  <DomainObject.Predmet.ProtustrankaNazivFormated>
    <izvorni_sadrzaj>TERMINAL RIJEKA d.o.o.</izvorni_sadrzaj>
    <derivirana_varijabla naziv="DomainObject.Predmet.ProtustrankaNazivFormated_1">TERMINAL RIJEKA d.o.o.</derivirana_varijabla>
  </DomainObject.Predmet.ProtustrankaNazivFormated>
  <DomainObject.Predmet.ProtustrankaNazivFormatedOIB>
    <izvorni_sadrzaj>TERMINAL RIJEKA d.o.o., OIB 33615006641</izvorni_sadrzaj>
    <derivirana_varijabla naziv="DomainObject.Predmet.ProtustrankaNazivFormatedOIB_1">TERMINAL RIJEKA d.o.o., OIB 33615006641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TERMINAL RIJEKA d.o.o.</item>
    </izvorni_sadrzaj>
    <derivirana_varijabla naziv="DomainObject.Predmet.ProtuStrankaListFormated_1">
      <item>TERMINAL RIJEKA d.o.o.</item>
    </derivirana_varijabla>
  </DomainObject.Predmet.ProtuStrankaListFormated>
  <DomainObject.Predmet.ProtuStrankaListFormatedOIB>
    <izvorni_sadrzaj>
      <item>TERMINAL RIJEKA d.o.o., OIB 33615006641</item>
    </izvorni_sadrzaj>
    <derivirana_varijabla naziv="DomainObject.Predmet.ProtuStrankaListFormatedOIB_1">
      <item>TERMINAL RIJEKA d.o.o., OIB 33615006641</item>
    </derivirana_varijabla>
  </DomainObject.Predmet.ProtuStrankaListFormatedOIB>
  <DomainObject.Predmet.ProtuStrankaListFormatedWithAdress>
    <izvorni_sadrzaj>
      <item>TERMINAL RIJEKA d.o.o., Corrada Ilijassicha 9, 51000 Rijeka</item>
    </izvorni_sadrzaj>
    <derivirana_varijabla naziv="DomainObject.Predmet.ProtuStrankaListFormatedWithAdress_1">
      <item>TERMINAL RIJEKA d.o.o., Corrada Ilijassicha 9, 51000 Rijeka</item>
    </derivirana_varijabla>
  </DomainObject.Predmet.ProtuStrankaListFormatedWithAdress>
  <DomainObject.Predmet.ProtuStrankaListFormatedWithAdressOIB>
    <izvorni_sadrzaj>
      <item>TERMINAL RIJEKA d.o.o., OIB 33615006641, Corrada Ilijassicha 9, 51000 Rijeka</item>
    </izvorni_sadrzaj>
    <derivirana_varijabla naziv="DomainObject.Predmet.ProtuStrankaListFormatedWithAdressOIB_1">
      <item>TERMINAL RIJEKA d.o.o., OIB 33615006641, Corrada Ilijassicha 9, 51000 Rijeka</item>
    </derivirana_varijabla>
  </DomainObject.Predmet.ProtuStrankaListFormatedWithAdressOIB>
  <DomainObject.Predmet.ProtuStrankaListNazivFormated>
    <izvorni_sadrzaj>
      <item>TERMINAL RIJEKA d.o.o.</item>
    </izvorni_sadrzaj>
    <derivirana_varijabla naziv="DomainObject.Predmet.ProtuStrankaListNazivFormated_1">
      <item>TERMINAL RIJEKA d.o.o.</item>
    </derivirana_varijabla>
  </DomainObject.Predmet.ProtuStrankaListNazivFormated>
  <DomainObject.Predmet.ProtuStrankaListNazivFormatedOIB>
    <izvorni_sadrzaj>
      <item>TERMINAL RIJEKA d.o.o., OIB 33615006641</item>
    </izvorni_sadrzaj>
    <derivirana_varijabla naziv="DomainObject.Predmet.ProtuStrankaListNazivFormatedOIB_1">
      <item>TERMINAL RIJEKA d.o.o., OIB 33615006641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TERMINAL RIJEKA d.o.o.</izvorni_sadrzaj>
    <derivirana_varijabla naziv="DomainObject.Predmet.ProtustrankaIDrugi_1">TERMINAL RIJEKA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TERMINAL RIJEKA d.o.o., OIB 33615006641, Corrada Ilijassicha 9, 51000 Rijeka</izvorni_sadrzaj>
    <derivirana_varijabla naziv="DomainObject.Predmet.ProtustrankaIDrugiAdressOIB_1">TERMINAL RIJEKA d.o.o., OIB 33615006641, Corrada Ilijassicha 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TERMINAL RIJEKA d.o.o.</item>
    </izvorni_sadrzaj>
    <derivirana_varijabla naziv="DomainObject.Predmet.SudioniciListNaziv_1">
      <item>FINA  Rijeka</item>
      <item>TERMINAL RIJEKA d.o.o.</item>
    </derivirana_varijabla>
  </DomainObject.Predmet.SudioniciListNaziv>
  <DomainObject.Predmet.SudioniciListAdressOIB>
    <izvorni_sadrzaj>
      <item>FINA  Rijeka, OIB 85821130368, Frana Kurelca 8,51000 Rijeka</item>
      <item>TERMINAL RIJEKA d.o.o., OIB 33615006641, Corrada Ilijassicha 9,51000 Rijeka</item>
    </izvorni_sadrzaj>
    <derivirana_varijabla naziv="DomainObject.Predmet.SudioniciListAdressOIB_1">
      <item>FINA  Rijeka, OIB 85821130368, Frana Kurelca 8,51000 Rijeka</item>
      <item>TERMINAL RIJEKA d.o.o., OIB 33615006641, Corrada Ilijassicha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33615006641</item>
    </izvorni_sadrzaj>
    <derivirana_varijabla naziv="DomainObject.Predmet.SudioniciListNazivOIB_1">
      <item>, OIB 85821130368</item>
      <item>, OIB 33615006641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EB2F03-0EB8-437D-BBDC-158208CD07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281</properties:Words>
  <properties:Characters>1414</properties:Characters>
  <properties:Lines>59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2018-02-06T12:12:00Z</dcterms:created>
  <dc:creator>Željka Matovina</dc:creator>
  <cp:lastModifiedBy>Željka Matovina</cp:lastModifiedBy>
  <cp:lastPrinted>2018-02-06T12:11:00Z</cp:lastPrinted>
  <dcterms:modified xmlns:xsi="http://www.w3.org/2001/XMLSchema-instance" xsi:type="dcterms:W3CDTF">2018-02-07T14:22:00Z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