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4f5c" w14:paraId="2e84f5c" w:rsidRDefault="00D16393" w:rsidP="00D16393" w:rsidR="00D16393" w:rsidRPr="0021000D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1000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21000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21000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21000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  <w:t>7 St-3060/16-29</w:t>
      </w:r>
    </w:p>
    <w:p w:rsidRDefault="001B3F38" w:rsidP="001B3F38" w:rsidR="001B3F38" w:rsidRPr="0021000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21000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1B3F38" w:rsidP="001B3F38" w:rsidR="001B3F38" w:rsidRPr="0021000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21000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21000D">
      <w:pPr>
        <w:pStyle w:val="Tijeloteksta-uvlaka2"/>
        <w:ind w:firstLine="0"/>
        <w:rPr>
          <w:szCs w:val="24"/>
        </w:rPr>
      </w:pPr>
      <w:r w:rsidRPr="0021000D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21000D">
        <w:rPr>
          <w:szCs w:val="24"/>
        </w:rPr>
        <w:t>pretpostavki</w:t>
      </w:r>
      <w:r w:rsidRPr="0021000D">
        <w:rPr>
          <w:szCs w:val="24"/>
        </w:rPr>
        <w:t xml:space="preserve"> za otvaranje stečajnog postupka nad dužnikom  KLUB ABC d. o. o., Zagreb, Ilica 5, OIB 70218580366, 16. kolovoza 2017.</w:t>
      </w:r>
    </w:p>
    <w:p w:rsidRDefault="002C1868" w:rsidP="00E2213A" w:rsidR="002C1868" w:rsidRPr="0021000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21000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21000D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21000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21000D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1000D" w:rsidRPr="0021000D">
        <w:rPr>
          <w:rFonts w:hAnsi="Times New Roman" w:ascii="Times New Roman"/>
          <w:color w:val="auto"/>
          <w:sz w:val="24"/>
          <w:szCs w:val="24"/>
        </w:rPr>
        <w:t>KLUB ABC d. o. o., Zagreb, Ilica 5, OIB 70218580366</w:t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E5873" w:rsidR="00F62958" w:rsidRPr="0021000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3C5C36" w:rsidRPr="0021000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1000D" w:rsidRPr="0021000D">
        <w:rPr>
          <w:rFonts w:hAnsi="Times New Roman" w:ascii="Times New Roman"/>
          <w:color w:val="auto"/>
          <w:sz w:val="24"/>
          <w:szCs w:val="24"/>
          <w:lang w:val="hr-HR"/>
        </w:rPr>
        <w:t>Tomislav Orehovec, Zagreb, Tadije Smičiklasa 18, OIB 02009648274</w:t>
      </w:r>
      <w:r w:rsidR="001B0069" w:rsidRPr="0021000D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21000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21000D" w:rsidRPr="0021000D">
        <w:rPr>
          <w:rFonts w:hAnsi="Times New Roman" w:ascii="Times New Roman"/>
          <w:color w:val="auto"/>
          <w:sz w:val="24"/>
          <w:szCs w:val="24"/>
        </w:rPr>
        <w:t>KLUB ABC d. o. o., Zagreb, Ilica 5, OIB 70218580366</w:t>
      </w:r>
      <w:r w:rsidR="002C1868" w:rsidRPr="0021000D">
        <w:rPr>
          <w:rFonts w:hAnsi="Times New Roman" w:ascii="Times New Roman"/>
          <w:color w:val="auto"/>
          <w:sz w:val="24"/>
          <w:szCs w:val="24"/>
        </w:rPr>
        <w:t>.</w:t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21000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21000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21000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21000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64E85" w:rsidP="00764E85" w:rsidR="00764E8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30. listopada 2015. prijedlog za otvaranje stečajnog postupka nad gore navedenom pravnom osobom.</w:t>
      </w:r>
    </w:p>
    <w:p w:rsidRDefault="00764E85" w:rsidP="00764E85" w:rsidR="00764E8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1875 dana u ukupnom iznosu od 16.069.833,05 kn.</w:t>
      </w:r>
    </w:p>
    <w:p w:rsidRDefault="00764E85" w:rsidP="00764E85" w:rsidR="00764E8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nema zaposlenika.</w:t>
      </w:r>
    </w:p>
    <w:p w:rsidRDefault="00764E85" w:rsidP="00764E85" w:rsidR="00764E8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21. travnja 2016.</w:t>
      </w:r>
    </w:p>
    <w:p w:rsidRDefault="00937537" w:rsidP="00764E85" w:rsidR="00764E8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64E85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St-3060/15-13 od 19. prosinca 2016. pokrenut prethodni postupak radi utvrđivanja uvjeta za otvaranje stečajnog postupka.</w:t>
      </w:r>
    </w:p>
    <w:p w:rsidRDefault="00E2213A" w:rsidP="00A25D2D" w:rsidR="00E2213A" w:rsidRPr="0021000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21000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21000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764E85" w:rsidP="00764E85" w:rsidR="00764E85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10. svibnja 2017., nije pristupio zakonski zastupnik dužnika niti je postupio po nalogu suda.</w:t>
      </w:r>
    </w:p>
    <w:p w:rsidRDefault="00764E85" w:rsidP="00764E85" w:rsidR="00764E8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Prema podacima FINA-e iznos evidentiranih nepodmirenih potraživanja iznosi 16.069.833,05.</w:t>
      </w:r>
    </w:p>
    <w:p w:rsidRDefault="00764E85" w:rsidP="00764E85" w:rsidR="00764E8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St-3060/15-13 od 19. prosinca 2016. 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764E85" w:rsidP="00764E85" w:rsidR="00764E8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Privremeni stečajni upravitelj sačinio je pisano izvješće iz kojeg proizlazi da su nedvojbeno ispunjeni stečajni razlozi, obzirom da blokada računa prije zatvaranja iznosi 1826 dana neprekidno.</w:t>
      </w:r>
    </w:p>
    <w:p w:rsidRDefault="00E2213A" w:rsidP="00E2213A" w:rsidR="00E2213A" w:rsidRPr="0021000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226704" w:rsidRPr="0021000D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A91DD5" w:rsidRPr="0021000D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AD3C50" w:rsidRPr="0021000D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2D3AC5" w:rsidRPr="0021000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21000D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21000D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870C17">
        <w:rPr>
          <w:rFonts w:hAnsi="Times New Roman" w:ascii="Times New Roman"/>
          <w:color w:val="auto"/>
          <w:sz w:val="24"/>
          <w:szCs w:val="24"/>
          <w:lang w:val="hr-HR"/>
        </w:rPr>
        <w:t>22.100,00</w:t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21000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226704" w:rsidRPr="0021000D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A91DD5" w:rsidRPr="0021000D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AD3C50" w:rsidRPr="0021000D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21000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21000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226704" w:rsidRPr="0021000D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A91DD5" w:rsidRPr="0021000D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AD3C50" w:rsidRPr="0021000D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21000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21000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21000D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0C1F5E" w:rsidRPr="0021000D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2D3AC5" w:rsidRPr="0021000D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21000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21000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21000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21000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5015BE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21000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21000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21000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015BE" w:rsidP="00AB7A2F" w:rsidR="005015BE" w:rsidRPr="005015B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015B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5015BE" w:rsidP="00995CE9" w:rsidR="005015BE" w:rsidRPr="005015B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015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015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015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015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015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015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015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015B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21000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21000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21000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000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21000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21000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21000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21000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21000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8E2351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1B3F38">
      <w:rPr>
        <w:rFonts w:hAnsi="Verdana" w:ascii="Verdana"/>
        <w:color w:val="auto"/>
        <w:sz w:val="22"/>
        <w:szCs w:val="22"/>
      </w:rPr>
      <w:t>3060/16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696A"/>
    <w:rsid w:val="000718BF"/>
    <w:rsid w:val="00090E68"/>
    <w:rsid w:val="000A16DF"/>
    <w:rsid w:val="000A7466"/>
    <w:rsid w:val="000B4304"/>
    <w:rsid w:val="000C1F5E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51CCE"/>
    <w:rsid w:val="00156958"/>
    <w:rsid w:val="001705DD"/>
    <w:rsid w:val="00183B8E"/>
    <w:rsid w:val="001856E4"/>
    <w:rsid w:val="001B0069"/>
    <w:rsid w:val="001B3F38"/>
    <w:rsid w:val="001B65DC"/>
    <w:rsid w:val="001E5A2C"/>
    <w:rsid w:val="001F675D"/>
    <w:rsid w:val="002003E5"/>
    <w:rsid w:val="0021000D"/>
    <w:rsid w:val="002256D8"/>
    <w:rsid w:val="00226704"/>
    <w:rsid w:val="00266C0E"/>
    <w:rsid w:val="002740B1"/>
    <w:rsid w:val="002A29FA"/>
    <w:rsid w:val="002C1868"/>
    <w:rsid w:val="002C62C4"/>
    <w:rsid w:val="002D3AC5"/>
    <w:rsid w:val="002E299E"/>
    <w:rsid w:val="00316B6E"/>
    <w:rsid w:val="00321FF6"/>
    <w:rsid w:val="00324267"/>
    <w:rsid w:val="003450C6"/>
    <w:rsid w:val="00346C0F"/>
    <w:rsid w:val="00355BF4"/>
    <w:rsid w:val="00362234"/>
    <w:rsid w:val="00387663"/>
    <w:rsid w:val="003C5C36"/>
    <w:rsid w:val="003C7FDE"/>
    <w:rsid w:val="003D4CB7"/>
    <w:rsid w:val="003F3376"/>
    <w:rsid w:val="00443FA5"/>
    <w:rsid w:val="00446169"/>
    <w:rsid w:val="00464B89"/>
    <w:rsid w:val="00471E58"/>
    <w:rsid w:val="004748D2"/>
    <w:rsid w:val="00482513"/>
    <w:rsid w:val="004A6922"/>
    <w:rsid w:val="004C3B7F"/>
    <w:rsid w:val="004E5220"/>
    <w:rsid w:val="004F487A"/>
    <w:rsid w:val="005015BE"/>
    <w:rsid w:val="00520A1F"/>
    <w:rsid w:val="00545435"/>
    <w:rsid w:val="00545D7C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6031BB"/>
    <w:rsid w:val="006248E6"/>
    <w:rsid w:val="00642D18"/>
    <w:rsid w:val="00656D79"/>
    <w:rsid w:val="006842AB"/>
    <w:rsid w:val="006B11E6"/>
    <w:rsid w:val="006D11F7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C5E77"/>
    <w:rsid w:val="007D3630"/>
    <w:rsid w:val="007E04CA"/>
    <w:rsid w:val="007E4BF2"/>
    <w:rsid w:val="007F1D20"/>
    <w:rsid w:val="007F4E26"/>
    <w:rsid w:val="00802913"/>
    <w:rsid w:val="00814109"/>
    <w:rsid w:val="0082353D"/>
    <w:rsid w:val="00825EEB"/>
    <w:rsid w:val="008422C4"/>
    <w:rsid w:val="0084231A"/>
    <w:rsid w:val="008507C3"/>
    <w:rsid w:val="00851501"/>
    <w:rsid w:val="008566DB"/>
    <w:rsid w:val="0086538E"/>
    <w:rsid w:val="00870C17"/>
    <w:rsid w:val="00871137"/>
    <w:rsid w:val="008A168D"/>
    <w:rsid w:val="008A2CC6"/>
    <w:rsid w:val="008A3E3E"/>
    <w:rsid w:val="008B01AA"/>
    <w:rsid w:val="008E2351"/>
    <w:rsid w:val="008E7279"/>
    <w:rsid w:val="009027EE"/>
    <w:rsid w:val="00903FE3"/>
    <w:rsid w:val="00912725"/>
    <w:rsid w:val="00925520"/>
    <w:rsid w:val="00937537"/>
    <w:rsid w:val="00943EC2"/>
    <w:rsid w:val="00953A17"/>
    <w:rsid w:val="00955CDB"/>
    <w:rsid w:val="0096639A"/>
    <w:rsid w:val="00966A94"/>
    <w:rsid w:val="00996EF4"/>
    <w:rsid w:val="009C7492"/>
    <w:rsid w:val="009D0686"/>
    <w:rsid w:val="009D1236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F045E"/>
    <w:rsid w:val="00AF7F42"/>
    <w:rsid w:val="00B02C62"/>
    <w:rsid w:val="00B13A9C"/>
    <w:rsid w:val="00B378C7"/>
    <w:rsid w:val="00B40502"/>
    <w:rsid w:val="00B66D4B"/>
    <w:rsid w:val="00B67AEC"/>
    <w:rsid w:val="00B868E2"/>
    <w:rsid w:val="00B95D89"/>
    <w:rsid w:val="00BA5504"/>
    <w:rsid w:val="00BB5FE3"/>
    <w:rsid w:val="00BC3D02"/>
    <w:rsid w:val="00BC5661"/>
    <w:rsid w:val="00BC5DBF"/>
    <w:rsid w:val="00BD2B61"/>
    <w:rsid w:val="00BE39D2"/>
    <w:rsid w:val="00C11A6A"/>
    <w:rsid w:val="00C227BF"/>
    <w:rsid w:val="00C25E8E"/>
    <w:rsid w:val="00C33D2E"/>
    <w:rsid w:val="00C434E4"/>
    <w:rsid w:val="00C5161C"/>
    <w:rsid w:val="00C65654"/>
    <w:rsid w:val="00C70FB6"/>
    <w:rsid w:val="00CA1251"/>
    <w:rsid w:val="00CA4079"/>
    <w:rsid w:val="00CB7025"/>
    <w:rsid w:val="00CC3BDF"/>
    <w:rsid w:val="00CD0A15"/>
    <w:rsid w:val="00CD570B"/>
    <w:rsid w:val="00D16393"/>
    <w:rsid w:val="00D217B4"/>
    <w:rsid w:val="00D27911"/>
    <w:rsid w:val="00D56F24"/>
    <w:rsid w:val="00D579C8"/>
    <w:rsid w:val="00D72B53"/>
    <w:rsid w:val="00D85964"/>
    <w:rsid w:val="00DA14DE"/>
    <w:rsid w:val="00DB02AD"/>
    <w:rsid w:val="00DB6C83"/>
    <w:rsid w:val="00DD679E"/>
    <w:rsid w:val="00DE5125"/>
    <w:rsid w:val="00E11F9B"/>
    <w:rsid w:val="00E2213A"/>
    <w:rsid w:val="00E268E7"/>
    <w:rsid w:val="00E41158"/>
    <w:rsid w:val="00EB45A0"/>
    <w:rsid w:val="00EB4FB3"/>
    <w:rsid w:val="00EC515F"/>
    <w:rsid w:val="00ED1CC8"/>
    <w:rsid w:val="00EE5873"/>
    <w:rsid w:val="00F1395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1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5B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5B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5B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5B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1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5B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5B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5B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5B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3060</izvorni_sadrzaj>
    <derivirana_varijabla naziv="DomainObject.Predmet.Broj_1">3060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St-3060/2016</izvorni_sadrzaj>
    <derivirana_varijabla naziv="DomainObject.Predmet.OznakaBroj_1">St-3060/2016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ABC d.o.o. zastupanog po punomoćniku Denis Sarić</izvorni_sadrzaj>
    <derivirana_varijabla naziv="DomainObject.Predmet.ProtustrankaFormated_1">  KLUB ABC d.o.o. zastupanog po punomoćniku Denis Sarić</derivirana_varijabla>
  </DomainObject.Predmet.ProtustrankaFormated>
  <DomainObject.Predmet.ProtustrankaFormatedOIB>
    <izvorni_sadrzaj>  KLUB ABC d.o.o., OIB 70218580366 zastupanog po punomoćniku Denis Sarić</izvorni_sadrzaj>
    <derivirana_varijabla naziv="DomainObject.Predmet.ProtustrankaFormatedOIB_1">  KLUB ABC d.o.o., OIB 70218580366 zastupanog po punomoćniku Denis Sarić</derivirana_varijabla>
  </DomainObject.Predmet.ProtustrankaFormatedOIB>
  <DomainObject.Predmet.ProtustrankaFormatedWithAdress>
    <izvorni_sadrzaj> KLUB ABC d.o.o., Ilica 5, 10000 Zagreb zastupanog po punomoćniku Denis Sarić</izvorni_sadrzaj>
    <derivirana_varijabla naziv="DomainObject.Predmet.ProtustrankaFormatedWithAdress_1"> KLUB ABC d.o.o., Ilica 5, 10000 Zagreb zastupanog po punomoćniku Denis Sarić</derivirana_varijabla>
  </DomainObject.Predmet.ProtustrankaFormatedWithAdress>
  <DomainObject.Predmet.ProtustrankaFormatedWithAdressOIB>
    <izvorni_sadrzaj> KLUB ABC d.o.o., OIB 70218580366, Ilica 5, 10000 Zagreb zastupanog po punomoćniku Denis Sarić</izvorni_sadrzaj>
    <derivirana_varijabla naziv="DomainObject.Predmet.ProtustrankaFormatedWithAdressOIB_1"> KLUB ABC d.o.o., OIB 70218580366, Ilica 5, 10000 Zagreb zastupanog po punomoćniku Denis Sarić</derivirana_varijabla>
  </DomainObject.Predmet.ProtustrankaFormatedWithAdressOIB>
  <DomainObject.Predmet.ProtustrankaWithAdress>
    <izvorni_sadrzaj>KLUB ABC d.o.o. Ilica 5, 10000 Zagreb</izvorni_sadrzaj>
    <derivirana_varijabla naziv="DomainObject.Predmet.ProtustrankaWithAdress_1">KLUB ABC d.o.o. Ilica 5, 10000 Zagreb</derivirana_varijabla>
  </DomainObject.Predmet.ProtustrankaWithAdress>
  <DomainObject.Predmet.ProtustrankaWithAdressOIB>
    <izvorni_sadrzaj>KLUB ABC d.o.o., OIB 70218580366, Ilica 5, 10000 Zagreb</izvorni_sadrzaj>
    <derivirana_varijabla naziv="DomainObject.Predmet.ProtustrankaWithAdressOIB_1">KLUB ABC d.o.o., OIB 70218580366, Ilica 5, 10000 Zagreb</derivirana_varijabla>
  </DomainObject.Predmet.ProtustrankaWithAdressOIB>
  <DomainObject.Predmet.ProtustrankaNazivFormated>
    <izvorni_sadrzaj>KLUB ABC d.o.o.</izvorni_sadrzaj>
    <derivirana_varijabla naziv="DomainObject.Predmet.ProtustrankaNazivFormated_1">KLUB ABC d.o.o.</derivirana_varijabla>
  </DomainObject.Predmet.ProtustrankaNazivFormated>
  <DomainObject.Predmet.ProtustrankaNazivFormatedOIB>
    <izvorni_sadrzaj>KLUB ABC d.o.o., OIB 70218580366</izvorni_sadrzaj>
    <derivirana_varijabla naziv="DomainObject.Predmet.ProtustrankaNazivFormatedOIB_1">KLUB ABC d.o.o., OIB 70218580366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Županijsko državno odvjetništvo u Zagrebu, GUO; Denis Sarić; vjerovnici</izvorni_sadrzaj>
    <derivirana_varijabla naziv="DomainObject.Predmet.StrankaFormated_1">  FINA Regionalni centar Zagreb; RH MF Porezna uprava, Područni ured Zagreb zastupanog po punomoćniku Županijsko državno odvjetništvo u Zagrebu, GUO; Denis Sarić; vjerovnici</derivirana_varijabla>
  </DomainObject.Predmet.StrankaFormated>
  <DomainObject.Predmet.StrankaFormatedOIB>
    <izvorni_sadrzaj>  FINA Regionalni centar Zagreb, OIB 85821130368; RH MF Porezna uprava, Područni ured Zagreb, OIB 18683136487 zastupanog po punomoćniku Županijsko državno odvjetništvo u Zagrebu, GUO; Denis Sarić, OIB 82414981415; vjerovnici</izvorni_sadrzaj>
    <derivirana_varijabla naziv="DomainObject.Predmet.StrankaFormatedOIB_1">  FINA Regionalni centar Zagreb, OIB 85821130368; RH MF Porezna uprava, Područni ured Zagreb, OIB 18683136487 zastupanog po punomoćniku Županijsko državno odvjetništvo u Zagrebu, GUO; Denis Sarić, OIB 82414981415; vjerovnici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Županijsko državno odvjetništvo u Zagrebu, GUO; Denis Sarić, Čikatska 15, 10000 Zagreb; vjerovnici</izvorni_sadrzaj>
    <derivirana_varijabla naziv="DomainObject.Predmet.StrankaFormatedWithAdress_1"> FINA Regionalni centar Zagreb, Trg svibanjskih žrtava 1995. 1, 10000 Zagreb; RH MF Porezna uprava, Područni ured Zagreb zastupanog po punomoćniku Županijsko državno odvjetništvo u Zagrebu, GUO; Denis Sarić, Čikatska 15, 10000 Zagreb; vjerovnici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Županijsko državno odvjetništvo u Zagrebu, GUO; Denis Sarić, OIB 82414981415, Čikatska 15, 10000 Zagreb; vjerovnici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Županijsko državno odvjetništvo u Zagrebu, GUO; Denis Sarić, OIB 82414981415, Čikatska 15, 10000 Zagreb; vjerovnici</derivirana_varijabla>
  </DomainObject.Predmet.StrankaFormatedWithAdressOIB>
  <DomainObject.Predmet.StrankaWithAdress>
    <izvorni_sadrzaj>FINA Regionalni centar Zagreb Trg svibanjskih žrtava 1995. 1,10000 Zagreb,RH MF Porezna uprava, Područni ured Zagreb ,Denis Sarić Čikatska 15,10000 Zagreb,vjerovnici </izvorni_sadrzaj>
    <derivirana_varijabla naziv="DomainObject.Predmet.StrankaWithAdress_1">FINA Regionalni centar Zagreb Trg svibanjskih žrtava 1995. 1,10000 Zagreb,RH MF Porezna uprava, Područni ured Zagreb ,Denis Sarić Čikatska 15,10000 Zagreb,vjerovnici 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18683136487,Denis Sarić, OIB 82414981415, Čikatska 15,10000 Zagreb,vjerovnici</izvorni_sadrzaj>
    <derivirana_varijabla naziv="DomainObject.Predmet.StrankaWithAdressOIB_1">FINA Regionalni centar Zagreb, OIB 85821130368, Trg svibanjskih žrtava 1995. 1,10000 Zagreb,RH MF Porezna uprava, Područni ured Zagreb, OIB 18683136487,Denis Sarić, OIB 82414981415, Čikatska 15,10000 Zagreb,vjerovnici</derivirana_varijabla>
  </DomainObject.Predmet.StrankaWithAdressOIB>
  <DomainObject.Predmet.StrankaNazivFormated>
    <izvorni_sadrzaj>FINA Regionalni centar Zagreb,RH MF Porezna uprava, Područni ured Zagreb,Denis Sarić,vjerovnici</izvorni_sadrzaj>
    <derivirana_varijabla naziv="DomainObject.Predmet.StrankaNazivFormated_1">FINA Regionalni centar Zagreb,RH MF Porezna uprava, Područni ured Zagreb,Denis Sarić,vjerovnici</derivirana_varijabla>
  </DomainObject.Predmet.StrankaNazivFormated>
  <DomainObject.Predmet.StrankaNazivFormatedOIB>
    <izvorni_sadrzaj>FINA Regionalni centar Zagreb, OIB 85821130368,RH MF Porezna uprava, Područni ured Zagreb, OIB 18683136487,Denis Sarić, OIB 82414981415,vjerovnici</izvorni_sadrzaj>
    <derivirana_varijabla naziv="DomainObject.Predmet.StrankaNazivFormatedOIB_1">FINA Regionalni centar Zagreb, OIB 85821130368,RH MF Porezna uprava, Područni ured Zagreb, OIB 18683136487,Denis Sarić, OIB 82414981415,vjerovnici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uprava, Područni ured Zagreb zastupanog po punomoćniku Županijsko državno odvjetništvo u Zagrebu, GUO</item>
      <item>Denis Sarić</item>
      <item>vjerovnici</item>
    </izvorni_sadrzaj>
    <derivirana_varijabla naziv="DomainObject.Predmet.StrankaListFormated_1">
      <item>FINA Regionalni centar Zagreb</item>
      <item>RH MF Porezna uprava, Područni ured Zagreb zastupanog po punomoćniku Županijsko državno odvjetništvo u Zagrebu, GUO</item>
      <item>Denis Sarić</item>
      <item>vjerovnici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Županijsko državno odvjetništvo u Zagrebu, GUO</item>
      <item>Denis Sarić, OIB 82414981415</item>
      <item>vjerovnici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Županijsko državno odvjetništvo u Zagrebu, GUO</item>
      <item>Denis Sarić, OIB 82414981415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Županijsko državno odvjetništvo u Zagrebu, GUO</item>
      <item>Denis Sarić, Čikatska 15, 10000 Zagreb</item>
      <item>vjerovnici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Županijsko državno odvjetništvo u Zagrebu, GUO</item>
      <item>Denis Sarić, Čikatska 15,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Županijsko državno odvjetništvo u Zagrebu, GUO</item>
      <item>Denis Sarić, OIB 82414981415, Čikatska 15,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Županijsko državno odvjetništvo u Zagrebu, GUO</item>
      <item>Denis Sarić, OIB 82414981415, Čikatska 15, 10000 Zagreb</item>
      <item>vjerovnici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  <item>Denis Sarić</item>
      <item>vjerovnici</item>
    </izvorni_sadrzaj>
    <derivirana_varijabla naziv="DomainObject.Predmet.StrankaListNazivFormated_1">
      <item>FINA Regionalni centar Zagreb</item>
      <item>RH MF Porezna uprava, Područni ured Zagreb</item>
      <item>Denis Sarić</item>
      <item>vjerovnici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  <item>Denis Sarić, OIB 82414981415</item>
      <item>vjerovnici</item>
    </izvorni_sadrzaj>
    <derivirana_varijabla naziv="DomainObject.Predmet.StrankaListNazivFormatedOIB_1">
      <item>FINA Regionalni centar Zagreb, OIB 85821130368</item>
      <item>RH MF Porezna uprava, Područni ured Zagreb, OIB 18683136487</item>
      <item>Denis Sarić, OIB 82414981415</item>
      <item>vjerovnici</item>
    </derivirana_varijabla>
  </DomainObject.Predmet.StrankaListNazivFormatedOIB>
  <DomainObject.Predmet.ProtuStrankaListFormated>
    <izvorni_sadrzaj>
      <item>KLUB ABC d.o.o. zastupanog po punomoćniku Denis Sarić</item>
    </izvorni_sadrzaj>
    <derivirana_varijabla naziv="DomainObject.Predmet.ProtuStrankaListFormated_1">
      <item>KLUB ABC d.o.o. zastupanog po punomoćniku Denis Sarić</item>
    </derivirana_varijabla>
  </DomainObject.Predmet.ProtuStrankaListFormated>
  <DomainObject.Predmet.ProtuStrankaListFormatedOIB>
    <izvorni_sadrzaj>
      <item>KLUB ABC d.o.o., OIB 70218580366 zastupanog po punomoćniku Denis Sarić</item>
    </izvorni_sadrzaj>
    <derivirana_varijabla naziv="DomainObject.Predmet.ProtuStrankaListFormatedOIB_1">
      <item>KLUB ABC d.o.o., OIB 70218580366 zastupanog po punomoćniku Denis Sarić</item>
    </derivirana_varijabla>
  </DomainObject.Predmet.ProtuStrankaListFormatedOIB>
  <DomainObject.Predmet.ProtuStrankaListFormatedWithAdress>
    <izvorni_sadrzaj>
      <item>KLUB ABC d.o.o., Ilica 5, 10000 Zagreb zastupanog po punomoćniku Denis Sarić</item>
    </izvorni_sadrzaj>
    <derivirana_varijabla naziv="DomainObject.Predmet.ProtuStrankaListFormatedWithAdress_1">
      <item>KLUB ABC d.o.o., Ilica 5, 10000 Zagreb zastupanog po punomoćniku Denis Sarić</item>
    </derivirana_varijabla>
  </DomainObject.Predmet.ProtuStrankaListFormatedWithAdress>
  <DomainObject.Predmet.ProtuStrankaListFormatedWithAdressOIB>
    <izvorni_sadrzaj>
      <item>KLUB ABC d.o.o., OIB 70218580366, Ilica 5, 10000 Zagreb zastupanog po punomoćniku Denis Sarić</item>
    </izvorni_sadrzaj>
    <derivirana_varijabla naziv="DomainObject.Predmet.ProtuStrankaListFormatedWithAdressOIB_1">
      <item>KLUB ABC d.o.o., OIB 70218580366, Ilica 5, 10000 Zagreb zastupanog po punomoćniku Denis Sarić</item>
    </derivirana_varijabla>
  </DomainObject.Predmet.ProtuStrankaListFormatedWithAdressOIB>
  <DomainObject.Predmet.ProtuStrankaListNazivFormated>
    <izvorni_sadrzaj>
      <item>KLUB ABC d.o.o.</item>
    </izvorni_sadrzaj>
    <derivirana_varijabla naziv="DomainObject.Predmet.ProtuStrankaListNazivFormated_1">
      <item>KLUB ABC d.o.o.</item>
    </derivirana_varijabla>
  </DomainObject.Predmet.ProtuStrankaListNazivFormated>
  <DomainObject.Predmet.ProtuStrankaListNazivFormatedOIB>
    <izvorni_sadrzaj>
      <item>KLUB ABC d.o.o., OIB 70218580366</item>
    </izvorni_sadrzaj>
    <derivirana_varijabla naziv="DomainObject.Predmet.ProtuStrankaListNazivFormatedOIB_1">
      <item>KLUB ABC d.o.o., OIB 70218580366</item>
    </derivirana_varijabla>
  </DomainObject.Predmet.ProtuStrankaListNazivFormatedOIB>
  <DomainObject.Predmet.OstaliListFormated>
    <izvorni_sadrzaj>
      <item>Denis Sarić punomoćnik sudionika u postupku KLUB ABC d.o.o.</item>
      <item>Županijsko državno odvjetništvo u Zagrebu, GUO punomoćnik sudionika u postupku RH MF Porezna uprava, Područni ured Zagreb</item>
      <item>Tomislav Orehovec</item>
    </izvorni_sadrzaj>
    <derivirana_varijabla naziv="DomainObject.Predmet.OstaliListFormated_1">
      <item>Denis Sarić punomoćnik sudionika u postupku KLUB ABC d.o.o.</item>
      <item>Županijsko državno odvjetništvo u Zagrebu, GUO punomoćnik sudionika u postupku RH MF Porezna uprava, Područni ured Zagreb</item>
      <item>Tomislav Orehovec</item>
    </derivirana_varijabla>
  </DomainObject.Predmet.OstaliListFormated>
  <DomainObject.Predmet.OstaliListFormatedOIB>
    <izvorni_sadrzaj>
      <item>Denis Sarić, OIB 82414981415 punomoćnik sudionika u postupku KLUB ABC d.o.o.</item>
      <item>Županijsko državno odvjetništvo u Zagrebu, GUO, OIB 16488001145 punomoćnik sudionika u postupku RH MF Porezna uprava, Područni ured Zagreb</item>
      <item>Tomislav Orehovec, OIB 02009648274</item>
    </izvorni_sadrzaj>
    <derivirana_varijabla naziv="DomainObject.Predmet.OstaliListFormatedOIB_1">
      <item>Denis Sarić, OIB 82414981415 punomoćnik sudionika u postupku KLUB ABC d.o.o.</item>
      <item>Županijsko državno odvjetništvo u Zagrebu, GUO, OIB 16488001145 punomoćnik sudionika u postupku RH MF Porezna uprava, Područni ured Zagreb</item>
      <item>Tomislav Orehovec, OIB 02009648274</item>
    </derivirana_varijabla>
  </DomainObject.Predmet.OstaliListFormatedOIB>
  <DomainObject.Predmet.OstaliListFormatedWithAdress>
    <izvorni_sadrzaj>
      <item>Denis Sarić, Čikatska ulica 15, 10000 Zagreb punomoćnik sudionika u postupku KLUB ABC d.o.o.</item>
      <item>Županijsko državno odvjetništvo u Zagrebu, GUO, Savska cesta 41, 10000 Zagreb punomoćnik sudionika u postupku RH MF Porezna uprava, Područni ured Zagreb</item>
      <item>Tomislav Orehovec, Ulica Tadije Smičiklasa 18, 10000 Zagreb</item>
    </izvorni_sadrzaj>
    <derivirana_varijabla naziv="DomainObject.Predmet.OstaliListFormatedWithAdress_1">
      <item>Denis Sarić, Čikatska ulica 15, 10000 Zagreb punomoćnik sudionika u postupku KLUB ABC d.o.o.</item>
      <item>Županijsko državno odvjetništvo u Zagrebu, GUO, Savska cesta 41, 10000 Zagreb punomoćnik sudionika u postupku RH MF Porezna uprava, Područni ured Zagreb</item>
      <item>Tomislav Orehovec, Ulica Tadije Smičiklasa 18, 10000 Zagreb</item>
    </derivirana_varijabla>
  </DomainObject.Predmet.OstaliListFormatedWithAdress>
  <DomainObject.Predmet.OstaliListFormatedWithAdressOIB>
    <izvorni_sadrzaj>
      <item>Denis Sarić, OIB 82414981415, Čikatska ulica 15, 10000 Zagreb punomoćnik sudionika u postupku KLUB ABC d.o.o.</item>
      <item>Županijsko državno odvjetništvo u Zagrebu, GUO, OIB 16488001145, Savska cesta 41, 10000 Zagreb punomoćnik sudionika u postupku RH MF Porezna uprava, Područni ured Zagreb</item>
      <item>Tomislav Orehovec, OIB 02009648274, Ulica Tadije Smičiklasa 18, 10000 Zagreb</item>
    </izvorni_sadrzaj>
    <derivirana_varijabla naziv="DomainObject.Predmet.OstaliListFormatedWithAdressOIB_1">
      <item>Denis Sarić, OIB 82414981415, Čikatska ulica 15, 10000 Zagreb punomoćnik sudionika u postupku KLUB ABC d.o.o.</item>
      <item>Županijsko državno odvjetništvo u Zagrebu, GUO, OIB 16488001145, Savska cesta 41, 10000 Zagreb punomoćnik sudionika u postupku RH MF Porezna uprava, Područni ured Zagreb</item>
      <item>Tomislav Orehovec, OIB 02009648274, Ulica Tadije Smičiklasa 18, 10000 Zagreb</item>
    </derivirana_varijabla>
  </DomainObject.Predmet.OstaliListFormatedWithAdressOIB>
  <DomainObject.Predmet.OstaliListNazivFormated>
    <izvorni_sadrzaj>
      <item>Denis Sarić</item>
      <item>Županijsko državno odvjetništvo u Zagrebu, GUO</item>
      <item>Tomislav Orehovec</item>
    </izvorni_sadrzaj>
    <derivirana_varijabla naziv="DomainObject.Predmet.OstaliListNazivFormated_1">
      <item>Denis Sarić</item>
      <item>Županijsko državno odvjetništvo u Zagrebu, GUO</item>
      <item>Tomislav Orehovec</item>
    </derivirana_varijabla>
  </DomainObject.Predmet.OstaliListNazivFormated>
  <DomainObject.Predmet.OstaliListNazivFormatedOIB>
    <izvorni_sadrzaj>
      <item>Denis Sarić, OIB 82414981415</item>
      <item>Županijsko državno odvjetništvo u Zagrebu, GUO, OIB 16488001145</item>
      <item>Tomislav Orehovec, OIB 02009648274</item>
    </izvorni_sadrzaj>
    <derivirana_varijabla naziv="DomainObject.Predmet.OstaliListNazivFormatedOIB_1">
      <item>Denis Sarić, OIB 82414981415</item>
      <item>Županijsko državno odvjetništvo u Zagrebu, GUO, OIB 16488001145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KLUB ABC d.o.o.</izvorni_sadrzaj>
    <derivirana_varijabla naziv="DomainObject.Predmet.ProtustrankaIDrugi_1">KLUB ABC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KLUB ABC d.o.o., OIB 70218580366, Ilica 5, 10000 Zagreb</izvorni_sadrzaj>
    <derivirana_varijabla naziv="DomainObject.Predmet.ProtustrankaIDrugiAdressOIB_1">KLUB ABC d.o.o., OIB 70218580366,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ABC d.o.o.</item>
      <item>FINA Regionalni centar Zagreb</item>
      <item>Denis Sarić</item>
      <item>RH MF Porezna uprava, Područni ured Zagreb</item>
      <item>Županijsko državno odvjetništvo u Zagrebu, GUO</item>
      <item>Tomislav Orehovec</item>
      <item>Denis Sarić</item>
      <item>vjerovnici</item>
    </izvorni_sadrzaj>
    <derivirana_varijabla naziv="DomainObject.Predmet.SudioniciListNaziv_1">
      <item>KLUB ABC d.o.o.</item>
      <item>FINA Regionalni centar Zagreb</item>
      <item>Denis Sarić</item>
      <item>RH MF Porezna uprava, Područni ured Zagreb</item>
      <item>Županijsko državno odvjetništvo u Zagrebu, GUO</item>
      <item>Tomislav Orehovec</item>
      <item>Denis Sarić</item>
      <item>vjerovnici</item>
    </derivirana_varijabla>
  </DomainObject.Predmet.SudioniciListNaziv>
  <DomainObject.Predmet.SudioniciListAdressOIB>
    <izvorni_sadrzaj>
      <item>KLUB ABC d.o.o., OIB 70218580366, Ilica 5,10000 Zagreb</item>
      <item>FINA Regionalni centar Zagreb, OIB 85821130368, Trg svibanjskih žrtava 1995. 1,10000 Zagreb</item>
      <item>Denis Sarić, OIB 82414981415, Čikatska ulica 15,10000 Zagreb</item>
      <item>RH MF Porezna uprava, Područni ured Zagreb, OIB 18683136487</item>
      <item>Županijsko državno odvjetništvo u Zagrebu, GUO, OIB 16488001145, Savska cesta 41,10000 Zagreb</item>
      <item>Tomislav Orehovec, OIB 02009648274, Ulica Tadije Smičiklasa 18,10000 Zagreb</item>
      <item>Denis Sarić, OIB 82414981415, Čikatska 15,10000 Zagreb</item>
      <item>vjerovnici</item>
    </izvorni_sadrzaj>
    <derivirana_varijabla naziv="DomainObject.Predmet.SudioniciListAdressOIB_1">
      <item>KLUB ABC d.o.o., OIB 70218580366, Ilica 5,10000 Zagreb</item>
      <item>FINA Regionalni centar Zagreb, OIB 85821130368, Trg svibanjskih žrtava 1995. 1,10000 Zagreb</item>
      <item>Denis Sarić, OIB 82414981415, Čikatska ulica 15,10000 Zagreb</item>
      <item>RH MF Porezna uprava, Područni ured Zagreb, OIB 18683136487</item>
      <item>Županijsko državno odvjetništvo u Zagrebu, GUO, OIB 16488001145, Savska cesta 41,10000 Zagreb</item>
      <item>Tomislav Orehovec, OIB 02009648274, Ulica Tadije Smičiklasa 18,10000 Zagreb</item>
      <item>Denis Sarić, OIB 82414981415, Čikatska 15,10000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70218580366</item>
      <item>, OIB 85821130368</item>
      <item>, OIB 82414981415</item>
      <item>, OIB 18683136487</item>
      <item>, OIB 16488001145</item>
      <item>, OIB 02009648274</item>
      <item>, OIB 82414981415</item>
      <item>, OIB null</item>
    </izvorni_sadrzaj>
    <derivirana_varijabla naziv="DomainObject.Predmet.SudioniciListNazivOIB_1">
      <item>, OIB 70218580366</item>
      <item>, OIB 85821130368</item>
      <item>, OIB 82414981415</item>
      <item>, OIB 18683136487</item>
      <item>, OIB 16488001145</item>
      <item>, OIB 02009648274</item>
      <item>, OIB 82414981415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674</properties:Words>
  <properties:Characters>3751</properties:Characters>
  <properties:Lines>86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2017-08-16T09:43:00Z</dcterms:created>
  <dc:creator>ksvajger</dc:creator>
  <cp:lastModifiedBy>Kristina Švajger</cp:lastModifiedBy>
  <cp:lastPrinted>2017-08-16T09:47:00Z</cp:lastPrinted>
  <dcterms:modified xmlns:xsi="http://www.w3.org/2001/XMLSchema-instance" xsi:type="dcterms:W3CDTF">2017-08-16T09:47:00Z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