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5ef8" w14:paraId="e685ef8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6A4865">
        <w:rPr>
          <w:rFonts w:hAnsi="Times New Roman" w:ascii="Times New Roman"/>
        </w:rPr>
        <w:t>1675</w:t>
      </w:r>
      <w:bookmarkStart w:name="_GoBack" w:id="0"/>
      <w:bookmarkEnd w:id="0"/>
      <w:r w:rsidR="00AE5288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E12BC1" w:rsidR="00E12B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Bel-Voda j.d.o.o.</w:t>
      </w:r>
    </w:p>
    <w:p w:rsidRDefault="00E12BC1" w:rsidR="004C5B18">
      <w:pPr>
        <w:jc w:val="right"/>
        <w:rPr>
          <w:rFonts w:hAnsi="Times New Roman" w:ascii="Times New Roman"/>
        </w:rPr>
      </w:pPr>
      <w:r w:rsidRPr="0091255F">
        <w:rPr>
          <w:rFonts w:hAnsi="Times New Roman" w:ascii="Times New Roman"/>
        </w:rPr>
        <w:t xml:space="preserve"> Sesvete, Selska 67</w:t>
      </w:r>
    </w:p>
    <w:p w:rsidRDefault="00E12BC1" w:rsidR="00E12BC1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E12BC1" w:rsidR="004C5B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Jasna Lončarić</w:t>
      </w:r>
    </w:p>
    <w:p w:rsidRDefault="00E12BC1" w:rsidP="004C5B18" w:rsidR="004C5B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Sesvete, Ulica Ružice </w:t>
      </w:r>
      <w:proofErr w:type="spellStart"/>
      <w:r>
        <w:rPr>
          <w:rFonts w:hAnsi="Times New Roman" w:ascii="Times New Roman"/>
        </w:rPr>
        <w:t>Meglaj</w:t>
      </w:r>
      <w:proofErr w:type="spellEnd"/>
      <w:r>
        <w:rPr>
          <w:rFonts w:hAnsi="Times New Roman" w:ascii="Times New Roman"/>
        </w:rPr>
        <w:t>-Rimac 10</w:t>
      </w:r>
    </w:p>
    <w:p w:rsidRDefault="002C76FE" w:rsidR="002C76FE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4C5B18" w:rsidR="004C5B18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4C5B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E12BC1" w:rsidRPr="0091255F">
        <w:rPr>
          <w:rFonts w:hAnsi="Times New Roman" w:ascii="Times New Roman"/>
        </w:rPr>
        <w:t>Bel-Voda j.d.o.o., Sesvete, Selska 67, OIB 70864241484</w:t>
      </w:r>
    </w:p>
    <w:p w:rsidRDefault="00E12BC1" w:rsidP="00B46B2C" w:rsidR="00E12BC1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AE5288">
        <w:rPr>
          <w:rFonts w:hAnsi="Times New Roman" w:ascii="Times New Roman"/>
          <w:b/>
        </w:rPr>
        <w:t>7. veljače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1A7D33">
        <w:rPr>
          <w:rFonts w:hAnsi="Times New Roman" w:ascii="Times New Roman"/>
          <w:b/>
        </w:rPr>
        <w:t>9,</w:t>
      </w:r>
      <w:r w:rsidR="00E12BC1">
        <w:rPr>
          <w:rFonts w:hAnsi="Times New Roman" w:ascii="Times New Roman"/>
          <w:b/>
        </w:rPr>
        <w:t>3</w:t>
      </w:r>
      <w:r w:rsidR="001A7D33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>15. studenog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56E" w:rsidP="009E082B" w:rsidR="00E9556E">
      <w:r>
        <w:separator/>
      </w:r>
    </w:p>
  </w:endnote>
  <w:endnote w:id="0" w:type="continuationSeparator">
    <w:p w:rsidRDefault="00E9556E" w:rsidP="009E082B" w:rsidR="00E95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56E" w:rsidP="009E082B" w:rsidR="00E9556E">
      <w:r>
        <w:separator/>
      </w:r>
    </w:p>
  </w:footnote>
  <w:footnote w:id="0" w:type="continuationSeparator">
    <w:p w:rsidRDefault="00E9556E" w:rsidP="009E082B" w:rsidR="00E955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5B18"/>
    <w:rsid w:val="004D1D11"/>
    <w:rsid w:val="005208DD"/>
    <w:rsid w:val="0056416D"/>
    <w:rsid w:val="00587D9D"/>
    <w:rsid w:val="005A7390"/>
    <w:rsid w:val="005C1061"/>
    <w:rsid w:val="00622D07"/>
    <w:rsid w:val="00637508"/>
    <w:rsid w:val="006A4865"/>
    <w:rsid w:val="006C6DAE"/>
    <w:rsid w:val="006D14C1"/>
    <w:rsid w:val="007459EF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E9556E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459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59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9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9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9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459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59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9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9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9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St-1675/2017-10</izvorni_sadrzaj>
    <derivirana_varijabla naziv="DomainObject.Oznaka_1">St-1675/2017-10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St-1675/2017</izvorni_sadrzaj>
    <derivirana_varijabla naziv="DomainObject.Predmet.OznakaBroj_1">St-1675/2017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Bel-Voda jednostavno društvo s ograničenom odgovornošću za trgovinu i usluge zastupanog po punomoćniku Jasna Lončarić</izvorni_sadrzaj>
    <derivirana_varijabla naziv="DomainObject.Predmet.ProtustrankaFormated_1">  Bel-Voda jednostavno društvo s ograničenom odgovornošću za trgovinu i usluge zastupanog po punomoćniku Jasna Lončarić</derivirana_varijabla>
  </DomainObject.Predmet.ProtustrankaFormated>
  <DomainObject.Predmet.ProtustrankaFormatedOIB>
    <izvorni_sadrzaj>  Bel-Voda jednostavno društvo s ograničenom odgovornošću za trgovinu i usluge, OIB 70864241484 zastupanog po punomoćniku Jasna Lončarić</izvorni_sadrzaj>
    <derivirana_varijabla naziv="DomainObject.Predmet.ProtustrankaFormatedOIB_1">  Bel-Voda jednostavno društvo s ograničenom odgovornošću za trgovinu i usluge, OIB 70864241484 zastupanog po punomoćniku Jasna Lončarić</derivirana_varijabla>
  </DomainObject.Predmet.ProtustrankaFormatedOIB>
  <DomainObject.Predmet.ProtustrankaFormatedWithAdress>
    <izvorni_sadrzaj> Bel-Voda jednostavno društvo s ograničenom odgovornošću za trgovinu i usluge, Selska 67, 10360 Sesvete zastupanog po punomoćniku Jasna Lončarić</izvorni_sadrzaj>
    <derivirana_varijabla naziv="DomainObject.Predmet.ProtustrankaFormatedWithAdress_1"> Bel-Voda jednostavno društvo s ograničenom odgovornošću za trgovinu i usluge, Selska 67, 10360 Sesvete zastupanog po punomoćniku Jasna Lončarić</derivirana_varijabla>
  </DomainObject.Predmet.ProtustrankaFormatedWithAdress>
  <DomainObject.Predmet.ProtustrankaFormatedWithAdressOIB>
    <izvorni_sadrzaj> Bel-Voda jednostavno društvo s ograničenom odgovornošću za trgovinu i usluge, OIB 70864241484, Selska 67, 10360 Sesvete zastupanog po punomoćniku Jasna Lončarić</izvorni_sadrzaj>
    <derivirana_varijabla naziv="DomainObject.Predmet.ProtustrankaFormatedWithAdressOIB_1"> Bel-Voda jednostavno društvo s ograničenom odgovornošću za trgovinu i usluge, OIB 70864241484, Selska 67, 10360 Sesvete zastupanog po punomoćniku Jasna Lončarić</derivirana_varijabla>
  </DomainObject.Predmet.ProtustrankaFormatedWithAdressOIB>
  <DomainObject.Predmet.ProtustrankaWithAdress>
    <izvorni_sadrzaj>Bel-Voda jednostavno društvo s ograničenom odgovornošću za trgovinu i usluge Selska 67, 10360 Sesvete</izvorni_sadrzaj>
    <derivirana_varijabla naziv="DomainObject.Predmet.ProtustrankaWithAdress_1">Bel-Voda jednostavno društvo s ograničenom odgovornošću za trgovinu i usluge Selska 67, 10360 Sesvete</derivirana_varijabla>
  </DomainObject.Predmet.ProtustrankaWithAdress>
  <DomainObject.Predmet.ProtustrankaWithAdressOIB>
    <izvorni_sadrzaj>Bel-Voda jednostavno društvo s ograničenom odgovornošću za trgovinu i usluge, OIB 70864241484, Selska 67, 10360 Sesvete</izvorni_sadrzaj>
    <derivirana_varijabla naziv="DomainObject.Predmet.ProtustrankaWithAdressOIB_1">Bel-Voda jednostavno društvo s ograničenom odgovornošću za trgovinu i usluge, OIB 70864241484, Selska 67, 10360 Sesvete</derivirana_varijabla>
  </DomainObject.Predmet.ProtustrankaWithAdressOIB>
  <DomainObject.Predmet.ProtustrankaNazivFormated>
    <izvorni_sadrzaj>Bel-Voda jednostavno društvo s ograničenom odgovornošću za trgovinu i usluge</izvorni_sadrzaj>
    <derivirana_varijabla naziv="DomainObject.Predmet.ProtustrankaNazivFormated_1">Bel-Voda jednostavno društvo s ograničenom odgovornošću za trgovinu i usluge</derivirana_varijabla>
  </DomainObject.Predmet.ProtustrankaNazivFormated>
  <DomainObject.Predmet.ProtustrankaNazivFormatedOIB>
    <izvorni_sadrzaj>Bel-Voda jednostavno društvo s ograničenom odgovornošću za trgovinu i usluge, OIB 70864241484</izvorni_sadrzaj>
    <derivirana_varijabla naziv="DomainObject.Predmet.ProtustrankaNazivFormatedOIB_1">Bel-Voda jednostavno društvo s ograničenom odgovornošću za trgovinu i usluge, OIB 70864241484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Bel-Voda jednostavno društvo s ograničenom odgovornošću za trgovinu i usluge zastupanog po punomoćniku Jasna Lončarić</item>
    </izvorni_sadrzaj>
    <derivirana_varijabla naziv="DomainObject.Predmet.ProtuStrankaListFormated_1">
      <item>Bel-Voda jednostavno društvo s ograničenom odgovornošću za trgovinu i usluge zastupanog po punomoćniku Jasna Lončarić</item>
    </derivirana_varijabla>
  </DomainObject.Predmet.ProtuStrankaListFormated>
  <DomainObject.Predmet.ProtuStrankaListFormatedOIB>
    <izvorni_sadrzaj>
      <item>Bel-Voda jednostavno društvo s ograničenom odgovornošću za trgovinu i usluge, OIB 70864241484 zastupanog po punomoćniku Jasna Lončarić</item>
    </izvorni_sadrzaj>
    <derivirana_varijabla naziv="DomainObject.Predmet.ProtuStrankaListFormatedOIB_1">
      <item>Bel-Voda jednostavno društvo s ograničenom odgovornošću za trgovinu i usluge, OIB 70864241484 zastupanog po punomoćniku Jasna Lončarić</item>
    </derivirana_varijabla>
  </DomainObject.Predmet.ProtuStrankaListFormatedOIB>
  <DomainObject.Predmet.ProtuStrankaListFormatedWithAdress>
    <izvorni_sadrzaj>
      <item>Bel-Voda jednostavno društvo s ograničenom odgovornošću za trgovinu i usluge, Selska 67, 10360 Sesvete zastupanog po punomoćniku Jasna Lončarić</item>
    </izvorni_sadrzaj>
    <derivirana_varijabla naziv="DomainObject.Predmet.ProtuStrankaListFormatedWithAdress_1">
      <item>Bel-Voda jednostavno društvo s ograničenom odgovornošću za trgovinu i usluge, Selska 67, 10360 Sesvete zastupanog po punomoćniku Jasna Lončarić</item>
    </derivirana_varijabla>
  </DomainObject.Predmet.ProtuStrankaListFormatedWithAdress>
  <DomainObject.Predmet.ProtuStrankaListFormatedWithAdressOIB>
    <izvorni_sadrzaj>
      <item>Bel-Voda jednostavno društvo s ograničenom odgovornošću za trgovinu i usluge, OIB 70864241484, Selska 67, 10360 Sesvete zastupanog po punomoćniku Jasna Lončarić</item>
    </izvorni_sadrzaj>
    <derivirana_varijabla naziv="DomainObject.Predmet.ProtuStrankaListFormatedWithAdressOIB_1">
      <item>Bel-Voda jednostavno društvo s ograničenom odgovornošću za trgovinu i usluge, OIB 70864241484, Selska 67, 10360 Sesvete zastupanog po punomoćniku Jasna Lončarić</item>
    </derivirana_varijabla>
  </DomainObject.Predmet.ProtuStrankaListFormatedWithAdressOIB>
  <DomainObject.Predmet.ProtuStrankaListNazivFormated>
    <izvorni_sadrzaj>
      <item>Bel-Voda jednostavno društvo s ograničenom odgovornošću za trgovinu i usluge</item>
    </izvorni_sadrzaj>
    <derivirana_varijabla naziv="DomainObject.Predmet.ProtuStrankaListNazivFormated_1">
      <item>Bel-Voda jednostavno društvo s ograničenom odgovornošću za trgovinu i usluge</item>
    </derivirana_varijabla>
  </DomainObject.Predmet.ProtuStrankaListNazivFormated>
  <DomainObject.Predmet.ProtuStrankaListNazivFormatedOIB>
    <izvorni_sadrzaj>
      <item>Bel-Voda jednostavno društvo s ograničenom odgovornošću za trgovinu i usluge, OIB 70864241484</item>
    </izvorni_sadrzaj>
    <derivirana_varijabla naziv="DomainObject.Predmet.ProtuStrankaListNazivFormatedOIB_1">
      <item>Bel-Voda jednostavno društvo s ograničenom odgovornošću za trgovinu i usluge, OIB 70864241484</item>
    </derivirana_varijabla>
  </DomainObject.Predmet.ProtuStrankaListNazivFormatedOIB>
  <DomainObject.Predmet.OstaliListFormated>
    <izvorni_sadrzaj>
      <item>Jasna Lončarić punomoćnik sudionika u postupku Bel-Voda jednostavno društvo s ograničenom odgovornošću za trgovinu i usluge</item>
    </izvorni_sadrzaj>
    <derivirana_varijabla naziv="DomainObject.Predmet.OstaliListFormated_1">
      <item>Jasna Lončarić punomoćnik sudionika u postupku Bel-Voda jednostavno društvo s ograničenom odgovornošću za trgovinu i usluge</item>
    </derivirana_varijabla>
  </DomainObject.Predmet.OstaliListFormated>
  <DomainObject.Predmet.OstaliListFormatedOIB>
    <izvorni_sadrzaj>
      <item>Jasna Lončarić, OIB 88861218822 punomoćnik sudionika u postupku Bel-Voda jednostavno društvo s ograničenom odgovornošću za trgovinu i usluge</item>
    </izvorni_sadrzaj>
    <derivirana_varijabla naziv="DomainObject.Predmet.OstaliListFormatedOIB_1">
      <item>Jasna Lončarić, OIB 88861218822 punomoćnik sudionika u postupku Bel-Voda jednostavno društvo s ograničenom odgovornošću za trgovinu i usluge</item>
    </derivirana_varijabla>
  </DomainObject.Predmet.OstaliListFormatedOIB>
  <DomainObject.Predmet.OstaliListFormatedWithAdress>
    <izvorni_sadrzaj>
      <item>Jasna Lončarić, Ulica Ružice Meglaj - Rimac 10, 10360 Sesvete punomoćnik sudionika u postupku Bel-Voda jednostavno društvo s ograničenom odgovornošću za trgovinu i usluge</item>
    </izvorni_sadrzaj>
    <derivirana_varijabla naziv="DomainObject.Predmet.OstaliListFormatedWithAdress_1">
      <item>Jasna Lončarić, Ulica Ružice Meglaj - Rimac 10, 10360 Sesvete punomoćnik sudionika u postupku Bel-Voda jednostavno društvo s ograničenom odgovornošću za trgovinu i usluge</item>
    </derivirana_varijabla>
  </DomainObject.Predmet.OstaliListFormatedWithAdress>
  <DomainObject.Predmet.OstaliListFormatedWithAdressOIB>
    <izvorni_sadrzaj>
      <item>Jasna Lončarić, OIB 88861218822, Ulica Ružice Meglaj - Rimac 10, 10360 Sesvete punomoćnik sudionika u postupku Bel-Voda jednostavno društvo s ograničenom odgovornošću za trgovinu i usluge</item>
    </izvorni_sadrzaj>
    <derivirana_varijabla naziv="DomainObject.Predmet.OstaliListFormatedWithAdressOIB_1">
      <item>Jasna Lončarić, OIB 88861218822, Ulica Ružice Meglaj - Rimac 10, 10360 Sesvete punomoćnik sudionika u postupku Bel-Voda jednostavno društvo s ograničenom odgovornošću za trgovinu i usluge</item>
    </derivirana_varijabla>
  </DomainObject.Predmet.OstaliListFormatedWithAdressOIB>
  <DomainObject.Predmet.OstaliListNazivFormated>
    <izvorni_sadrzaj>
      <item>Jasna Lončarić</item>
    </izvorni_sadrzaj>
    <derivirana_varijabla naziv="DomainObject.Predmet.OstaliListNazivFormated_1">
      <item>Jasna Lončarić</item>
    </derivirana_varijabla>
  </DomainObject.Predmet.OstaliListNazivFormated>
  <DomainObject.Predmet.OstaliListNazivFormatedOIB>
    <izvorni_sadrzaj>
      <item>Jasna Lončarić, OIB 88861218822</item>
    </izvorni_sadrzaj>
    <derivirana_varijabla naziv="DomainObject.Predmet.OstaliListNazivFormatedOIB_1">
      <item>Jasna Lončarić, OIB 88861218822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St-1675/2017-10</izvorni_sadrzaj>
    <derivirana_varijabla naziv="DomainObject.PoslovniBrojDokumenta_1">St-1675/2017-10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Bel-Voda jednostavno društvo s ograničenom odgovornošću za trgovinu i usluge</izvorni_sadrzaj>
    <derivirana_varijabla naziv="DomainObject.Predmet.ProtustrankaIDrugi_1">Bel-Voda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Bel-Voda jednostavno društvo s ograničenom odgovornošću za trgovinu i usluge, OIB 70864241484, Selska 67, 10360 Sesvete</izvorni_sadrzaj>
    <derivirana_varijabla naziv="DomainObject.Predmet.ProtustrankaIDrugiAdressOIB_1">Bel-Voda jednostavno društvo s ograničenom odgovornošću za trgovinu i usluge, OIB 70864241484, Selska 67,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Bel-Voda jednostavno društvo s ograničenom odgovornošću za trgovinu i usluge</item>
      <item>Jasna Lončarić</item>
    </izvorni_sadrzaj>
    <derivirana_varijabla naziv="DomainObject.Predmet.SudioniciListNaziv_1">
      <item>FINA Regionalni centar Zagreb</item>
      <item>Bel-Voda jednostavno društvo s ograničenom odgovornošću za trgovinu i usluge</item>
      <item>Jasna Lončarić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Bel-Voda jednostavno društvo s ograničenom odgovornošću za trgovinu i usluge, OIB 70864241484, Selska 67,10360 Sesvete</item>
      <item>Jasna Lončarić, OIB 88861218822, Ulica Ružice Meglaj - Rimac 10,10360 Sesvete</item>
    </izvorni_sadrzaj>
    <derivirana_varijabla naziv="DomainObject.Predmet.SudioniciListAdressOIB_1">
      <item>FINA Regionalni centar Zagreb, OIB 85821130368, Trg svibanjskih žrtava 1995. 1,10000 Zagreb</item>
      <item>Bel-Voda jednostavno društvo s ograničenom odgovornošću za trgovinu i usluge, OIB 70864241484, Selska 67,10360 Sesvete</item>
      <item>Jasna Lončarić, OIB 88861218822, Ulica Ružice Meglaj - Rimac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70864241484</item>
      <item>, OIB 88861218822</item>
    </izvorni_sadrzaj>
    <derivirana_varijabla naziv="DomainObject.Predmet.SudioniciListNazivOIB_1">
      <item>, OIB 85821130368</item>
      <item>, OIB 70864241484</item>
      <item>, OIB 88861218822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7DA5C-82A0-4380-88A2-174D81AF0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98</properties:Words>
  <properties:Characters>586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2017-11-15T09:52:00Z</dcterms:created>
  <dc:creator>stecaj</dc:creator>
  <cp:lastModifiedBy>Gordana Grčić</cp:lastModifiedBy>
  <cp:lastPrinted>2017-11-15T09:52:00Z</cp:lastPrinted>
  <dcterms:modified xmlns:xsi="http://www.w3.org/2001/XMLSchema-instance" xsi:type="dcterms:W3CDTF">2017-11-15T10:52:00Z</dcterms:modified>
  <cp:revision>4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St-1675/2017-10 / Odluka - Dopis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