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c6a4" w14:paraId="91fc6a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105CDC" w:rsidP="00325398" w:rsidR="00105CDC"/>
    <w:p w:rsidRDefault="003E346D" w:rsidP="00105CDC" w:rsidR="00105CDC">
      <w:pPr>
        <w:jc w:val="right"/>
      </w:pPr>
      <w:r>
        <w:t>23.</w:t>
      </w:r>
      <w:r w:rsidR="006C04CF">
        <w:t>St-1332</w:t>
      </w:r>
      <w:r w:rsidR="00105CDC">
        <w:t>/2018</w:t>
      </w:r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6063B4">
        <w:t>1332</w:t>
      </w:r>
      <w:r w:rsidR="009273D6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F679EB">
        <w:t>03. kolovoza</w:t>
      </w:r>
      <w:r w:rsidR="009273D6">
        <w:t xml:space="preserve"> 2018</w:t>
      </w:r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6C04CF" w:rsidP="003A75EF" w:rsidR="00AC4528">
      <w:pPr>
        <w:pStyle w:val="Odlomakpopisa"/>
        <w:numPr>
          <w:ilvl w:val="0"/>
          <w:numId w:val="5"/>
        </w:numPr>
        <w:jc w:val="both"/>
      </w:pPr>
      <w:r w:rsidRPr="006C04CF">
        <w:t>ŽIVOT I BRIGA j.d.o.o., OIB: 36891045526, MBS: 080986054 iz Dugog Sela, Ulica hrvatskog preporoda 67</w:t>
      </w:r>
      <w:r w:rsidR="00F36729">
        <w:t xml:space="preserve">. </w:t>
      </w:r>
      <w:r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>
        <w:t>18.654,35</w:t>
      </w:r>
      <w:r w:rsidR="00F06ED6">
        <w:t xml:space="preserve"> </w:t>
      </w:r>
      <w:r w:rsidR="002A0AEB">
        <w:t>kn</w:t>
      </w:r>
      <w:r w:rsidR="005F4627">
        <w:t>.</w:t>
      </w:r>
    </w:p>
    <w:p w:rsidRDefault="00AC4528" w:rsidP="003A75EF" w:rsidR="00AC4528">
      <w:pPr>
        <w:ind w:left="360"/>
        <w:jc w:val="both"/>
      </w:pPr>
      <w:r>
        <w:t xml:space="preserve"> </w:t>
      </w:r>
    </w:p>
    <w:p w:rsidRDefault="00D66226" w:rsidP="003A75EF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3A75EF" w:rsidR="00D01B78">
      <w:pPr>
        <w:ind w:firstLine="720"/>
        <w:jc w:val="both"/>
      </w:pPr>
    </w:p>
    <w:p w:rsidRDefault="00D66226" w:rsidP="003A75EF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3A75EF" w:rsidR="00D01B78">
      <w:pPr>
        <w:pStyle w:val="Odlomakpopisa"/>
        <w:jc w:val="both"/>
      </w:pPr>
    </w:p>
    <w:p w:rsidRDefault="001F6933" w:rsidP="003A75EF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3A75EF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A75EF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F679EB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 xml:space="preserve">03. kolovoza </w:t>
      </w:r>
      <w:r w:rsidR="009B620B" w:rsidRPr="009B620B">
        <w:t>201</w:t>
      </w:r>
      <w:r w:rsidR="009273D6">
        <w:t>8</w:t>
      </w:r>
      <w:r w:rsidR="009B620B" w:rsidRPr="009B620B">
        <w:t>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3E41B4">
        <w:t>, v.r.</w:t>
      </w:r>
    </w:p>
    <w:p w:rsidRDefault="003E41B4" w:rsidP="00572798" w:rsidR="003E41B4">
      <w:pPr>
        <w:jc w:val="right"/>
      </w:pPr>
    </w:p>
    <w:p w:rsidRDefault="003E41B4" w:rsidP="008C5BAA" w:rsidR="003E41B4">
      <w:pPr>
        <w:jc w:val="right"/>
      </w:pPr>
      <w:r>
        <w:t>Za točnost otpravka-ovlašteni službenik:</w:t>
      </w:r>
    </w:p>
    <w:p w:rsidRDefault="003E41B4" w:rsidP="003E41B4" w:rsidR="00AB60FD">
      <w:pPr>
        <w:jc w:val="right"/>
      </w:pPr>
      <w:r>
        <w:t>Gordana Cvitković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1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C7DF0"/>
    <w:rsid w:val="000E5630"/>
    <w:rsid w:val="00105CDC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A75EF"/>
    <w:rsid w:val="003D35F9"/>
    <w:rsid w:val="003E346D"/>
    <w:rsid w:val="003E3A15"/>
    <w:rsid w:val="003E41B4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063B4"/>
    <w:rsid w:val="00627F6A"/>
    <w:rsid w:val="00654118"/>
    <w:rsid w:val="00657B8E"/>
    <w:rsid w:val="006C04CF"/>
    <w:rsid w:val="00770764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273D6"/>
    <w:rsid w:val="009419D8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679E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St-1332/2018</izvorni_sadrzaj>
    <derivirana_varijabla naziv="DomainObject.Predmet.OznakaBroj_1">St-1332/2018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ŽIVOT I BRIGA jednostavno društvo s ograničenom odgovornošću za usluge</izvorni_sadrzaj>
    <derivirana_varijabla naziv="DomainObject.Predmet.ProtustrankaFormated_1">  ŽIVOT I BRIGA jednostavno društvo s ograničenom odgovornošću za usluge</derivirana_varijabla>
  </DomainObject.Predmet.ProtustrankaFormated>
  <DomainObject.Predmet.ProtustrankaFormatedOIB>
    <izvorni_sadrzaj>  ŽIVOT I BRIGA jednostavno društvo s ograničenom odgovornošću za usluge, OIB 36891045526</izvorni_sadrzaj>
    <derivirana_varijabla naziv="DomainObject.Predmet.ProtustrankaFormatedOIB_1">  ŽIVOT I BRIGA jednostavno društvo s ograničenom odgovornošću za usluge, OIB 36891045526</derivirana_varijabla>
  </DomainObject.Predmet.ProtustrankaFormatedOIB>
  <DomainObject.Predmet.ProtustrankaFormatedWithAdress>
    <izvorni_sadrzaj> ŽIVOT I BRIGA jednostavno društvo s ograničenom odgovornošću za usluge, Ulica hrvatskog preporoda/67 A, 10370 Dugo Selo</izvorni_sadrzaj>
    <derivirana_varijabla naziv="DomainObject.Predmet.ProtustrankaFormatedWithAdress_1"> ŽIVOT I BRIGA jednostavno društvo s ograničenom odgovornošću za usluge, Ulica hrvatskog preporoda/67 A, 10370 Dugo Selo</derivirana_varijabla>
  </DomainObject.Predmet.ProtustrankaFormatedWithAdress>
  <DomainObject.Predmet.ProtustrankaFormatedWithAdressOIB>
    <izvorni_sadrzaj> ŽIVOT I BRIGA jednostavno društvo s ograničenom odgovornošću za usluge, OIB 36891045526, Ulica hrvatskog preporoda/67 A, 10370 Dugo Selo</izvorni_sadrzaj>
    <derivirana_varijabla naziv="DomainObject.Predmet.ProtustrankaFormatedWithAdressOIB_1"> ŽIVOT I BRIGA jednostavno društvo s ograničenom odgovornošću za usluge, OIB 36891045526, Ulica hrvatskog preporoda/67 A, 10370 Dugo Selo</derivirana_varijabla>
  </DomainObject.Predmet.ProtustrankaFormatedWithAdressOIB>
  <DomainObject.Predmet.ProtustrankaWithAdress>
    <izvorni_sadrzaj>ŽIVOT I BRIGA jednostavno društvo s ograničenom odgovornošću za usluge Ulica hrvatskog preporoda/67 A, 10370 Dugo Selo</izvorni_sadrzaj>
    <derivirana_varijabla naziv="DomainObject.Predmet.ProtustrankaWithAdress_1">ŽIVOT I BRIGA jednostavno društvo s ograničenom odgovornošću za usluge Ulica hrvatskog preporoda/67 A, 10370 Dugo Selo</derivirana_varijabla>
  </DomainObject.Predmet.ProtustrankaWithAdress>
  <DomainObject.Predmet.ProtustrankaWithAdressOIB>
    <izvorni_sadrzaj>ŽIVOT I BRIGA jednostavno društvo s ograničenom odgovornošću za usluge, OIB 36891045526, Ulica hrvatskog preporoda/67 A, 10370 Dugo Selo</izvorni_sadrzaj>
    <derivirana_varijabla naziv="DomainObject.Predmet.ProtustrankaWithAdressOIB_1">ŽIVOT I BRIGA jednostavno društvo s ograničenom odgovornošću za usluge, OIB 36891045526, Ulica hrvatskog preporoda/67 A, 10370 Dugo Selo</derivirana_varijabla>
  </DomainObject.Predmet.ProtustrankaWithAdressOIB>
  <DomainObject.Predmet.ProtustrankaNazivFormated>
    <izvorni_sadrzaj>ŽIVOT I BRIGA jednostavno društvo s ograničenom odgovornošću za usluge</izvorni_sadrzaj>
    <derivirana_varijabla naziv="DomainObject.Predmet.ProtustrankaNazivFormated_1">ŽIVOT I BRIGA jednostavno društvo s ograničenom odgovornošću za usluge</derivirana_varijabla>
  </DomainObject.Predmet.ProtustrankaNazivFormated>
  <DomainObject.Predmet.ProtustrankaNazivFormatedOIB>
    <izvorni_sadrzaj>ŽIVOT I BRIGA jednostavno društvo s ograničenom odgovornošću za usluge, OIB 36891045526</izvorni_sadrzaj>
    <derivirana_varijabla naziv="DomainObject.Predmet.ProtustrankaNazivFormatedOIB_1">ŽIVOT I BRIGA jednostavno društvo s ograničenom odgovornošću za usluge, OIB 36891045526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I BRIGA jednostavno društvo s ograničenom odgovornošću za usluge</item>
    </izvorni_sadrzaj>
    <derivirana_varijabla naziv="DomainObject.Predmet.ProtuStrankaListFormated_1">
      <item>ŽIVOT I BRIGA jednostavno društvo s ograničenom odgovornošću za usluge</item>
    </derivirana_varijabla>
  </DomainObject.Predmet.ProtuStrankaListFormated>
  <DomainObject.Predmet.ProtuStrankaListFormatedOIB>
    <izvorni_sadrzaj>
      <item>ŽIVOT I BRIGA jednostavno društvo s ograničenom odgovornošću za usluge, OIB 36891045526</item>
    </izvorni_sadrzaj>
    <derivirana_varijabla naziv="DomainObject.Predmet.ProtuStrankaListFormatedOIB_1">
      <item>ŽIVOT I BRIGA jednostavno društvo s ograničenom odgovornošću za usluge, OIB 36891045526</item>
    </derivirana_varijabla>
  </DomainObject.Predmet.ProtuStrankaListFormatedOIB>
  <DomainObject.Predmet.ProtuStrankaListFormatedWithAdress>
    <izvorni_sadrzaj>
      <item>ŽIVOT I BRIGA jednostavno društvo s ograničenom odgovornošću za usluge, Ulica hrvatskog preporoda/67 A, 10370 Dugo Selo</item>
    </izvorni_sadrzaj>
    <derivirana_varijabla naziv="DomainObject.Predmet.ProtuStrankaListFormatedWithAdress_1">
      <item>ŽIVOT I BRIGA jednostavno društvo s ograničenom odgovornošću za usluge, Ulica hrvatskog preporoda/67 A, 10370 Dugo Selo</item>
    </derivirana_varijabla>
  </DomainObject.Predmet.ProtuStrankaListFormatedWithAdress>
  <DomainObject.Predmet.ProtuStrankaListFormatedWithAdressOIB>
    <izvorni_sadrzaj>
      <item>ŽIVOT I BRIGA jednostavno društvo s ograničenom odgovornošću za usluge, OIB 36891045526, Ulica hrvatskog preporoda/67 A, 10370 Dugo Selo</item>
    </izvorni_sadrzaj>
    <derivirana_varijabla naziv="DomainObject.Predmet.ProtuStrankaListFormatedWithAdressOIB_1">
      <item>ŽIVOT I BRIGA jednostavno društvo s ograničenom odgovornošću za usluge, OIB 36891045526, Ulica hrvatskog preporoda/67 A, 10370 Dugo Selo</item>
    </derivirana_varijabla>
  </DomainObject.Predmet.ProtuStrankaListFormatedWithAdressOIB>
  <DomainObject.Predmet.ProtuStrankaListNazivFormated>
    <izvorni_sadrzaj>
      <item>ŽIVOT I BRIGA jednostavno društvo s ograničenom odgovornošću za usluge</item>
    </izvorni_sadrzaj>
    <derivirana_varijabla naziv="DomainObject.Predmet.ProtuStrankaListNazivFormated_1">
      <item>ŽIVOT I BRIGA jednostavno društvo s ograničenom odgovornošću za usluge</item>
    </derivirana_varijabla>
  </DomainObject.Predmet.ProtuStrankaListNazivFormated>
  <DomainObject.Predmet.ProtuStrankaListNazivFormatedOIB>
    <izvorni_sadrzaj>
      <item>ŽIVOT I BRIGA jednostavno društvo s ograničenom odgovornošću za usluge, OIB 36891045526</item>
    </izvorni_sadrzaj>
    <derivirana_varijabla naziv="DomainObject.Predmet.ProtuStrankaListNazivFormatedOIB_1">
      <item>ŽIVOT I BRIGA jednostavno društvo s ograničenom odgovornošću za usluge, OIB 36891045526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I BRIGA jednostavno društvo s ograničenom odgovornošću za usluge</izvorni_sadrzaj>
    <derivirana_varijabla naziv="DomainObject.Predmet.ProtustrankaIDrugi_1">ŽIVOT I BRIGA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 I BRIGA jednostavno društvo s ograničenom odgovornošću za usluge, OIB 36891045526, Ulica hrvatskog preporoda/67 A, 10370 Dugo Selo</izvorni_sadrzaj>
    <derivirana_varijabla naziv="DomainObject.Predmet.ProtustrankaIDrugiAdressOIB_1">ŽIVOT I BRIGA jednostavno društvo s ograničenom odgovornošću za usluge, OIB 36891045526, Ulica hrvatskog preporoda/67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I BRIGA jednostavno društvo s ograničenom odgovornošću za usluge</item>
    </izvorni_sadrzaj>
    <derivirana_varijabla naziv="DomainObject.Predmet.SudioniciListNaziv_1">
      <item>FINA Regionalni centar Zagreb</item>
      <item>ŽIVOT I BRIGA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ŽIVOT I BRIGA jednostavno društvo s ograničenom odgovornošću za usluge, OIB 36891045526, Ulica hrvatskog preporoda/67 A,10370 Dugo Selo</item>
    </izvorni_sadrzaj>
    <derivirana_varijabla naziv="DomainObject.Predmet.SudioniciListAdressOIB_1">
      <item>FINA Regionalni centar Zagreb, OIB 85821130368, Trg svibanjskih žrtava 1995. br. 1,10000 Zagreb</item>
      <item>ŽIVOT I BRIGA jednostavno društvo s ograničenom odgovornošću za usluge, OIB 36891045526, Ulica hrvatskog preporoda/67 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36891045526</item>
    </izvorni_sadrzaj>
    <derivirana_varijabla naziv="DomainObject.Predmet.SudioniciListNazivOIB_1">
      <item>, OIB 85821130368</item>
      <item>, OIB 36891045526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1382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2018-08-03T07:03:00Z</dcterms:created>
  <dc:creator>ilukac</dc:creator>
  <cp:lastModifiedBy>Gordana Cvitković</cp:lastModifiedBy>
  <cp:lastPrinted>2016-02-12T09:30:00Z</cp:lastPrinted>
  <dcterms:modified xmlns:xsi="http://www.w3.org/2001/XMLSchema-instance" xsi:type="dcterms:W3CDTF">2018-08-03T09:29:00Z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(St-1332-2018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