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4c0e" w14:paraId="6a84c0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D4E03">
        <w:rPr>
          <w:b/>
          <w:lang w:val="hr-HR"/>
        </w:rPr>
        <w:t>1533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D4E03">
        <w:rPr>
          <w:lang w:val="hr-HR"/>
        </w:rPr>
        <w:t>ROTARIUM d.o.o. Split, Uskočka 14, OIB: 05477687650, MBS: 060191015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D4E03">
        <w:rPr>
          <w:lang w:val="hr-HR"/>
        </w:rPr>
        <w:t>ROTARIUM d.o.o. Split, Uskočka 14, OIB: 05477687650, MBS: 060191015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6E24D7">
        <w:rPr>
          <w:lang w:val="hr-HR"/>
        </w:rPr>
        <w:t>10,</w:t>
      </w:r>
      <w:r w:rsidR="0042085F">
        <w:rPr>
          <w:lang w:val="hr-HR"/>
        </w:rPr>
        <w:t>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F62A8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D4E03">
        <w:rPr>
          <w:lang w:val="hr-HR"/>
        </w:rPr>
        <w:t>ROTARIUM d.o.o. Split, Uskočka 14, OIB: 05477687650, MBS: 060191015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D4E03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D4E03">
        <w:rPr>
          <w:lang w:val="hr-HR"/>
        </w:rPr>
        <w:t>ROTARIUM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D4E03">
        <w:rPr>
          <w:lang w:val="hr-HR"/>
        </w:rPr>
        <w:t>2802</w:t>
      </w:r>
      <w:r>
        <w:rPr>
          <w:lang w:val="hr-HR"/>
        </w:rPr>
        <w:t xml:space="preserve"> dan</w:t>
      </w:r>
      <w:r w:rsidR="00E32AE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D4E03">
        <w:rPr>
          <w:lang w:val="hr-HR"/>
        </w:rPr>
        <w:t>19.231,92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D4E03" w:rsidP="00403F01" w:rsidR="004D4E0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E2734" w:rsidRPr="007E273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D4E03">
      <w:t>1533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F62A8"/>
    <w:rsid w:val="00403F01"/>
    <w:rsid w:val="004133AD"/>
    <w:rsid w:val="004171BE"/>
    <w:rsid w:val="0042085F"/>
    <w:rsid w:val="00473132"/>
    <w:rsid w:val="004777B1"/>
    <w:rsid w:val="00484C49"/>
    <w:rsid w:val="004A6CA0"/>
    <w:rsid w:val="004D23AF"/>
    <w:rsid w:val="004D4E03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7E2734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2AEF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7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27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27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27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7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27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27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27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ROTARIUM društvo s ograničenom odgovornošću za intelektualne usluge</izvorni_sadrzaj>
    <derivirana_varijabla naziv="DomainObject.Predmet.ProtustrankaFormated_1">  ROTARIUM društvo s ograničenom odgovornošću za intelektualne usluge</derivirana_varijabla>
  </DomainObject.Predmet.ProtustrankaFormated>
  <DomainObject.Predmet.ProtustrankaFormatedOIB>
    <izvorni_sadrzaj>  ROTARIUM društvo s ograničenom odgovornošću za intelektualne usluge, OIB 05477687650</izvorni_sadrzaj>
    <derivirana_varijabla naziv="DomainObject.Predmet.ProtustrankaFormatedOIB_1">  ROTARIUM društvo s ograničenom odgovornošću za intelektualne usluge, OIB 05477687650</derivirana_varijabla>
  </DomainObject.Predmet.ProtustrankaFormatedOIB>
  <DomainObject.Predmet.ProtustrankaFormatedWithAdress>
    <izvorni_sadrzaj> ROTARIUM društvo s ograničenom odgovornošću za intelektualne usluge, Uskočka 14, 21000 Split</izvorni_sadrzaj>
    <derivirana_varijabla naziv="DomainObject.Predmet.ProtustrankaFormatedWithAdress_1"> ROTARIUM društvo s ograničenom odgovornošću za intelektualne usluge, Uskočka 14, 21000 Split</derivirana_varijabla>
  </DomainObject.Predmet.ProtustrankaFormatedWithAdress>
  <DomainObject.Predmet.ProtustrankaFormatedWithAdressOIB>
    <izvorni_sadrzaj> ROTARIUM društvo s ograničenom odgovornošću za intelektualne usluge, OIB 05477687650, Uskočka 14, 21000 Split</izvorni_sadrzaj>
    <derivirana_varijabla naziv="DomainObject.Predmet.ProtustrankaFormatedWithAdressOIB_1"> ROTARIUM društvo s ograničenom odgovornošću za intelektualne usluge, OIB 05477687650, Uskočka 14, 21000 Split</derivirana_varijabla>
  </DomainObject.Predmet.ProtustrankaFormatedWithAdressOIB>
  <DomainObject.Predmet.ProtustrankaWithAdress>
    <izvorni_sadrzaj>ROTARIUM društvo s ograničenom odgovornošću za intelektualne usluge Uskočka 14, 21000 Split</izvorni_sadrzaj>
    <derivirana_varijabla naziv="DomainObject.Predmet.ProtustrankaWithAdress_1">ROTARIUM društvo s ograničenom odgovornošću za intelektualne usluge Uskočka 14, 21000 Split</derivirana_varijabla>
  </DomainObject.Predmet.ProtustrankaWithAdress>
  <DomainObject.Predmet.ProtustrankaWithAdressOIB>
    <izvorni_sadrzaj>ROTARIUM društvo s ograničenom odgovornošću za intelektualne usluge, OIB 05477687650, Uskočka 14, 21000 Split</izvorni_sadrzaj>
    <derivirana_varijabla naziv="DomainObject.Predmet.ProtustrankaWithAdressOIB_1">ROTARIUM društvo s ograničenom odgovornošću za intelektualne usluge, OIB 05477687650, Uskočka 14, 21000 Split</derivirana_varijabla>
  </DomainObject.Predmet.ProtustrankaWithAdressOIB>
  <DomainObject.Predmet.ProtustrankaNazivFormated>
    <izvorni_sadrzaj>ROTARIUM društvo s ograničenom odgovornošću za intelektualne usluge</izvorni_sadrzaj>
    <derivirana_varijabla naziv="DomainObject.Predmet.ProtustrankaNazivFormated_1">ROTARIUM društvo s ograničenom odgovornošću za intelektualne usluge</derivirana_varijabla>
  </DomainObject.Predmet.ProtustrankaNazivFormated>
  <DomainObject.Predmet.ProtustrankaNazivFormatedOIB>
    <izvorni_sadrzaj>ROTARIUM društvo s ograničenom odgovornošću za intelektualne usluge, OIB 05477687650</izvorni_sadrzaj>
    <derivirana_varijabla naziv="DomainObject.Predmet.ProtustrankaNazivFormatedOIB_1">ROTARIUM društvo s ograničenom odgovornošću za intelektualne usluge, OIB 05477687650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19231.92</izvorni_sadrzaj>
    <derivirana_varijabla naziv="DomainObject.Predmet.TrenutnaVrijednost_1">19231.92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ROTARIUM društvo s ograničenom odgovornošću za intelektualne usluge</item>
    </izvorni_sadrzaj>
    <derivirana_varijabla naziv="DomainObject.Predmet.ProtuStrankaListFormated_1">
      <item>ROTARIUM društvo s ograničenom odgovornošću za intelektualne usluge</item>
    </derivirana_varijabla>
  </DomainObject.Predmet.ProtuStrankaListFormated>
  <DomainObject.Predmet.ProtuStrankaListFormatedOIB>
    <izvorni_sadrzaj>
      <item>ROTARIUM društvo s ograničenom odgovornošću za intelektualne usluge, OIB 05477687650</item>
    </izvorni_sadrzaj>
    <derivirana_varijabla naziv="DomainObject.Predmet.ProtuStrankaListFormatedOIB_1">
      <item>ROTARIUM društvo s ograničenom odgovornošću za intelektualne usluge, OIB 05477687650</item>
    </derivirana_varijabla>
  </DomainObject.Predmet.ProtuStrankaListFormatedOIB>
  <DomainObject.Predmet.ProtuStrankaListFormatedWithAdress>
    <izvorni_sadrzaj>
      <item>ROTARIUM društvo s ograničenom odgovornošću za intelektualne usluge, Uskočka 14, 21000 Split</item>
    </izvorni_sadrzaj>
    <derivirana_varijabla naziv="DomainObject.Predmet.ProtuStrankaListFormatedWithAdress_1">
      <item>ROTARIUM društvo s ograničenom odgovornošću za intelektualne usluge, Uskočka 14, 21000 Split</item>
    </derivirana_varijabla>
  </DomainObject.Predmet.ProtuStrankaListFormatedWithAdress>
  <DomainObject.Predmet.ProtuStrankaListFormatedWithAdressOIB>
    <izvorni_sadrzaj>
      <item>ROTARIUM društvo s ograničenom odgovornošću za intelektualne usluge, OIB 05477687650, Uskočka 14, 21000 Split</item>
    </izvorni_sadrzaj>
    <derivirana_varijabla naziv="DomainObject.Predmet.ProtuStrankaListFormatedWithAdressOIB_1">
      <item>ROTARIUM društvo s ograničenom odgovornošću za intelektualne usluge, OIB 05477687650, Uskočka 14, 21000 Split</item>
    </derivirana_varijabla>
  </DomainObject.Predmet.ProtuStrankaListFormatedWithAdressOIB>
  <DomainObject.Predmet.ProtuStrankaListNazivFormated>
    <izvorni_sadrzaj>
      <item>ROTARIUM društvo s ograničenom odgovornošću za intelektualne usluge</item>
    </izvorni_sadrzaj>
    <derivirana_varijabla naziv="DomainObject.Predmet.ProtuStrankaListNazivFormated_1">
      <item>ROTARIUM društvo s ograničenom odgovornošću za intelektualne usluge</item>
    </derivirana_varijabla>
  </DomainObject.Predmet.ProtuStrankaListNazivFormated>
  <DomainObject.Predmet.ProtuStrankaListNazivFormatedOIB>
    <izvorni_sadrzaj>
      <item>ROTARIUM društvo s ograničenom odgovornošću za intelektualne usluge, OIB 05477687650</item>
    </izvorni_sadrzaj>
    <derivirana_varijabla naziv="DomainObject.Predmet.ProtuStrankaListNazivFormatedOIB_1">
      <item>ROTARIUM društvo s ograničenom odgovornošću za intelektualne usluge, OIB 05477687650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ROTARIUM društvo s ograničenom odgovornošću za intelektualne usluge</izvorni_sadrzaj>
    <derivirana_varijabla naziv="DomainObject.Predmet.ProtustrankaIDrugi_1">ROTARIUM društvo s ograničenom odgovornošću za intelektualne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ROTARIUM društvo s ograničenom odgovornošću za intelektualne usluge, OIB 05477687650, Uskočka 14, 21000 Split</izvorni_sadrzaj>
    <derivirana_varijabla naziv="DomainObject.Predmet.ProtustrankaIDrugiAdressOIB_1">ROTARIUM društvo s ograničenom odgovornošću za intelektualne usluge, OIB 05477687650, Uskočka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ROTARIUM društvo s ograničenom odgovornošću za intelektualne usluge</item>
      <item>FINANCIJSKA AGENCIJA, RC SPLIT</item>
    </izvorni_sadrzaj>
    <derivirana_varijabla naziv="DomainObject.Predmet.SudioniciListNaziv_1">
      <item>ROTARIUM društvo s ograničenom odgovornošću za intelektualne usluge</item>
      <item>FINANCIJSKA AGENCIJA, RC SPLIT</item>
    </derivirana_varijabla>
  </DomainObject.Predmet.SudioniciListNaziv>
  <DomainObject.Predmet.SudioniciListAdressOIB>
    <izvorni_sadrzaj>
      <item>ROTARIUM društvo s ograničenom odgovornošću za intelektualne usluge, OIB 05477687650, Uskočka 14,21000 Split</item>
      <item>FINANCIJSKA AGENCIJA, RC SPLIT, OIB 85821130368, Mažuranićevo šetalište 24 b,21000 Split</item>
    </izvorni_sadrzaj>
    <derivirana_varijabla naziv="DomainObject.Predmet.SudioniciListAdressOIB_1">
      <item>ROTARIUM društvo s ograničenom odgovornošću za intelektualne usluge, OIB 05477687650, Uskočka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05477687650</item>
      <item>, OIB 85821130368</item>
    </izvorni_sadrzaj>
    <derivirana_varijabla naziv="DomainObject.Predmet.SudioniciListNazivOIB_1">
      <item>, OIB 05477687650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97557-00CD-4AAB-BD58-714EB5B73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4000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2015-12-31T08:48:00Z</cp:lastPrinted>
  <dcterms:modified xmlns:xsi="http://www.w3.org/2001/XMLSchema-instance" xsi:type="dcterms:W3CDTF">2015-12-31T08:49:00Z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