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d344" w14:paraId="294d344" w:rsidRDefault="005907BA" w:rsidP="005907BA" w:rsidR="005907BA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7BA" w:rsidP="005907BA" w:rsidR="005907BA">
      <w:r>
        <w:t xml:space="preserve">         REPUBLIKA HRVATSKA</w:t>
      </w:r>
    </w:p>
    <w:p w:rsidRDefault="005907BA" w:rsidP="005907BA" w:rsidR="005907BA">
      <w:r>
        <w:t xml:space="preserve"> TRGOVAČKI SUD U VARAŽDINU</w:t>
      </w:r>
    </w:p>
    <w:p w:rsidRDefault="005907BA" w:rsidP="005907BA" w:rsidR="005907BA">
      <w:r>
        <w:t xml:space="preserve">           Braće Radića 2, Varaždin</w:t>
      </w:r>
    </w:p>
    <w:p w:rsidRDefault="005907BA" w:rsidP="005907BA" w:rsidR="005907BA"/>
    <w:p w:rsidRDefault="005907BA" w:rsidP="005907BA" w:rsidR="005907BA"/>
    <w:p w:rsidRDefault="005907BA" w:rsidP="005907BA" w:rsidR="005907BA">
      <w:pPr>
        <w:jc w:val="center"/>
      </w:pPr>
      <w:r>
        <w:t>U  I M E  R E P U B L I K E  H R V A T S K E</w:t>
      </w:r>
    </w:p>
    <w:p w:rsidRDefault="005907BA" w:rsidP="005907BA" w:rsidR="005907BA"/>
    <w:p w:rsidRDefault="005907BA" w:rsidP="005907BA" w:rsidR="005907BA">
      <w:pPr>
        <w:jc w:val="center"/>
      </w:pPr>
      <w:r>
        <w:t>R J E Š E NJ E</w:t>
      </w:r>
    </w:p>
    <w:p w:rsidRDefault="005907BA" w:rsidP="005907BA" w:rsidR="005907BA"/>
    <w:p w:rsidRDefault="005907BA" w:rsidP="005907BA" w:rsidR="005907BA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>, kao stečajnom sucu u predmetu povodom zahtjeva Financijske agencije Regionalni centar Zagreb, Podružnica Varaždin, Augusta Cesarca 2, Varaždin, za pokretanje skraćenog stečajnog postupka protiv dužnika</w:t>
      </w:r>
      <w:r w:rsidR="00226373">
        <w:t xml:space="preserve"> MESOPRERAĐIVAČKA ZADRUGA MERMES, Trg kralja Tomislava 17-18, 48327 </w:t>
      </w:r>
      <w:proofErr w:type="spellStart"/>
      <w:r w:rsidR="00226373">
        <w:t>Molve</w:t>
      </w:r>
      <w:proofErr w:type="spellEnd"/>
      <w:r w:rsidR="00226373">
        <w:t>, OIB: 04176845444</w:t>
      </w:r>
      <w:r>
        <w:t xml:space="preserve">, dana </w:t>
      </w:r>
      <w:r w:rsidR="00226373" w:rsidRPr="00226373">
        <w:t>28</w:t>
      </w:r>
      <w:r w:rsidRPr="00226373">
        <w:t xml:space="preserve">. prosinca </w:t>
      </w:r>
      <w:r>
        <w:t xml:space="preserve">2015. </w:t>
      </w:r>
    </w:p>
    <w:p w:rsidRDefault="005907BA" w:rsidP="005907BA" w:rsidR="005907BA">
      <w:pPr>
        <w:jc w:val="both"/>
      </w:pPr>
    </w:p>
    <w:p w:rsidRDefault="005907BA" w:rsidP="005907BA" w:rsidR="005907BA">
      <w:pPr>
        <w:jc w:val="center"/>
      </w:pPr>
      <w:r>
        <w:t>r i j e š i o  j e</w:t>
      </w:r>
    </w:p>
    <w:p w:rsidRDefault="005907BA" w:rsidP="005907BA" w:rsidR="005907BA"/>
    <w:p w:rsidRDefault="005907BA" w:rsidP="005907BA" w:rsidR="005907BA">
      <w:pPr>
        <w:ind w:firstLine="708"/>
        <w:jc w:val="both"/>
      </w:pPr>
      <w:r>
        <w:t xml:space="preserve">I/ Otvara se stečajni postupak nad stečajnim dužnikom </w:t>
      </w:r>
      <w:r w:rsidR="00226373">
        <w:t xml:space="preserve">MESOPRERAĐIVAČKA ZADRUGA MERMES, Trg kralja Tomislava 17-18, 48327 </w:t>
      </w:r>
      <w:proofErr w:type="spellStart"/>
      <w:r w:rsidR="00226373">
        <w:t>Molve</w:t>
      </w:r>
      <w:proofErr w:type="spellEnd"/>
      <w:r w:rsidR="00226373">
        <w:t>, OIB: 04176845444</w:t>
      </w:r>
      <w:r>
        <w:t xml:space="preserve">, s danom </w:t>
      </w:r>
      <w:r w:rsidR="00226373" w:rsidRPr="00226373">
        <w:t>28</w:t>
      </w:r>
      <w:r w:rsidRPr="00226373">
        <w:t xml:space="preserve">. prosinca </w:t>
      </w:r>
      <w:r>
        <w:t>2015. u 15,00 sati.</w:t>
      </w:r>
    </w:p>
    <w:p w:rsidRDefault="005907BA" w:rsidP="005907BA" w:rsidR="005907BA">
      <w:pPr>
        <w:jc w:val="both"/>
      </w:pPr>
    </w:p>
    <w:p w:rsidRDefault="005907BA" w:rsidP="005907BA" w:rsidR="005907BA">
      <w:pPr>
        <w:ind w:firstLine="708"/>
        <w:jc w:val="both"/>
        <w:rPr>
          <w:szCs w:val="20"/>
        </w:rPr>
      </w:pPr>
      <w:r>
        <w:t xml:space="preserve">II/ Zaključuje se stečajni postupak nad stečajnim dužnikom </w:t>
      </w:r>
      <w:r w:rsidR="00226373">
        <w:t xml:space="preserve">MESOPRERAĐIVAČKA ZADRUGA MERMES, Trg kralja Tomislava 17-18, 48327 </w:t>
      </w:r>
      <w:proofErr w:type="spellStart"/>
      <w:r w:rsidR="00226373">
        <w:t>Molve</w:t>
      </w:r>
      <w:proofErr w:type="spellEnd"/>
      <w:r w:rsidR="00226373">
        <w:t>, OIB: 04176845444</w:t>
      </w:r>
      <w:r>
        <w:t>.</w:t>
      </w:r>
    </w:p>
    <w:p w:rsidRDefault="005907BA" w:rsidP="005907BA" w:rsidR="005907BA">
      <w:pPr>
        <w:jc w:val="both"/>
      </w:pPr>
    </w:p>
    <w:p w:rsidRDefault="005907BA" w:rsidP="005907BA" w:rsidR="005907BA" w:rsidRPr="00226373">
      <w:pPr>
        <w:ind w:firstLine="708"/>
        <w:jc w:val="both"/>
      </w:pPr>
      <w:r>
        <w:t xml:space="preserve">III/ Za stečajnog upravitelja imenuje se </w:t>
      </w:r>
      <w:r w:rsidR="00226373" w:rsidRPr="00226373">
        <w:t xml:space="preserve">Jasna </w:t>
      </w:r>
      <w:proofErr w:type="spellStart"/>
      <w:r w:rsidR="00226373" w:rsidRPr="00226373">
        <w:t>Hromadko</w:t>
      </w:r>
      <w:proofErr w:type="spellEnd"/>
      <w:r w:rsidR="00226373" w:rsidRPr="00226373">
        <w:t xml:space="preserve">, </w:t>
      </w:r>
      <w:proofErr w:type="spellStart"/>
      <w:r w:rsidR="00226373" w:rsidRPr="00226373">
        <w:t>Zelengorska</w:t>
      </w:r>
      <w:proofErr w:type="spellEnd"/>
      <w:r w:rsidR="00226373" w:rsidRPr="00226373">
        <w:t xml:space="preserve"> 1, 10000 Zagreb, OIB: 22088644509.</w:t>
      </w:r>
    </w:p>
    <w:p w:rsidRDefault="005907BA" w:rsidP="005907BA" w:rsidR="005907BA" w:rsidRPr="00226373">
      <w:pPr>
        <w:jc w:val="both"/>
      </w:pPr>
    </w:p>
    <w:p w:rsidRDefault="005907BA" w:rsidP="005907BA" w:rsidR="005907BA">
      <w:pPr>
        <w:ind w:firstLine="708"/>
        <w:jc w:val="both"/>
      </w:pPr>
      <w:r>
        <w:t>IV/ Ovo rješenje objavit će se na e-oglasnoj ploči suda.</w:t>
      </w:r>
    </w:p>
    <w:p w:rsidRDefault="005907BA" w:rsidP="005907BA" w:rsidR="005907BA">
      <w:pPr>
        <w:jc w:val="both"/>
      </w:pPr>
    </w:p>
    <w:p w:rsidRDefault="005907BA" w:rsidP="005907BA" w:rsidR="005907BA">
      <w:pPr>
        <w:ind w:firstLine="708"/>
        <w:jc w:val="both"/>
      </w:pPr>
      <w:r>
        <w:t xml:space="preserve">V/ Po pravomoćnosti ovoga rješenja stečajni dužnik </w:t>
      </w:r>
      <w:r w:rsidR="00226373">
        <w:t xml:space="preserve">MESOPRERAĐIVAČKA ZADRUGA MERMES, Trg kralja Tomislava 17-18, 48327 </w:t>
      </w:r>
      <w:proofErr w:type="spellStart"/>
      <w:r w:rsidR="00226373">
        <w:t>Molve</w:t>
      </w:r>
      <w:proofErr w:type="spellEnd"/>
      <w:r w:rsidR="00226373">
        <w:t>, OIB: 04176845444</w:t>
      </w:r>
      <w:r>
        <w:t>, biti će brisan iz sudskog registra.</w:t>
      </w:r>
    </w:p>
    <w:p w:rsidRDefault="005907BA" w:rsidP="005907BA" w:rsidR="005907BA"/>
    <w:p w:rsidRDefault="005907BA" w:rsidP="005907BA" w:rsidR="005907BA"/>
    <w:p w:rsidRDefault="005907BA" w:rsidP="005907BA" w:rsidR="005907BA">
      <w:pPr>
        <w:jc w:val="center"/>
      </w:pPr>
      <w:r>
        <w:t>Obrazloženje</w:t>
      </w:r>
    </w:p>
    <w:p w:rsidRDefault="005907BA" w:rsidP="005907BA" w:rsidR="005907BA"/>
    <w:p w:rsidRDefault="005907BA" w:rsidP="005907BA" w:rsidR="005907BA">
      <w:pPr>
        <w:jc w:val="both"/>
      </w:pPr>
      <w:r>
        <w:tab/>
      </w:r>
      <w:r w:rsidR="00226373">
        <w:t>Predlagatelj je dana 17. rujna</w:t>
      </w:r>
      <w:bookmarkStart w:name="_GoBack" w:id="0"/>
      <w:bookmarkEnd w:id="0"/>
      <w:r>
        <w:t xml:space="preserve">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5907BA" w:rsidP="005907BA" w:rsidR="005907BA"/>
    <w:p w:rsidRDefault="005907BA" w:rsidP="005907BA" w:rsidR="005907BA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5907BA" w:rsidP="005907BA" w:rsidR="005907BA"/>
    <w:p w:rsidRDefault="005907BA" w:rsidP="005907BA" w:rsidR="005907BA"/>
    <w:p w:rsidRDefault="005907BA" w:rsidP="005907BA" w:rsidR="005907BA">
      <w:pPr>
        <w:jc w:val="center"/>
      </w:pPr>
      <w:r>
        <w:t xml:space="preserve">U </w:t>
      </w:r>
      <w:r w:rsidRPr="00226373">
        <w:t xml:space="preserve">Varaždinu, </w:t>
      </w:r>
      <w:r w:rsidR="00226373" w:rsidRPr="00226373">
        <w:t>28</w:t>
      </w:r>
      <w:r w:rsidRPr="00226373">
        <w:t>. prosinca 2015</w:t>
      </w:r>
      <w:r>
        <w:t>.</w:t>
      </w:r>
    </w:p>
    <w:p w:rsidRDefault="005907BA" w:rsidP="005907BA" w:rsidR="005907BA">
      <w:pPr>
        <w:jc w:val="center"/>
      </w:pPr>
    </w:p>
    <w:p w:rsidRDefault="005907BA" w:rsidP="005907BA" w:rsidR="005907BA">
      <w:pPr>
        <w:jc w:val="center"/>
      </w:pPr>
    </w:p>
    <w:p w:rsidRDefault="005907BA" w:rsidP="005907BA" w:rsidR="005907BA">
      <w:pPr>
        <w:ind w:left="4956"/>
        <w:jc w:val="center"/>
      </w:pPr>
      <w:r>
        <w:t>Sudac</w:t>
      </w:r>
    </w:p>
    <w:p w:rsidRDefault="005907BA" w:rsidP="005907BA" w:rsidR="005907BA">
      <w:pPr>
        <w:ind w:left="4956"/>
        <w:jc w:val="center"/>
      </w:pPr>
    </w:p>
    <w:p w:rsidRDefault="005907BA" w:rsidP="005907BA" w:rsidR="005907BA">
      <w:pPr>
        <w:ind w:left="4956"/>
        <w:jc w:val="center"/>
      </w:pPr>
      <w:r>
        <w:t>Radovan Raduka</w:t>
      </w:r>
    </w:p>
    <w:p w:rsidRDefault="005907BA" w:rsidP="005907BA" w:rsidR="005907BA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907BA" w:rsidP="005907BA" w:rsidR="005907BA">
      <w:r>
        <w:t xml:space="preserve">                                               </w:t>
      </w:r>
    </w:p>
    <w:p w:rsidRDefault="005907BA" w:rsidP="005907BA" w:rsidR="005907BA">
      <w:r>
        <w:tab/>
        <w:t xml:space="preserve">UPUTA O PRAVNOM LIJEKU: </w:t>
      </w:r>
    </w:p>
    <w:p w:rsidRDefault="005907BA" w:rsidP="005907BA" w:rsidR="005907BA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5907BA" w:rsidP="005907BA" w:rsidR="005907BA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907BA" w:rsidP="005907BA" w:rsidR="005907BA"/>
    <w:p w:rsidRDefault="005907BA" w:rsidP="005907BA" w:rsidR="005907BA"/>
    <w:p w:rsidRDefault="005907BA" w:rsidP="005907BA" w:rsidR="005907BA">
      <w:r>
        <w:t>DNA:</w:t>
      </w:r>
    </w:p>
    <w:p w:rsidRDefault="005907BA" w:rsidP="005907BA" w:rsidR="005907BA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907BA" w:rsidP="005907BA" w:rsidR="005907BA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5907BA" w:rsidP="005907BA" w:rsidR="005907BA">
      <w:pPr>
        <w:numPr>
          <w:ilvl w:val="0"/>
          <w:numId w:val="1"/>
        </w:numPr>
        <w:jc w:val="both"/>
      </w:pPr>
      <w:r>
        <w:t xml:space="preserve">Dužnik </w:t>
      </w:r>
      <w:r w:rsidR="00226373">
        <w:t xml:space="preserve">MESOPRERAĐIVAČKA ZADRUGA MERMES, Trg kralja Tomislava 17-18, 48327 </w:t>
      </w:r>
      <w:proofErr w:type="spellStart"/>
      <w:r w:rsidR="00226373">
        <w:t>Molve</w:t>
      </w:r>
      <w:proofErr w:type="spellEnd"/>
    </w:p>
    <w:p w:rsidRDefault="005907BA" w:rsidP="005907BA" w:rsidR="005907BA">
      <w:pPr>
        <w:numPr>
          <w:ilvl w:val="0"/>
          <w:numId w:val="1"/>
        </w:numPr>
      </w:pPr>
      <w:r>
        <w:t>Sudski registar ovog suda</w:t>
      </w:r>
    </w:p>
    <w:p w:rsidRDefault="005907BA" w:rsidP="005907BA" w:rsidR="005907BA">
      <w:pPr>
        <w:numPr>
          <w:ilvl w:val="0"/>
          <w:numId w:val="1"/>
        </w:numPr>
      </w:pPr>
      <w:r>
        <w:t xml:space="preserve">Upravitelj zadruge </w:t>
      </w:r>
      <w:r w:rsidR="00226373">
        <w:t xml:space="preserve">Martin Ivančan, Trg kralja Tomislava 18, 48327 </w:t>
      </w:r>
      <w:proofErr w:type="spellStart"/>
      <w:r w:rsidR="00226373">
        <w:t>Molve</w:t>
      </w:r>
      <w:proofErr w:type="spellEnd"/>
    </w:p>
    <w:p w:rsidRDefault="005907BA" w:rsidP="005907BA" w:rsidR="005907BA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>Ispostava Koprivnica, 48000 Koprivnica, Hrvatske državnosti 7</w:t>
      </w:r>
    </w:p>
    <w:p w:rsidRDefault="005907BA" w:rsidP="005907BA" w:rsidR="005907BA">
      <w:pPr>
        <w:numPr>
          <w:ilvl w:val="0"/>
          <w:numId w:val="1"/>
        </w:numPr>
      </w:pPr>
      <w:r>
        <w:t xml:space="preserve">Stečajni upravitelj </w:t>
      </w:r>
      <w:r w:rsidR="00226373" w:rsidRPr="00226373">
        <w:t xml:space="preserve">Jasna </w:t>
      </w:r>
      <w:proofErr w:type="spellStart"/>
      <w:r w:rsidR="00226373" w:rsidRPr="00226373">
        <w:t>Hromadko</w:t>
      </w:r>
      <w:proofErr w:type="spellEnd"/>
      <w:r w:rsidR="00226373" w:rsidRPr="00226373">
        <w:t xml:space="preserve">, </w:t>
      </w:r>
      <w:proofErr w:type="spellStart"/>
      <w:r w:rsidR="00226373" w:rsidRPr="00226373">
        <w:t>Zelengorska</w:t>
      </w:r>
      <w:proofErr w:type="spellEnd"/>
      <w:r w:rsidR="00226373" w:rsidRPr="00226373">
        <w:t xml:space="preserve"> 1, 10000 Zagreb</w:t>
      </w:r>
    </w:p>
    <w:p w:rsidRDefault="005907BA" w:rsidP="005907BA" w:rsidR="005907BA">
      <w:pPr>
        <w:numPr>
          <w:ilvl w:val="0"/>
          <w:numId w:val="1"/>
        </w:numPr>
      </w:pPr>
      <w:r>
        <w:t>E-oglasna ploča suda</w:t>
      </w:r>
    </w:p>
    <w:p w:rsidRDefault="005907BA" w:rsidP="005907BA" w:rsidR="007F694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F6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79C" w:rsidP="005907BA" w:rsidR="001F179C">
      <w:r>
        <w:separator/>
      </w:r>
    </w:p>
  </w:endnote>
  <w:endnote w:id="0" w:type="continuationSeparator">
    <w:p w:rsidRDefault="001F179C" w:rsidP="005907BA" w:rsidR="001F1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79C" w:rsidP="005907BA" w:rsidR="001F179C">
      <w:r>
        <w:separator/>
      </w:r>
    </w:p>
  </w:footnote>
  <w:footnote w:id="0" w:type="continuationSeparator">
    <w:p w:rsidRDefault="001F179C" w:rsidP="005907BA" w:rsidR="001F1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373" w:rsidP="005907BA" w:rsidR="005907BA">
    <w:pPr>
      <w:pStyle w:val="Zaglavlje"/>
      <w:jc w:val="right"/>
    </w:pPr>
    <w:r>
      <w:t>Poslovni broj: 1 St-177/15-6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C0872A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F82"/>
    <w:rsid w:val="001F179C"/>
    <w:rsid w:val="00226373"/>
    <w:rsid w:val="005907BA"/>
    <w:rsid w:val="00644F82"/>
    <w:rsid w:val="007F6947"/>
    <w:rsid w:val="00893170"/>
    <w:rsid w:val="00BC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07B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907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907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07B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07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7BA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907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7BA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63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63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63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63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63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07B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907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907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07B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07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7BA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907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7BA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63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63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637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63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63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St-177/2015</izvorni_sadrzaj>
    <derivirana_varijabla naziv="DomainObject.Predmet.OznakaBroj_1">St-177/2015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MESOPRERAĐIVAČKA ZADRUGA MARMES za preradu i promet mesa i suhomesnatih proizvoda</izvorni_sadrzaj>
    <derivirana_varijabla naziv="DomainObject.Predmet.ProtustrankaFormated_1">  MESOPRERAĐIVAČKA ZADRUGA MARMES za preradu i promet mesa i suhomesnatih proizvoda</derivirana_varijabla>
  </DomainObject.Predmet.ProtustrankaFormated>
  <DomainObject.Predmet.ProtustrankaFormatedOIB>
    <izvorni_sadrzaj>  MESOPRERAĐIVAČKA ZADRUGA MARMES za preradu i promet mesa i suhomesnatih proizvoda, OIB 04176845444</izvorni_sadrzaj>
    <derivirana_varijabla naziv="DomainObject.Predmet.ProtustrankaFormatedOIB_1">  MESOPRERAĐIVAČKA ZADRUGA MARMES za preradu i promet mesa i suhomesnatih proizvoda, OIB 04176845444</derivirana_varijabla>
  </DomainObject.Predmet.ProtustrankaFormatedOIB>
  <DomainObject.Predmet.ProtustrankaFormatedWithAdress>
    <izvorni_sadrzaj> MESOPRERAĐIVAČKA ZADRUGA MARMES za preradu i promet mesa i suhomesnatih proizvoda, Trg Kralja Tomislava 17-18, 48327 Molve</izvorni_sadrzaj>
    <derivirana_varijabla naziv="DomainObject.Predmet.ProtustrankaFormatedWithAdress_1"> MESOPRERAĐIVAČKA ZADRUGA MARMES za preradu i promet mesa i suhomesnatih proizvoda, Trg Kralja Tomislava 17-18, 48327 Molve</derivirana_varijabla>
  </DomainObject.Predmet.ProtustrankaFormatedWithAdress>
  <DomainObject.Predmet.ProtustrankaFormatedWithAdressOIB>
    <izvorni_sadrzaj> MESOPRERAĐIVAČKA ZADRUGA MARMES za preradu i promet mesa i suhomesnatih proizvoda, OIB 04176845444, Trg Kralja Tomislava 17-18, 48327 Molve</izvorni_sadrzaj>
    <derivirana_varijabla naziv="DomainObject.Predmet.ProtustrankaFormatedWithAdressOIB_1"> MESOPRERAĐIVAČKA ZADRUGA MARMES za preradu i promet mesa i suhomesnatih proizvoda, OIB 04176845444, Trg Kralja Tomislava 17-18, 48327 Molve</derivirana_varijabla>
  </DomainObject.Predmet.ProtustrankaFormatedWithAdressOIB>
  <DomainObject.Predmet.ProtustrankaWithAdress>
    <izvorni_sadrzaj>MESOPRERAĐIVAČKA ZADRUGA MARMES za preradu i promet mesa i suhomesnatih proizvoda Trg Kralja Tomislava 17-18, 48327 Molve</izvorni_sadrzaj>
    <derivirana_varijabla naziv="DomainObject.Predmet.ProtustrankaWithAdress_1">MESOPRERAĐIVAČKA ZADRUGA MARMES za preradu i promet mesa i suhomesnatih proizvoda Trg Kralja Tomislava 17-18, 48327 Molve</derivirana_varijabla>
  </DomainObject.Predmet.ProtustrankaWithAdress>
  <DomainObject.Predmet.ProtustrankaWithAdressOIB>
    <izvorni_sadrzaj>MESOPRERAĐIVAČKA ZADRUGA MARMES za preradu i promet mesa i suhomesnatih proizvoda, OIB 04176845444, Trg Kralja Tomislava 17-18, 48327 Molve</izvorni_sadrzaj>
    <derivirana_varijabla naziv="DomainObject.Predmet.ProtustrankaWithAdressOIB_1">MESOPRERAĐIVAČKA ZADRUGA MARMES za preradu i promet mesa i suhomesnatih proizvoda, OIB 04176845444, Trg Kralja Tomislava 17-18, 48327 Molve</derivirana_varijabla>
  </DomainObject.Predmet.ProtustrankaWithAdressOIB>
  <DomainObject.Predmet.ProtustrankaNazivFormated>
    <izvorni_sadrzaj>MESOPRERAĐIVAČKA ZADRUGA MARMES za preradu i promet mesa i suhomesnatih proizvoda</izvorni_sadrzaj>
    <derivirana_varijabla naziv="DomainObject.Predmet.ProtustrankaNazivFormated_1">MESOPRERAĐIVAČKA ZADRUGA MARMES za preradu i promet mesa i suhomesnatih proizvoda</derivirana_varijabla>
  </DomainObject.Predmet.ProtustrankaNazivFormated>
  <DomainObject.Predmet.ProtustrankaNazivFormatedOIB>
    <izvorni_sadrzaj>MESOPRERAĐIVAČKA ZADRUGA MARMES za preradu i promet mesa i suhomesnatih proizvoda, OIB 04176845444</izvorni_sadrzaj>
    <derivirana_varijabla naziv="DomainObject.Predmet.ProtustrankaNazivFormatedOIB_1">MESOPRERAĐIVAČKA ZADRUGA MARMES za preradu i promet mesa i suhomesnatih proizvoda, OIB 04176845444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377180.02</izvorni_sadrzaj>
    <derivirana_varijabla naziv="DomainObject.Predmet.TrenutnaVrijednost_1">377180.02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MESOPRERAĐIVAČKA ZADRUGA MARMES za preradu i promet mesa i suhomesnatih proizvoda</item>
    </izvorni_sadrzaj>
    <derivirana_varijabla naziv="DomainObject.Predmet.ProtuStrankaListFormated_1">
      <item>MESOPRERAĐIVAČKA ZADRUGA MARMES za preradu i promet mesa i suhomesnatih proizvoda</item>
    </derivirana_varijabla>
  </DomainObject.Predmet.ProtuStrankaListFormated>
  <DomainObject.Predmet.ProtuStrankaListFormatedOIB>
    <izvorni_sadrzaj>
      <item>MESOPRERAĐIVAČKA ZADRUGA MARMES za preradu i promet mesa i suhomesnatih proizvoda, OIB 04176845444</item>
    </izvorni_sadrzaj>
    <derivirana_varijabla naziv="DomainObject.Predmet.ProtuStrankaListFormatedOIB_1">
      <item>MESOPRERAĐIVAČKA ZADRUGA MARMES za preradu i promet mesa i suhomesnatih proizvoda, OIB 04176845444</item>
    </derivirana_varijabla>
  </DomainObject.Predmet.ProtuStrankaListFormatedOIB>
  <DomainObject.Predmet.ProtuStrankaListFormatedWithAdress>
    <izvorni_sadrzaj>
      <item>MESOPRERAĐIVAČKA ZADRUGA MARMES za preradu i promet mesa i suhomesnatih proizvoda, Trg Kralja Tomislava 17-18, 48327 Molve</item>
    </izvorni_sadrzaj>
    <derivirana_varijabla naziv="DomainObject.Predmet.ProtuStrankaListFormatedWithAdress_1">
      <item>MESOPRERAĐIVAČKA ZADRUGA MARMES za preradu i promet mesa i suhomesnatih proizvoda, Trg Kralja Tomislava 17-18, 48327 Molve</item>
    </derivirana_varijabla>
  </DomainObject.Predmet.ProtuStrankaListFormatedWithAdress>
  <DomainObject.Predmet.ProtuStrankaListFormatedWithAdressOIB>
    <izvorni_sadrzaj>
      <item>MESOPRERAĐIVAČKA ZADRUGA MARMES za preradu i promet mesa i suhomesnatih proizvoda, OIB 04176845444, Trg Kralja Tomislava 17-18, 48327 Molve</item>
    </izvorni_sadrzaj>
    <derivirana_varijabla naziv="DomainObject.Predmet.ProtuStrankaListFormatedWithAdressOIB_1">
      <item>MESOPRERAĐIVAČKA ZADRUGA MARMES za preradu i promet mesa i suhomesnatih proizvoda, OIB 04176845444, Trg Kralja Tomislava 17-18, 48327 Molve</item>
    </derivirana_varijabla>
  </DomainObject.Predmet.ProtuStrankaListFormatedWithAdressOIB>
  <DomainObject.Predmet.ProtuStrankaListNazivFormated>
    <izvorni_sadrzaj>
      <item>MESOPRERAĐIVAČKA ZADRUGA MARMES za preradu i promet mesa i suhomesnatih proizvoda</item>
    </izvorni_sadrzaj>
    <derivirana_varijabla naziv="DomainObject.Predmet.ProtuStrankaListNazivFormated_1">
      <item>MESOPRERAĐIVAČKA ZADRUGA MARMES za preradu i promet mesa i suhomesnatih proizvoda</item>
    </derivirana_varijabla>
  </DomainObject.Predmet.ProtuStrankaListNazivFormated>
  <DomainObject.Predmet.ProtuStrankaListNazivFormatedOIB>
    <izvorni_sadrzaj>
      <item>MESOPRERAĐIVAČKA ZADRUGA MARMES za preradu i promet mesa i suhomesnatih proizvoda, OIB 04176845444</item>
    </izvorni_sadrzaj>
    <derivirana_varijabla naziv="DomainObject.Predmet.ProtuStrankaListNazivFormatedOIB_1">
      <item>MESOPRERAĐIVAČKA ZADRUGA MARMES za preradu i promet mesa i suhomesnatih proizvoda, OIB 04176845444</item>
    </derivirana_varijabla>
  </DomainObject.Predmet.ProtuStrankaListNazivFormatedOIB>
  <DomainObject.Predmet.OstaliListFormated>
    <izvorni_sadrzaj>
      <item>Sudski registar</item>
      <item>E-oglasna ploča</item>
      <item>MARTIN IVANČAN</item>
    </izvorni_sadrzaj>
    <derivirana_varijabla naziv="DomainObject.Predmet.OstaliListFormated_1">
      <item>Sudski registar</item>
      <item>E-oglasna ploča</item>
      <item>MARTIN IVANČAN</item>
    </derivirana_varijabla>
  </DomainObject.Predmet.OstaliListFormated>
  <DomainObject.Predmet.OstaliListFormatedOIB>
    <izvorni_sadrzaj>
      <item>Sudski registar</item>
      <item>E-oglasna ploča</item>
      <item>MARTIN IVANČAN, OIB 75163278069</item>
    </izvorni_sadrzaj>
    <derivirana_varijabla naziv="DomainObject.Predmet.OstaliListFormatedOIB_1">
      <item>Sudski registar</item>
      <item>E-oglasna ploča</item>
      <item>MARTIN IVANČAN, OIB 75163278069</item>
    </derivirana_varijabla>
  </DomainObject.Predmet.OstaliListFormatedOIB>
  <DomainObject.Predmet.OstaliListFormatedWithAdress>
    <izvorni_sadrzaj>
      <item>Sudski registar</item>
      <item>E-oglasna ploča</item>
      <item>MARTIN IVANČAN, TRG KRALJA TOMISLAVA 18, 48327 Molve</item>
    </izvorni_sadrzaj>
    <derivirana_varijabla naziv="DomainObject.Predmet.OstaliListFormatedWithAdress_1">
      <item>Sudski registar</item>
      <item>E-oglasna ploča</item>
      <item>MARTIN IVANČAN, TRG KRALJA TOMISLAVA 18, 48327 Molve</item>
    </derivirana_varijabla>
  </DomainObject.Predmet.OstaliListFormatedWithAdress>
  <DomainObject.Predmet.OstaliListFormatedWithAdressOIB>
    <izvorni_sadrzaj>
      <item>Sudski registar</item>
      <item>E-oglasna ploča</item>
      <item>MARTIN IVANČAN, OIB 75163278069, TRG KRALJA TOMISLAVA 18, 48327 Molve</item>
    </izvorni_sadrzaj>
    <derivirana_varijabla naziv="DomainObject.Predmet.OstaliListFormatedWithAdressOIB_1">
      <item>Sudski registar</item>
      <item>E-oglasna ploča</item>
      <item>MARTIN IVANČAN, OIB 75163278069, TRG KRALJA TOMISLAVA 18, 48327 Molve</item>
    </derivirana_varijabla>
  </DomainObject.Predmet.OstaliListFormatedWithAdressOIB>
  <DomainObject.Predmet.OstaliListNazivFormated>
    <izvorni_sadrzaj>
      <item>Sudski registar</item>
      <item>E-oglasna ploča</item>
      <item>MARTIN IVANČAN</item>
    </izvorni_sadrzaj>
    <derivirana_varijabla naziv="DomainObject.Predmet.OstaliListNazivFormated_1">
      <item>Sudski registar</item>
      <item>E-oglasna ploča</item>
      <item>MARTIN IVANČAN</item>
    </derivirana_varijabla>
  </DomainObject.Predmet.OstaliListNazivFormated>
  <DomainObject.Predmet.OstaliListNazivFormatedOIB>
    <izvorni_sadrzaj>
      <item>Sudski registar</item>
      <item>E-oglasna ploča</item>
      <item>MARTIN IVANČAN, OIB 75163278069</item>
    </izvorni_sadrzaj>
    <derivirana_varijabla naziv="DomainObject.Predmet.OstaliListNazivFormatedOIB_1">
      <item>Sudski registar</item>
      <item>E-oglasna ploča</item>
      <item>MARTIN IVANČAN, OIB 75163278069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MESOPRERAĐIVAČKA ZADRUGA MARMES za preradu i promet mesa i suhomesnatih proizvoda</izvorni_sadrzaj>
    <derivirana_varijabla naziv="DomainObject.Predmet.ProtustrankaIDrugi_1">MESOPRERAĐIVAČKA ZADRUGA MARMES za preradu i promet mesa i suhomesnatih proizvoda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MESOPRERAĐIVAČKA ZADRUGA MARMES za preradu i promet mesa i suhomesnatih proizvoda, OIB 04176845444, Trg Kralja Tomislava 17-18, 48327 Molve</izvorni_sadrzaj>
    <derivirana_varijabla naziv="DomainObject.Predmet.ProtustrankaIDrugiAdressOIB_1">MESOPRERAĐIVAČKA ZADRUGA MARMES za preradu i promet mesa i suhomesnatih proizvoda, OIB 04176845444, Trg Kralja Tomislava 17-18,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MESOPRERAĐIVAČKA ZADRUGA MARMES za preradu i promet mesa i suhomesnatih proizvoda</item>
      <item>Sudski registar</item>
      <item>E-oglasna ploča</item>
      <item>MARTIN IVANČAN</item>
    </izvorni_sadrzaj>
    <derivirana_varijabla naziv="DomainObject.Predmet.SudioniciListNaziv_1">
      <item>Financijska agencija, Regionalni centar Zagreb, Podružnica Varaždin</item>
      <item>MESOPRERAĐIVAČKA ZADRUGA MARMES za preradu i promet mesa i suhomesnatih proizvoda</item>
      <item>Sudski registar</item>
      <item>E-oglasna ploča</item>
      <item>MARTIN IVANČAN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MESOPRERAĐIVAČKA ZADRUGA MARMES za preradu i promet mesa i suhomesnatih proizvoda, OIB 04176845444, Trg Kralja Tomislava 17-18,48327 Molve</item>
      <item>Sudski registar</item>
      <item>E-oglasna ploča</item>
      <item>MARTIN IVANČAN, OIB 75163278069, TRG KRALJA TOMISLAVA 18,48327 Molve</item>
    </izvorni_sadrzaj>
    <derivirana_varijabla naziv="DomainObject.Predmet.SudioniciListAdressOIB_1">
      <item>Financijska agencija, Regionalni centar Zagreb, Podružnica Varaždin, A. Cesarca 2,42000 Varaždin</item>
      <item>MESOPRERAĐIVAČKA ZADRUGA MARMES za preradu i promet mesa i suhomesnatih proizvoda, OIB 04176845444, Trg Kralja Tomislava 17-18,48327 Molve</item>
      <item>Sudski registar</item>
      <item>E-oglasna ploča</item>
      <item>MARTIN IVANČAN, OIB 75163278069, TRG KRALJA TOMISLAVA 18,48327 Molve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04176845444</item>
      <item>, OIB null</item>
      <item>, OIB null</item>
      <item>, OIB 75163278069</item>
    </izvorni_sadrzaj>
    <derivirana_varijabla naziv="DomainObject.Predmet.SudioniciListNazivOIB_1">
      <item>, OIB null</item>
      <item>, OIB 04176845444</item>
      <item>, OIB null</item>
      <item>, OIB null</item>
      <item>, OIB 75163278069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2957</properties:Characters>
  <properties:Lines>85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2015-12-18T14:18:00Z</dcterms:created>
  <dc:creator>Tea Meister</dc:creator>
  <dc:description/>
  <cp:keywords/>
  <cp:lastModifiedBy>Tea Meister</cp:lastModifiedBy>
  <cp:lastPrinted>2015-12-28T11:31:00Z</cp:lastPrinted>
  <dcterms:modified xmlns:xsi="http://www.w3.org/2001/XMLSchema-instance" xsi:type="dcterms:W3CDTF">2015-12-28T11:31:00Z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