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dc26a1b" w14:textId="dc26a1b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0164BD">
        <w:rPr>
          <w:rFonts w:ascii="Times New Roman" w:hAnsi="Times New Roman"/>
          <w:sz w:val="24"/>
          <w:szCs w:val="24"/>
        </w:rPr>
        <w:t>992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0164BD">
        <w:rPr>
          <w:rFonts w:ascii="Times New Roman" w:hAnsi="Times New Roman"/>
          <w:sz w:val="24"/>
          <w:szCs w:val="24"/>
        </w:rPr>
        <w:t>992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0164BD" w:rsidRDefault="000164BD">
      <w:pPr>
        <w:ind w:left="708"/>
        <w:jc w:val="both"/>
        <w:rPr>
          <w:rFonts w:ascii="Times New Roman" w:hAnsi="Times New Roman"/>
          <w:sz w:val="24"/>
          <w:szCs w:val="24"/>
        </w:rPr>
      </w:pPr>
      <w:r w:rsidRPr="000164BD">
        <w:rPr>
          <w:rFonts w:ascii="Times New Roman" w:hAnsi="Times New Roman"/>
          <w:sz w:val="24"/>
          <w:szCs w:val="24"/>
        </w:rPr>
        <w:t xml:space="preserve">KRISTIJAN PLIVALIĆ </w:t>
      </w:r>
      <w:r>
        <w:rPr>
          <w:rFonts w:ascii="Times New Roman" w:hAnsi="Times New Roman"/>
          <w:sz w:val="24"/>
          <w:szCs w:val="24"/>
        </w:rPr>
        <w:t xml:space="preserve">j.d.o.o. za prijevoz i trgovinu, Ivanić-Grad, </w:t>
      </w:r>
      <w:proofErr w:type="spellStart"/>
      <w:r>
        <w:rPr>
          <w:rFonts w:ascii="Times New Roman" w:hAnsi="Times New Roman"/>
          <w:sz w:val="24"/>
          <w:szCs w:val="24"/>
        </w:rPr>
        <w:t>Marekovićeva</w:t>
      </w:r>
      <w:proofErr w:type="spellEnd"/>
      <w:r>
        <w:rPr>
          <w:rFonts w:ascii="Times New Roman" w:hAnsi="Times New Roman"/>
          <w:sz w:val="24"/>
          <w:szCs w:val="24"/>
        </w:rPr>
        <w:t xml:space="preserve"> ulica 2c, OIB: 70832908921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164BD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164B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164B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164B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164B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164B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64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4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4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4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4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St-992/2019</izvorni_sadrzaj>
    <derivirana_varijabla naziv="DomainObject.Predmet.OznakaBroj_1">St-992/2019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KRISTIJAN PLIVALIĆ j.d.o.o. za prijevoz i trgovinu</izvorni_sadrzaj>
    <derivirana_varijabla naziv="DomainObject.Predmet.ProtustrankaFormated_1">  KRISTIJAN PLIVALIĆ j.d.o.o. za prijevoz i trgovinu</derivirana_varijabla>
  </DomainObject.Predmet.ProtustrankaFormated>
  <DomainObject.Predmet.ProtustrankaFormatedOIB>
    <izvorni_sadrzaj>  KRISTIJAN PLIVALIĆ j.d.o.o. za prijevoz i trgovinu, OIB 70832908921</izvorni_sadrzaj>
    <derivirana_varijabla naziv="DomainObject.Predmet.ProtustrankaFormatedOIB_1">  KRISTIJAN PLIVALIĆ j.d.o.o. za prijevoz i trgovinu, OIB 70832908921</derivirana_varijabla>
  </DomainObject.Predmet.ProtustrankaFormatedOIB>
  <DomainObject.Predmet.ProtustrankaFormatedWithAdress>
    <izvorni_sadrzaj> KRISTIJAN PLIVALIĆ j.d.o.o. za prijevoz i trgovinu, Marekovićeva ulica/2c, 10310 Ivanić-Grad</izvorni_sadrzaj>
    <derivirana_varijabla naziv="DomainObject.Predmet.ProtustrankaFormatedWithAdress_1"> KRISTIJAN PLIVALIĆ j.d.o.o. za prijevoz i trgovinu, Marekovićeva ulica/2c, 10310 Ivanić-Grad</derivirana_varijabla>
  </DomainObject.Predmet.ProtustrankaFormatedWithAdress>
  <DomainObject.Predmet.ProtustrankaFormatedWithAdressOIB>
    <izvorni_sadrzaj> KRISTIJAN PLIVALIĆ j.d.o.o. za prijevoz i trgovinu, OIB 70832908921, Marekovićeva ulica/2c, 10310 Ivanić-Grad</izvorni_sadrzaj>
    <derivirana_varijabla naziv="DomainObject.Predmet.ProtustrankaFormatedWithAdressOIB_1"> KRISTIJAN PLIVALIĆ j.d.o.o. za prijevoz i trgovinu, OIB 70832908921, Marekovićeva ulica/2c, 10310 Ivanić-Grad</derivirana_varijabla>
  </DomainObject.Predmet.ProtustrankaFormatedWithAdressOIB>
  <DomainObject.Predmet.ProtustrankaWithAdress>
    <izvorni_sadrzaj>KRISTIJAN PLIVALIĆ j.d.o.o. za prijevoz i trgovinu Marekovićeva ulica/2c, 10310 Ivanić-Grad</izvorni_sadrzaj>
    <derivirana_varijabla naziv="DomainObject.Predmet.ProtustrankaWithAdress_1">KRISTIJAN PLIVALIĆ j.d.o.o. za prijevoz i trgovinu Marekovićeva ulica/2c, 10310 Ivanić-Grad</derivirana_varijabla>
  </DomainObject.Predmet.ProtustrankaWithAdress>
  <DomainObject.Predmet.ProtustrankaWithAdressOIB>
    <izvorni_sadrzaj>KRISTIJAN PLIVALIĆ j.d.o.o. za prijevoz i trgovinu, OIB 70832908921, Marekovićeva ulica/2c, 10310 Ivanić-Grad</izvorni_sadrzaj>
    <derivirana_varijabla naziv="DomainObject.Predmet.ProtustrankaWithAdressOIB_1">KRISTIJAN PLIVALIĆ j.d.o.o. za prijevoz i trgovinu, OIB 70832908921, Marekovićeva ulica/2c, 10310 Ivanić-Grad</derivirana_varijabla>
  </DomainObject.Predmet.ProtustrankaWithAdressOIB>
  <DomainObject.Predmet.ProtustrankaNazivFormated>
    <izvorni_sadrzaj>KRISTIJAN PLIVALIĆ j.d.o.o. za prijevoz i trgovinu</izvorni_sadrzaj>
    <derivirana_varijabla naziv="DomainObject.Predmet.ProtustrankaNazivFormated_1">KRISTIJAN PLIVALIĆ j.d.o.o. za prijevoz i trgovinu</derivirana_varijabla>
  </DomainObject.Predmet.ProtustrankaNazivFormated>
  <DomainObject.Predmet.ProtustrankaNazivFormatedOIB>
    <izvorni_sadrzaj>KRISTIJAN PLIVALIĆ j.d.o.o. za prijevoz i trgovinu, OIB 70832908921</izvorni_sadrzaj>
    <derivirana_varijabla naziv="DomainObject.Predmet.ProtustrankaNazivFormatedOIB_1">KRISTIJAN PLIVALIĆ j.d.o.o. za prijevoz i trgovinu, OIB 70832908921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KRISTIJAN PLIVALIĆ j.d.o.o. za prijevoz i trgovinu</item>
    </izvorni_sadrzaj>
    <derivirana_varijabla naziv="DomainObject.Predmet.ProtuStrankaListFormated_1">
      <item>KRISTIJAN PLIVALIĆ j.d.o.o. za prijevoz i trgovinu</item>
    </derivirana_varijabla>
  </DomainObject.Predmet.ProtuStrankaListFormated>
  <DomainObject.Predmet.ProtuStrankaListFormatedOIB>
    <izvorni_sadrzaj>
      <item>KRISTIJAN PLIVALIĆ j.d.o.o. za prijevoz i trgovinu, OIB 70832908921</item>
    </izvorni_sadrzaj>
    <derivirana_varijabla naziv="DomainObject.Predmet.ProtuStrankaListFormatedOIB_1">
      <item>KRISTIJAN PLIVALIĆ j.d.o.o. za prijevoz i trgovinu, OIB 70832908921</item>
    </derivirana_varijabla>
  </DomainObject.Predmet.ProtuStrankaListFormatedOIB>
  <DomainObject.Predmet.ProtuStrankaListFormatedWithAdress>
    <izvorni_sadrzaj>
      <item>KRISTIJAN PLIVALIĆ j.d.o.o. za prijevoz i trgovinu, Marekovićeva ulica/2c, 10310 Ivanić-Grad</item>
    </izvorni_sadrzaj>
    <derivirana_varijabla naziv="DomainObject.Predmet.ProtuStrankaListFormatedWithAdress_1">
      <item>KRISTIJAN PLIVALIĆ j.d.o.o. za prijevoz i trgovinu, Marekovićeva ulica/2c, 10310 Ivanić-Grad</item>
    </derivirana_varijabla>
  </DomainObject.Predmet.ProtuStrankaListFormatedWithAdress>
  <DomainObject.Predmet.ProtuStrankaListFormatedWithAdressOIB>
    <izvorni_sadrzaj>
      <item>KRISTIJAN PLIVALIĆ j.d.o.o. za prijevoz i trgovinu, OIB 70832908921, Marekovićeva ulica/2c, 10310 Ivanić-Grad</item>
    </izvorni_sadrzaj>
    <derivirana_varijabla naziv="DomainObject.Predmet.ProtuStrankaListFormatedWithAdressOIB_1">
      <item>KRISTIJAN PLIVALIĆ j.d.o.o. za prijevoz i trgovinu, OIB 70832908921, Marekovićeva ulica/2c, 10310 Ivanić-Grad</item>
    </derivirana_varijabla>
  </DomainObject.Predmet.ProtuStrankaListFormatedWithAdressOIB>
  <DomainObject.Predmet.ProtuStrankaListNazivFormated>
    <izvorni_sadrzaj>
      <item>KRISTIJAN PLIVALIĆ j.d.o.o. za prijevoz i trgovinu</item>
    </izvorni_sadrzaj>
    <derivirana_varijabla naziv="DomainObject.Predmet.ProtuStrankaListNazivFormated_1">
      <item>KRISTIJAN PLIVALIĆ j.d.o.o. za prijevoz i trgovinu</item>
    </derivirana_varijabla>
  </DomainObject.Predmet.ProtuStrankaListNazivFormated>
  <DomainObject.Predmet.ProtuStrankaListNazivFormatedOIB>
    <izvorni_sadrzaj>
      <item>KRISTIJAN PLIVALIĆ j.d.o.o. za prijevoz i trgovinu, OIB 70832908921</item>
    </izvorni_sadrzaj>
    <derivirana_varijabla naziv="DomainObject.Predmet.ProtuStrankaListNazivFormatedOIB_1">
      <item>KRISTIJAN PLIVALIĆ j.d.o.o. za prijevoz i trgovinu, OIB 70832908921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KRISTIJAN PLIVALIĆ j.d.o.o. za prijevoz i trgovinu</izvorni_sadrzaj>
    <derivirana_varijabla naziv="DomainObject.Predmet.ProtustrankaIDrugi_1">KRISTIJAN PLIVALIĆ j.d.o.o. za prijevoz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KRISTIJAN PLIVALIĆ j.d.o.o. za prijevoz i trgovinu, OIB 70832908921, Marekovićeva ulica/2c, 10310 Ivanić-Grad</izvorni_sadrzaj>
    <derivirana_varijabla naziv="DomainObject.Predmet.ProtustrankaIDrugiAdressOIB_1">KRISTIJAN PLIVALIĆ j.d.o.o. za prijevoz i trgovinu, OIB 70832908921, Marekovićeva ulica/2c,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KRISTIJAN PLIVALIĆ j.d.o.o. za prijevoz i trgovinu</item>
    </izvorni_sadrzaj>
    <derivirana_varijabla naziv="DomainObject.Predmet.SudioniciListNaziv_1">
      <item>FINA Regionalni centar Zagreb</item>
      <item>KRISTIJAN PLIVALIĆ j.d.o.o. za prijevoz i trgovinu</item>
    </derivirana_varijabla>
  </DomainObject.Predmet.SudioniciListNaziv>
  <DomainObject.Predmet.SudioniciListAdressOIB>
    <izvorni_sadrzaj>
      <item>FINA Regionalni centar Zagreb, OIB 85821130368, Trg svibanjskih žrtava 1995.1,10000 Zagreb</item>
      <item>KRISTIJAN PLIVALIĆ j.d.o.o. za prijevoz i trgovinu, OIB 70832908921, Marekovićeva ulica/2c,10310 Ivanić-Grad</item>
    </izvorni_sadrzaj>
    <derivirana_varijabla naziv="DomainObject.Predmet.SudioniciListAdressOIB_1">
      <item>FINA Regionalni centar Zagreb, OIB 85821130368, Trg svibanjskih žrtava 1995.1,10000 Zagreb</item>
      <item>KRISTIJAN PLIVALIĆ j.d.o.o. za prijevoz i trgovinu, OIB 70832908921, Marekovićeva ulica/2c,10310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70832908921</item>
    </izvorni_sadrzaj>
    <derivirana_varijabla naziv="DomainObject.Predmet.SudioniciListNazivOIB_1">
      <item>, OIB 85821130368</item>
      <item>, OIB 70832908921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34009F-19C2-4CC5-A827-187ECC2B0EE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858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2019-09-04T06:16:00Z</cp:lastPrinted>
  <dcterms:modified xmlns:xsi="http://www.w3.org/2001/XMLSchema-instance" xsi:type="dcterms:W3CDTF">2019-09-04T06:16:00Z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