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255b" w14:paraId="389255b" w:rsidRDefault="00611754" w:rsidP="00611754" w:rsidR="00611754">
      <w:pPr>
        <w:pStyle w:val="Zaglavlje"/>
        <w15:collapsed w:val="false"/>
      </w:pPr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CB6548">
        <w:t>3681/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 xml:space="preserve">Zagreb, </w:t>
      </w:r>
      <w:proofErr w:type="spellStart"/>
      <w:r>
        <w:t>Amruševa</w:t>
      </w:r>
      <w:proofErr w:type="spellEnd"/>
      <w:r>
        <w:t xml:space="preserve">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 xml:space="preserve">d dužnikom </w:t>
      </w:r>
      <w:r w:rsidR="00CB6548">
        <w:t>EMEN d.o.o. OIB:45780161930, Zagreb, Pantovčak 118a</w:t>
      </w:r>
      <w:r w:rsidRPr="001F7DF5">
        <w:t>, dana</w:t>
      </w:r>
      <w:r>
        <w:t xml:space="preserve"> </w:t>
      </w:r>
      <w:r w:rsidR="00CB6548">
        <w:t>11.2.2016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CB6548" w:rsidRPr="00CB654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B6548" w:rsidRPr="00CB6548">
        <w:rPr>
          <w:rFonts w:hAnsi="Times New Roman" w:ascii="Times New Roman"/>
        </w:rPr>
        <w:t>EMEN d.o.o. OIB:45780161930, Zagreb, Pantovčak 118a</w:t>
      </w:r>
      <w:r w:rsidR="00CB6548">
        <w:rPr>
          <w:rFonts w:hAnsi="Times New Roman" w:ascii="Times New Roman"/>
        </w:rPr>
        <w:t>.</w:t>
      </w:r>
      <w:r w:rsidR="00CB6548" w:rsidRPr="00CB6548">
        <w:rPr>
          <w:rFonts w:hAnsi="Times New Roman" w:ascii="Times New Roman"/>
          <w:szCs w:val="24"/>
        </w:rPr>
        <w:t xml:space="preserve"> 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B6548">
        <w:rPr>
          <w:rFonts w:hAnsi="Times New Roman" w:ascii="Times New Roman"/>
          <w:szCs w:val="24"/>
        </w:rPr>
        <w:t>11.2.2016</w:t>
      </w:r>
      <w:r>
        <w:rPr>
          <w:rFonts w:hAnsi="Times New Roman" w:ascii="Times New Roman"/>
          <w:szCs w:val="24"/>
        </w:rPr>
        <w:t xml:space="preserve">. godine u </w:t>
      </w:r>
      <w:r w:rsidR="00CB6548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 sati i </w:t>
      </w:r>
      <w:r w:rsidR="00CB6548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CB6548">
        <w:rPr>
          <w:rFonts w:hAnsi="Times New Roman" w:ascii="Times New Roman"/>
          <w:szCs w:val="24"/>
        </w:rPr>
        <w:t xml:space="preserve">Tibor </w:t>
      </w:r>
      <w:proofErr w:type="spellStart"/>
      <w:r w:rsidR="00CB6548">
        <w:rPr>
          <w:rFonts w:hAnsi="Times New Roman" w:ascii="Times New Roman"/>
          <w:szCs w:val="24"/>
        </w:rPr>
        <w:t>Toth</w:t>
      </w:r>
      <w:proofErr w:type="spellEnd"/>
      <w:r w:rsidR="00CB6548">
        <w:rPr>
          <w:rFonts w:hAnsi="Times New Roman" w:ascii="Times New Roman"/>
          <w:szCs w:val="24"/>
        </w:rPr>
        <w:t xml:space="preserve">, Zagreb, </w:t>
      </w:r>
      <w:proofErr w:type="spellStart"/>
      <w:r w:rsidR="00CB6548">
        <w:rPr>
          <w:rFonts w:hAnsi="Times New Roman" w:ascii="Times New Roman"/>
          <w:szCs w:val="24"/>
        </w:rPr>
        <w:t>Hribarov</w:t>
      </w:r>
      <w:proofErr w:type="spellEnd"/>
      <w:r w:rsidR="00CB6548">
        <w:rPr>
          <w:rFonts w:hAnsi="Times New Roman" w:ascii="Times New Roman"/>
          <w:szCs w:val="24"/>
        </w:rPr>
        <w:t xml:space="preserve"> prilaz 10, OIB:65132060598.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BE5BDA" w:rsidRPr="00EE69E5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CB6548">
        <w:t>EMEN d.o.o. OIB:45780161930, Zagreb, Pantovčak 118a.</w:t>
      </w:r>
    </w:p>
    <w:p w:rsidRDefault="00BE5BDA" w:rsidP="00BE5BDA" w:rsidR="00BE5BDA">
      <w:pPr>
        <w:pStyle w:val="Odlomakpopisa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137949">
        <w:t>30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CB6548">
        <w:t>11.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bookmarkStart w:name="_GoBack" w:id="0"/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bookmarkEnd w:id="0"/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B5C" w:rsidR="002C3B5C">
      <w:r>
        <w:separator/>
      </w:r>
    </w:p>
  </w:endnote>
  <w:endnote w:id="0" w:type="continuationSeparator">
    <w:p w:rsidRDefault="002C3B5C" w:rsidR="002C3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B5C" w:rsidR="002C3B5C">
      <w:r>
        <w:separator/>
      </w:r>
    </w:p>
  </w:footnote>
  <w:footnote w:id="0" w:type="continuationSeparator">
    <w:p w:rsidRDefault="002C3B5C" w:rsidR="002C3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33F1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CB6548">
      <w:t>3681</w:t>
    </w:r>
    <w:r w:rsidR="008458AF">
      <w:t>/2015.</w:t>
    </w:r>
  </w:p>
  <w:p w:rsidRDefault="002C3B5C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37949"/>
    <w:rsid w:val="001452BE"/>
    <w:rsid w:val="001C5143"/>
    <w:rsid w:val="001E121E"/>
    <w:rsid w:val="00201E7D"/>
    <w:rsid w:val="00277826"/>
    <w:rsid w:val="002C3B5C"/>
    <w:rsid w:val="003245C6"/>
    <w:rsid w:val="003609F8"/>
    <w:rsid w:val="00372AAE"/>
    <w:rsid w:val="003D692E"/>
    <w:rsid w:val="003E3507"/>
    <w:rsid w:val="00400844"/>
    <w:rsid w:val="00426BAD"/>
    <w:rsid w:val="005173B7"/>
    <w:rsid w:val="00537281"/>
    <w:rsid w:val="00561DA9"/>
    <w:rsid w:val="005820D0"/>
    <w:rsid w:val="005C2E2A"/>
    <w:rsid w:val="00611754"/>
    <w:rsid w:val="0063095E"/>
    <w:rsid w:val="006B148C"/>
    <w:rsid w:val="006B426D"/>
    <w:rsid w:val="007A63EF"/>
    <w:rsid w:val="007E4ACB"/>
    <w:rsid w:val="008458AF"/>
    <w:rsid w:val="0086520E"/>
    <w:rsid w:val="00865717"/>
    <w:rsid w:val="008763CB"/>
    <w:rsid w:val="008A33F1"/>
    <w:rsid w:val="00973C2C"/>
    <w:rsid w:val="009B33D2"/>
    <w:rsid w:val="009B5914"/>
    <w:rsid w:val="009B5F34"/>
    <w:rsid w:val="009E407C"/>
    <w:rsid w:val="00A807A9"/>
    <w:rsid w:val="00B409BC"/>
    <w:rsid w:val="00B842FA"/>
    <w:rsid w:val="00BC0336"/>
    <w:rsid w:val="00BC69C0"/>
    <w:rsid w:val="00BE5BDA"/>
    <w:rsid w:val="00C67F75"/>
    <w:rsid w:val="00C750ED"/>
    <w:rsid w:val="00C80FF2"/>
    <w:rsid w:val="00C97383"/>
    <w:rsid w:val="00CB6548"/>
    <w:rsid w:val="00E11006"/>
    <w:rsid w:val="00E3117D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73C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73C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St-3681/2015-7</izvorni_sadrzaj>
    <derivirana_varijabla naziv="DomainObject.Oznaka_1">St-3681/2015-7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3681</izvorni_sadrzaj>
    <derivirana_varijabla naziv="DomainObject.Predmet.Broj_1">3681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St-3681/2015</izvorni_sadrzaj>
    <derivirana_varijabla naziv="DomainObject.Predmet.OznakaBroj_1">St-3681/2015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EMEN d.o.o.</izvorni_sadrzaj>
    <derivirana_varijabla naziv="DomainObject.Predmet.ProtustrankaFormated_1">  EMEN d.o.o.</derivirana_varijabla>
  </DomainObject.Predmet.ProtustrankaFormated>
  <DomainObject.Predmet.ProtustrankaFormatedOIB>
    <izvorni_sadrzaj>  EMEN d.o.o., OIB 45780161930</izvorni_sadrzaj>
    <derivirana_varijabla naziv="DomainObject.Predmet.ProtustrankaFormatedOIB_1">  EMEN d.o.o., OIB 45780161930</derivirana_varijabla>
  </DomainObject.Predmet.ProtustrankaFormatedOIB>
  <DomainObject.Predmet.ProtustrankaFormatedWithAdress>
    <izvorni_sadrzaj> EMEN d.o.o., Pantovčak 118/a, 10000 Zagreb</izvorni_sadrzaj>
    <derivirana_varijabla naziv="DomainObject.Predmet.ProtustrankaFormatedWithAdress_1"> EMEN d.o.o., Pantovčak 118/a, 10000 Zagreb</derivirana_varijabla>
  </DomainObject.Predmet.ProtustrankaFormatedWithAdress>
  <DomainObject.Predmet.ProtustrankaFormatedWithAdressOIB>
    <izvorni_sadrzaj> EMEN d.o.o., OIB 45780161930, Pantovčak 118/a, 10000 Zagreb</izvorni_sadrzaj>
    <derivirana_varijabla naziv="DomainObject.Predmet.ProtustrankaFormatedWithAdressOIB_1"> EMEN d.o.o., OIB 45780161930, Pantovčak 118/a, 10000 Zagreb</derivirana_varijabla>
  </DomainObject.Predmet.ProtustrankaFormatedWithAdressOIB>
  <DomainObject.Predmet.ProtustrankaWithAdress>
    <izvorni_sadrzaj>EMEN d.o.o. Pantovčak 118/a, 10000 Zagreb</izvorni_sadrzaj>
    <derivirana_varijabla naziv="DomainObject.Predmet.ProtustrankaWithAdress_1">EMEN d.o.o. Pantovčak 118/a, 10000 Zagreb</derivirana_varijabla>
  </DomainObject.Predmet.ProtustrankaWithAdress>
  <DomainObject.Predmet.ProtustrankaWithAdressOIB>
    <izvorni_sadrzaj>EMEN d.o.o., OIB 45780161930, Pantovčak 118/a, 10000 Zagreb</izvorni_sadrzaj>
    <derivirana_varijabla naziv="DomainObject.Predmet.ProtustrankaWithAdressOIB_1">EMEN d.o.o., OIB 45780161930, Pantovčak 118/a, 10000 Zagreb</derivirana_varijabla>
  </DomainObject.Predmet.ProtustrankaWithAdressOIB>
  <DomainObject.Predmet.ProtustrankaNazivFormated>
    <izvorni_sadrzaj>EMEN d.o.o.</izvorni_sadrzaj>
    <derivirana_varijabla naziv="DomainObject.Predmet.ProtustrankaNazivFormated_1">EMEN d.o.o.</derivirana_varijabla>
  </DomainObject.Predmet.ProtustrankaNazivFormated>
  <DomainObject.Predmet.ProtustrankaNazivFormatedOIB>
    <izvorni_sadrzaj>EMEN d.o.o., OIB 45780161930</izvorni_sadrzaj>
    <derivirana_varijabla naziv="DomainObject.Predmet.ProtustrankaNazivFormatedOIB_1">EMEN d.o.o., OIB 45780161930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EMEN d.o.o.</item>
    </izvorni_sadrzaj>
    <derivirana_varijabla naziv="DomainObject.Predmet.ProtuStrankaListFormated_1">
      <item>EMEN d.o.o.</item>
    </derivirana_varijabla>
  </DomainObject.Predmet.ProtuStrankaListFormated>
  <DomainObject.Predmet.ProtuStrankaListFormatedOIB>
    <izvorni_sadrzaj>
      <item>EMEN d.o.o., OIB 45780161930</item>
    </izvorni_sadrzaj>
    <derivirana_varijabla naziv="DomainObject.Predmet.ProtuStrankaListFormatedOIB_1">
      <item>EMEN d.o.o., OIB 45780161930</item>
    </derivirana_varijabla>
  </DomainObject.Predmet.ProtuStrankaListFormatedOIB>
  <DomainObject.Predmet.ProtuStrankaListFormatedWithAdress>
    <izvorni_sadrzaj>
      <item>EMEN d.o.o., Pantovčak 118/a, 10000 Zagreb</item>
    </izvorni_sadrzaj>
    <derivirana_varijabla naziv="DomainObject.Predmet.ProtuStrankaListFormatedWithAdress_1">
      <item>EMEN d.o.o., Pantovčak 118/a, 10000 Zagreb</item>
    </derivirana_varijabla>
  </DomainObject.Predmet.ProtuStrankaListFormatedWithAdress>
  <DomainObject.Predmet.ProtuStrankaListFormatedWithAdressOIB>
    <izvorni_sadrzaj>
      <item>EMEN d.o.o., OIB 45780161930, Pantovčak 118/a, 10000 Zagreb</item>
    </izvorni_sadrzaj>
    <derivirana_varijabla naziv="DomainObject.Predmet.ProtuStrankaListFormatedWithAdressOIB_1">
      <item>EMEN d.o.o., OIB 45780161930, Pantovčak 118/a, 10000 Zagreb</item>
    </derivirana_varijabla>
  </DomainObject.Predmet.ProtuStrankaListFormatedWithAdressOIB>
  <DomainObject.Predmet.ProtuStrankaListNazivFormated>
    <izvorni_sadrzaj>
      <item>EMEN d.o.o.</item>
    </izvorni_sadrzaj>
    <derivirana_varijabla naziv="DomainObject.Predmet.ProtuStrankaListNazivFormated_1">
      <item>EMEN d.o.o.</item>
    </derivirana_varijabla>
  </DomainObject.Predmet.ProtuStrankaListNazivFormated>
  <DomainObject.Predmet.ProtuStrankaListNazivFormatedOIB>
    <izvorni_sadrzaj>
      <item>EMEN d.o.o., OIB 45780161930</item>
    </izvorni_sadrzaj>
    <derivirana_varijabla naziv="DomainObject.Predmet.ProtuStrankaListNazivFormatedOIB_1">
      <item>EMEN d.o.o., OIB 45780161930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St-3681/2015-7</izvorni_sadrzaj>
    <derivirana_varijabla naziv="DomainObject.PoslovniBrojDokumenta_1">St-3681/2015-7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EMEN d.o.o.</izvorni_sadrzaj>
    <derivirana_varijabla naziv="DomainObject.Predmet.ProtustrankaIDrugi_1">EMEN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EMEN d.o.o., OIB 45780161930, Pantovčak 118/a, 10000 Zagreb</izvorni_sadrzaj>
    <derivirana_varijabla naziv="DomainObject.Predmet.ProtustrankaIDrugiAdressOIB_1">EMEN d.o.o., OIB 45780161930, Pantovčak 118/a,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EMEN d.o.o.</item>
    </izvorni_sadrzaj>
    <derivirana_varijabla naziv="DomainObject.Predmet.SudioniciListNaziv_1">
      <item>FINA Regionalni centar Zagreb</item>
      <item>EMEN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EMEN d.o.o., OIB 45780161930, Pantovčak 118/a,10000 Zagreb</item>
    </izvorni_sadrzaj>
    <derivirana_varijabla naziv="DomainObject.Predmet.SudioniciListAdressOIB_1">
      <item>FINA Regionalni centar Zagreb, OIB 85821130368, Trg svibanjskih žrtava 1995. 1,10000 Zagreb</item>
      <item>EMEN d.o.o., OIB 45780161930, Pantovčak 118/a,10000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45780161930</item>
    </izvorni_sadrzaj>
    <derivirana_varijabla naziv="DomainObject.Predmet.SudioniciListNazivOIB_1">
      <item>, OIB 85821130368</item>
      <item>, OIB 45780161930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1914</properties:Characters>
  <properties:Lines>73</properties:Lines>
  <properties:Paragraphs>27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2016-02-11T07:35:00Z</cp:lastPrinted>
  <dcterms:modified xmlns:xsi="http://www.w3.org/2001/XMLSchema-instance" xsi:type="dcterms:W3CDTF">2016-02-11T07:35:00Z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St-3681/2015-7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