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3615781" w14:paraId="3615781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</w:p>
    <w:p w:rsidRDefault="00305399" w:rsidP="00A1063A" w:rsidR="00305399" w:rsidRPr="00D4750C">
      <w:pPr>
        <w:jc w:val="right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7353D7" w:rsidRPr="002B5E21">
      <w:pPr>
        <w:ind w:firstLine="708"/>
        <w:jc w:val="both"/>
        <w:rPr>
          <w:sz w:val="24"/>
          <w:szCs w:val="24"/>
        </w:rPr>
      </w:pPr>
      <w:r w:rsidRPr="00A1063A">
        <w:rPr>
          <w:sz w:val="24"/>
          <w:szCs w:val="24"/>
        </w:rPr>
        <w:t xml:space="preserve">Predmet: </w:t>
      </w:r>
      <w:r w:rsidR="00D80FFA" w:rsidRPr="002B5E21">
        <w:rPr>
          <w:sz w:val="24"/>
          <w:szCs w:val="24"/>
        </w:rPr>
        <w:t xml:space="preserve">dužnik </w:t>
      </w:r>
      <w:r w:rsidR="000506AF">
        <w:rPr>
          <w:sz w:val="24"/>
          <w:szCs w:val="24"/>
        </w:rPr>
        <w:t>NB-MAESTRAL d.o.o., Vukšić, Vukšić 136, OIB:32164047275</w:t>
      </w:r>
    </w:p>
    <w:p w:rsidRDefault="002B5E21" w:rsidP="00A1063A" w:rsidR="002B5E21">
      <w:pPr>
        <w:ind w:firstLine="708"/>
        <w:jc w:val="both"/>
        <w:rPr>
          <w:sz w:val="24"/>
          <w:szCs w:val="24"/>
        </w:rPr>
      </w:pPr>
    </w:p>
    <w:p w:rsidRDefault="00290F5C" w:rsidP="000506AF" w:rsidR="00430C56" w:rsidRPr="00A1063A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3A716D">
        <w:rPr>
          <w:sz w:val="24"/>
          <w:szCs w:val="24"/>
        </w:rPr>
        <w:t xml:space="preserve"> </w:t>
      </w:r>
      <w:r w:rsidR="000506AF">
        <w:rPr>
          <w:sz w:val="24"/>
          <w:szCs w:val="24"/>
        </w:rPr>
        <w:t xml:space="preserve">NB-MAESTRAL d.o.o., Vukšić, Vukšić 136, OIB:32164047275, </w:t>
      </w:r>
      <w:r w:rsidR="00430C56" w:rsidRPr="000A6EC5">
        <w:rPr>
          <w:sz w:val="24"/>
          <w:szCs w:val="24"/>
        </w:rPr>
        <w:t xml:space="preserve">u Očevidniku redoslijed osnova za plaćanje i dalje ima neizvršene osnove za plaćanje, a ukoliko ima, molimo da nam </w:t>
      </w:r>
      <w:r w:rsidR="00907E6E">
        <w:rPr>
          <w:sz w:val="24"/>
          <w:szCs w:val="24"/>
        </w:rPr>
        <w:t xml:space="preserve">osim podatka o iznosu blokade </w:t>
      </w:r>
      <w:r w:rsidR="00430C56" w:rsidRPr="000A6EC5">
        <w:rPr>
          <w:sz w:val="24"/>
          <w:szCs w:val="24"/>
        </w:rPr>
        <w:t>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07E6E">
        <w:rPr>
          <w:sz w:val="24"/>
          <w:szCs w:val="24"/>
        </w:rPr>
        <w:t xml:space="preserve">15. listopada </w:t>
      </w:r>
      <w:r w:rsidR="009263E9">
        <w:rPr>
          <w:sz w:val="24"/>
          <w:szCs w:val="24"/>
        </w:rPr>
        <w:t>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3D6C3E" w:rsidP="003D6C3E" w:rsidR="003D6C3E">
      <w:pPr>
        <w:rPr>
          <w:szCs w:val="22"/>
        </w:rPr>
      </w:pPr>
    </w:p>
    <w:p w:rsidRDefault="00CA7E4C" w:rsidP="00CA7E4C" w:rsidR="00CA7E4C">
      <w:pPr>
        <w:rPr>
          <w:sz w:val="24"/>
        </w:rPr>
      </w:pPr>
      <w:r>
        <w:rPr>
          <w:sz w:val="24"/>
        </w:rPr>
        <w:t>Za točnost otpravka – ovlaštena službenica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Sutkinja</w:t>
      </w:r>
    </w:p>
    <w:p w:rsidRDefault="00CA7E4C" w:rsidP="00CA7E4C" w:rsidR="00CA7E4C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Ana Markač, v.r.</w:t>
      </w:r>
    </w:p>
    <w:p w:rsidRDefault="003D6C3E" w:rsidP="003D6C3E" w:rsidR="003D6C3E" w:rsidRPr="006F3E15">
      <w:pPr>
        <w:rPr>
          <w:sz w:val="24"/>
          <w:szCs w:val="24"/>
        </w:rPr>
      </w:pPr>
    </w:p>
    <w:p w:rsidRDefault="003D6C3E" w:rsidP="003D6C3E" w:rsidR="003D6C3E">
      <w:pPr>
        <w:rPr>
          <w:szCs w:val="22"/>
        </w:rPr>
      </w:pPr>
    </w:p>
    <w:sectPr w:rsidSect="00C448BA" w:rsidR="003D6C3E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0506AF">
      <w:rPr>
        <w:sz w:val="24"/>
        <w:szCs w:val="24"/>
      </w:rPr>
      <w:t>71/2015-41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506AF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A716D"/>
    <w:rsid w:val="003B1A25"/>
    <w:rsid w:val="003D6C3E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D3D32"/>
    <w:rsid w:val="007F5C68"/>
    <w:rsid w:val="007F7F21"/>
    <w:rsid w:val="008002A5"/>
    <w:rsid w:val="00827BDE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07E6E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299D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A7E4C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7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7E4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7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7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7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7E4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7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7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00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rujna 2017.</izvorni_sadrzaj>
    <derivirana_varijabla naziv="DomainObject.Predmet.DatumArhiviranja_1">20. rujna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>4. ožujka 2027.</izvorni_sadrzaj>
    <derivirana_varijabla naziv="DomainObject.Predmet.DatumRokaCuvanja_1">4. ožujka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rujna 2017.</izvorni_sadrzaj>
    <derivirana_varijabla naziv="DomainObject.Predmet.DatumZatvaranja_1">20.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19646.68</izvorni_sadrzaj>
    <derivirana_varijabla naziv="DomainObject.Predmet.InicijalnaVrijednost_1">19646.68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hr.ibm.icms.common.model.sluzbeneosobe.Referada@5a575a57[id=5816, dbStatus=null, naziv=Referada 2, oznaka=null, sudac=null] &lt;-hr.ibm.icms.common.model.sluzbeneosobe.Referada@5a575a57[status dodjele: =false]</izvorni_sadrzaj>
    <derivirana_varijabla naziv="DomainObject.Predmet.MjestoCuvanja_1">hr.ibm.icms.common.model.sluzbeneosobe.Referada@5a575a57[id=5816, dbStatus=null, naziv=Referada 2, oznaka=null, sudac=null] &lt;-hr.ibm.icms.common.model.sluzbeneosobe.Referada@5a575a57[status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njemu je za spajanje 2St-375/2016</izvorni_sadrzaj>
    <derivirana_varijabla naziv="DomainObject.Predmet.Opis_1">u njemu je za spajanje 2St-375/2016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BRISAN 4.10.2017.</izvorni_sadrzaj>
    <derivirana_varijabla naziv="DomainObject.Predmet.PrimjedbaSuca_1">BRISAN 4.10.2017.</derivirana_varijabla>
  </DomainObject.Predmet.PrimjedbaSuca>
  <DomainObject.Predmet.ProtustrankaFormated>
    <izvorni_sadrzaj>  NB - MAESTRAL d.o.o. za turizam, unutarnju i vanjsku trgovinu</izvorni_sadrzaj>
    <derivirana_varijabla naziv="DomainObject.Predmet.ProtustrankaFormated_1">  NB - MAESTRAL d.o.o. za turizam, unutarnju i vanjsku trgovinu</derivirana_varijabla>
  </DomainObject.Predmet.ProtustrankaFormated>
  <DomainObject.Predmet.ProtustrankaFormatedOIB>
    <izvorni_sadrzaj>  NB - MAESTRAL d.o.o. za turizam, unutarnju i vanjsku trgovinu, OIB 32164047275</izvorni_sadrzaj>
    <derivirana_varijabla naziv="DomainObject.Predmet.ProtustrankaFormatedOIB_1">  NB - MAESTRAL d.o.o. za turizam, unutarnju i vanjsku trgovinu, OIB 32164047275</derivirana_varijabla>
  </DomainObject.Predmet.ProtustrankaFormatedOIB>
  <DomainObject.Predmet.ProtustrankaFormatedWithAdress>
    <izvorni_sadrzaj> NB - MAESTRAL d.o.o. za turizam, unutarnju i vanjsku trgovinu, Vukšić 136, 23420 Vukšić</izvorni_sadrzaj>
    <derivirana_varijabla naziv="DomainObject.Predmet.ProtustrankaFormatedWithAdress_1"> NB - MAESTRAL d.o.o. za turizam, unutarnju i vanjsku trgovinu, Vukšić 136, 23420 Vukšić</derivirana_varijabla>
  </DomainObject.Predmet.ProtustrankaFormatedWithAdress>
  <DomainObject.Predmet.ProtustrankaFormatedWithAdressOIB>
    <izvorni_sadrzaj> NB - MAESTRAL d.o.o. za turizam, unutarnju i vanjsku trgovinu, OIB 32164047275, Vukšić 136, 23420 Vukšić</izvorni_sadrzaj>
    <derivirana_varijabla naziv="DomainObject.Predmet.ProtustrankaFormatedWithAdressOIB_1"> NB - MAESTRAL d.o.o. za turizam, unutarnju i vanjsku trgovinu, OIB 32164047275, Vukšić 136, 23420 Vukšić</derivirana_varijabla>
  </DomainObject.Predmet.ProtustrankaFormatedWithAdressOIB>
  <DomainObject.Predmet.ProtustrankaWithAdress>
    <izvorni_sadrzaj>NB - MAESTRAL d.o.o. za turizam, unutarnju i vanjsku trgovinu Vukšić 136, 23420 Vukšić</izvorni_sadrzaj>
    <derivirana_varijabla naziv="DomainObject.Predmet.ProtustrankaWithAdress_1">NB - MAESTRAL d.o.o. za turizam, unutarnju i vanjsku trgovinu Vukšić 136, 23420 Vukšić</derivirana_varijabla>
  </DomainObject.Predmet.ProtustrankaWithAdress>
  <DomainObject.Predmet.ProtustrankaWithAdressOIB>
    <izvorni_sadrzaj>NB - MAESTRAL d.o.o. za turizam, unutarnju i vanjsku trgovinu, OIB 32164047275, Vukšić 136, 23420 Vukšić</izvorni_sadrzaj>
    <derivirana_varijabla naziv="DomainObject.Predmet.ProtustrankaWithAdressOIB_1">NB - MAESTRAL d.o.o. za turizam, unutarnju i vanjsku trgovinu, OIB 32164047275, Vukšić 136, 23420 Vukšić</derivirana_varijabla>
  </DomainObject.Predmet.ProtustrankaWithAdressOIB>
  <DomainObject.Predmet.ProtustrankaNazivFormated>
    <izvorni_sadrzaj>NB - MAESTRAL d.o.o. za turizam, unutarnju i vanjsku trgovinu</izvorni_sadrzaj>
    <derivirana_varijabla naziv="DomainObject.Predmet.ProtustrankaNazivFormated_1">NB - MAESTRAL d.o.o. za turizam, unutarnju i vanjsku trgovinu</derivirana_varijabla>
  </DomainObject.Predmet.ProtustrankaNazivFormated>
  <DomainObject.Predmet.ProtustrankaNazivFormatedOIB>
    <izvorni_sadrzaj>NB - MAESTRAL d.o.o. za turizam, unutarnju i vanjsku trgovinu, OIB 32164047275</izvorni_sadrzaj>
    <derivirana_varijabla naziv="DomainObject.Predmet.ProtustrankaNazivFormatedOIB_1">NB - MAESTRAL d.o.o. za turizam, unutarnju i vanjsku trgovinu, OIB 32164047275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NB - MAESTRAL d.o.o. za turizam, unutarnju i vanjsku trgovinu; FINA</izvorni_sadrzaj>
    <derivirana_varijabla naziv="DomainObject.Predmet.StrankaFormated_1">  NB - MAESTRAL d.o.o. za turizam, unutarnju i vanjsku trgovinu; FINA</derivirana_varijabla>
  </DomainObject.Predmet.StrankaFormated>
  <DomainObject.Predmet.StrankaFormatedOIB>
    <izvorni_sadrzaj>  NB - MAESTRAL d.o.o. za turizam, unutarnju i vanjsku trgovinu, OIB 32164047275; FINA, OIB 85821130368</izvorni_sadrzaj>
    <derivirana_varijabla naziv="DomainObject.Predmet.StrankaFormatedOIB_1">  NB - MAESTRAL d.o.o. za turizam, unutarnju i vanjsku trgovinu, OIB 32164047275; FINA, OIB 85821130368</derivirana_varijabla>
  </DomainObject.Predmet.StrankaFormatedOIB>
  <DomainObject.Predmet.StrankaFormatedWithAdress>
    <izvorni_sadrzaj> NB - MAESTRAL d.o.o. za turizam, unutarnju i vanjsku trgovinu, Vukšić 136, 23420 Vukšić; FINA</izvorni_sadrzaj>
    <derivirana_varijabla naziv="DomainObject.Predmet.StrankaFormatedWithAdress_1"> NB - MAESTRAL d.o.o. za turizam, unutarnju i vanjsku trgovinu, Vukšić 136, 23420 Vukšić; FINA</derivirana_varijabla>
  </DomainObject.Predmet.StrankaFormatedWithAdress>
  <DomainObject.Predmet.StrankaFormatedWithAdressOIB>
    <izvorni_sadrzaj> NB - MAESTRAL d.o.o. za turizam, unutarnju i vanjsku trgovinu, OIB 32164047275, Vukšić 136, 23420 Vukšić; FINA, OIB 85821130368</izvorni_sadrzaj>
    <derivirana_varijabla naziv="DomainObject.Predmet.StrankaFormatedWithAdressOIB_1"> NB - MAESTRAL d.o.o. za turizam, unutarnju i vanjsku trgovinu, OIB 32164047275, Vukšić 136, 23420 Vukšić; FINA, OIB 85821130368</derivirana_varijabla>
  </DomainObject.Predmet.StrankaFormatedWithAdressOIB>
  <DomainObject.Predmet.StrankaWithAdress>
    <izvorni_sadrzaj>NB - MAESTRAL d.o.o. za turizam, unutarnju i vanjsku trgovinu Vukšić 136,23420 Vukšić,FINA </izvorni_sadrzaj>
    <derivirana_varijabla naziv="DomainObject.Predmet.StrankaWithAdress_1">NB - MAESTRAL d.o.o. za turizam, unutarnju i vanjsku trgovinu Vukšić 136,23420 Vukšić,FINA </derivirana_varijabla>
  </DomainObject.Predmet.StrankaWithAdress>
  <DomainObject.Predmet.StrankaWithAdressOIB>
    <izvorni_sadrzaj>NB - MAESTRAL d.o.o. za turizam, unutarnju i vanjsku trgovinu, OIB 32164047275, Vukšić 136,23420 Vukšić,FINA, OIB 85821130368</izvorni_sadrzaj>
    <derivirana_varijabla naziv="DomainObject.Predmet.StrankaWithAdressOIB_1">NB - MAESTRAL d.o.o. za turizam, unutarnju i vanjsku trgovinu, OIB 32164047275, Vukšić 136,23420 Vukšić,FINA, OIB 85821130368</derivirana_varijabla>
  </DomainObject.Predmet.StrankaWithAdressOIB>
  <DomainObject.Predmet.StrankaNazivFormated>
    <izvorni_sadrzaj>NB - MAESTRAL d.o.o. za turizam, unutarnju i vanjsku trgovinu,FINA</izvorni_sadrzaj>
    <derivirana_varijabla naziv="DomainObject.Predmet.StrankaNazivFormated_1">NB - MAESTRAL d.o.o. za turizam, unutarnju i vanjsku trgovinu,FINA</derivirana_varijabla>
  </DomainObject.Predmet.StrankaNazivFormated>
  <DomainObject.Predmet.StrankaNazivFormatedOIB>
    <izvorni_sadrzaj>NB - MAESTRAL d.o.o. za turizam, unutarnju i vanjsku trgovinu, OIB 32164047275,FINA, OIB 85821130368</izvorni_sadrzaj>
    <derivirana_varijabla naziv="DomainObject.Predmet.StrankaNazivFormatedOIB_1">NB - MAESTRAL d.o.o. za turizam, unutarnju i vanjsku trgovinu, OIB 32164047275,FINA,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19646.68</izvorni_sadrzaj>
    <derivirana_varijabla naziv="DomainObject.Predmet.TrenutnaVrijednost_1">19646.68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NB - MAESTRAL d.o.o. za turizam, unutarnju i vanjsku trgovinu</item>
      <item>FINA</item>
    </izvorni_sadrzaj>
    <derivirana_varijabla naziv="DomainObject.Predmet.StrankaListFormated_1">
      <item>NB - MAESTRAL d.o.o. za turizam, unutarnju i vanjsku trgovinu</item>
      <item>FINA</item>
    </derivirana_varijabla>
  </DomainObject.Predmet.StrankaListFormated>
  <DomainObject.Predmet.StrankaListFormatedOIB>
    <izvorni_sadrzaj>
      <item>NB - MAESTRAL d.o.o. za turizam, unutarnju i vanjsku trgovinu, OIB 32164047275</item>
      <item>FINA, OIB 85821130368</item>
    </izvorni_sadrzaj>
    <derivirana_varijabla naziv="DomainObject.Predmet.StrankaListFormatedOIB_1">
      <item>NB - MAESTRAL d.o.o. za turizam, unutarnju i vanjsku trgovinu, OIB 32164047275</item>
      <item>FINA, OIB 85821130368</item>
    </derivirana_varijabla>
  </DomainObject.Predmet.StrankaListFormatedOIB>
  <DomainObject.Predmet.StrankaListFormatedWithAdress>
    <izvorni_sadrzaj>
      <item>NB - MAESTRAL d.o.o. za turizam, unutarnju i vanjsku trgovinu, Vukšić 136, 23420 Vukšić</item>
      <item>FINA</item>
    </izvorni_sadrzaj>
    <derivirana_varijabla naziv="DomainObject.Predmet.StrankaListFormatedWithAdress_1">
      <item>NB - MAESTRAL d.o.o. za turizam, unutarnju i vanjsku trgovinu, Vukšić 136, 23420 Vukšić</item>
      <item>FINA</item>
    </derivirana_varijabla>
  </DomainObject.Predmet.StrankaListFormatedWithAdress>
  <DomainObject.Predmet.StrankaListFormatedWithAdressOIB>
    <izvorni_sadrzaj>
      <item>NB - MAESTRAL d.o.o. za turizam, unutarnju i vanjsku trgovinu, OIB 32164047275, Vukšić 136, 23420 Vukšić</item>
      <item>FINA, OIB 85821130368</item>
    </izvorni_sadrzaj>
    <derivirana_varijabla naziv="DomainObject.Predmet.StrankaListFormatedWithAdressOIB_1">
      <item>NB - MAESTRAL d.o.o. za turizam, unutarnju i vanjsku trgovinu, OIB 32164047275, Vukšić 136, 23420 Vukšić</item>
      <item>FINA, OIB 85821130368</item>
    </derivirana_varijabla>
  </DomainObject.Predmet.StrankaListFormatedWithAdressOIB>
  <DomainObject.Predmet.StrankaListNazivFormated>
    <izvorni_sadrzaj>
      <item>NB - MAESTRAL d.o.o. za turizam, unutarnju i vanjsku trgovinu</item>
      <item>FINA</item>
    </izvorni_sadrzaj>
    <derivirana_varijabla naziv="DomainObject.Predmet.StrankaListNazivFormated_1">
      <item>NB - MAESTRAL d.o.o. za turizam, unutarnju i vanjsku trgovinu</item>
      <item>FINA</item>
    </derivirana_varijabla>
  </DomainObject.Predmet.StrankaListNazivFormated>
  <DomainObject.Predmet.StrankaListNazivFormatedOIB>
    <izvorni_sadrzaj>
      <item>NB - MAESTRAL d.o.o. za turizam, unutarnju i vanjsku trgovinu, OIB 32164047275</item>
      <item>FINA, OIB 85821130368</item>
    </izvorni_sadrzaj>
    <derivirana_varijabla naziv="DomainObject.Predmet.StrankaListNazivFormatedOIB_1">
      <item>NB - MAESTRAL d.o.o. za turizam, unutarnju i vanjsku trgovinu, OIB 32164047275</item>
      <item>FINA, OIB 85821130368</item>
    </derivirana_varijabla>
  </DomainObject.Predmet.StrankaListNazivFormatedOIB>
  <DomainObject.Predmet.ProtuStrankaListFormated>
    <izvorni_sadrzaj>
      <item>NB - MAESTRAL d.o.o. za turizam, unutarnju i vanjsku trgovinu</item>
    </izvorni_sadrzaj>
    <derivirana_varijabla naziv="DomainObject.Predmet.ProtuStrankaListFormated_1">
      <item>NB - MAESTRAL d.o.o. za turizam, unutarnju i vanjsku trgovinu</item>
    </derivirana_varijabla>
  </DomainObject.Predmet.ProtuStrankaListFormated>
  <DomainObject.Predmet.ProtuStrankaListFormatedOIB>
    <izvorni_sadrzaj>
      <item>NB - MAESTRAL d.o.o. za turizam, unutarnju i vanjsku trgovinu, OIB 32164047275</item>
    </izvorni_sadrzaj>
    <derivirana_varijabla naziv="DomainObject.Predmet.ProtuStrankaListFormatedOIB_1">
      <item>NB - MAESTRAL d.o.o. za turizam, unutarnju i vanjsku trgovinu, OIB 32164047275</item>
    </derivirana_varijabla>
  </DomainObject.Predmet.ProtuStrankaListFormatedOIB>
  <DomainObject.Predmet.ProtuStrankaListFormatedWithAdress>
    <izvorni_sadrzaj>
      <item>NB - MAESTRAL d.o.o. za turizam, unutarnju i vanjsku trgovinu, Vukšić 136, 23420 Vukšić</item>
    </izvorni_sadrzaj>
    <derivirana_varijabla naziv="DomainObject.Predmet.ProtuStrankaListFormatedWithAdress_1">
      <item>NB - MAESTRAL d.o.o. za turizam, unutarnju i vanjsku trgovinu, Vukšić 136, 23420 Vukšić</item>
    </derivirana_varijabla>
  </DomainObject.Predmet.ProtuStrankaListFormatedWithAdress>
  <DomainObject.Predmet.ProtuStrankaListFormatedWithAdressOIB>
    <izvorni_sadrzaj>
      <item>NB - MAESTRAL d.o.o. za turizam, unutarnju i vanjsku trgovinu, OIB 32164047275, Vukšić 136, 23420 Vukšić</item>
    </izvorni_sadrzaj>
    <derivirana_varijabla naziv="DomainObject.Predmet.ProtuStrankaListFormatedWithAdressOIB_1">
      <item>NB - MAESTRAL d.o.o. za turizam, unutarnju i vanjsku trgovinu, OIB 32164047275, Vukšić 136, 23420 Vukšić</item>
    </derivirana_varijabla>
  </DomainObject.Predmet.ProtuStrankaListFormatedWithAdressOIB>
  <DomainObject.Predmet.ProtuStrankaListNazivFormated>
    <izvorni_sadrzaj>
      <item>NB - MAESTRAL d.o.o. za turizam, unutarnju i vanjsku trgovinu</item>
    </izvorni_sadrzaj>
    <derivirana_varijabla naziv="DomainObject.Predmet.ProtuStrankaListNazivFormated_1">
      <item>NB - MAESTRAL d.o.o. za turizam, unutarnju i vanjsku trgovinu</item>
    </derivirana_varijabla>
  </DomainObject.Predmet.ProtuStrankaListNazivFormated>
  <DomainObject.Predmet.ProtuStrankaListNazivFormatedOIB>
    <izvorni_sadrzaj>
      <item>NB - MAESTRAL d.o.o. za turizam, unutarnju i vanjsku trgovinu, OIB 32164047275</item>
    </izvorni_sadrzaj>
    <derivirana_varijabla naziv="DomainObject.Predmet.ProtuStrankaListNazivFormatedOIB_1">
      <item>NB - MAESTRAL d.o.o. za turizam, unutarnju i vanjsku trgovinu, OIB 32164047275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NB - MAESTRAL d.o.o. za turizam, unutarnju i vanjsku trgovinu i dr.</izvorni_sadrzaj>
    <derivirana_varijabla naziv="DomainObject.Predmet.StrankaIDrugi_1">NB - MAESTRAL d.o.o. za turizam, unutarnju i vanjsku trgovinu i dr.</derivirana_varijabla>
  </DomainObject.Predmet.StrankaIDrugi>
  <DomainObject.Predmet.ProtustrankaIDrugi>
    <izvorni_sadrzaj>NB - MAESTRAL d.o.o. za turizam, unutarnju i vanjsku trgovinu</izvorni_sadrzaj>
    <derivirana_varijabla naziv="DomainObject.Predmet.ProtustrankaIDrugi_1">NB - MAESTRAL d.o.o. za turizam, unutarnju i vanjsku trgovinu</derivirana_varijabla>
  </DomainObject.Predmet.ProtustrankaIDrugi>
  <DomainObject.Predmet.StrankaIDrugiAdressOIB>
    <izvorni_sadrzaj>NB - MAESTRAL d.o.o. za turizam, unutarnju i vanjsku trgovinu, OIB 32164047275, Vukšić 136, 23420 Vukšić i dr.</izvorni_sadrzaj>
    <derivirana_varijabla naziv="DomainObject.Predmet.StrankaIDrugiAdressOIB_1">NB - MAESTRAL d.o.o. za turizam, unutarnju i vanjsku trgovinu, OIB 32164047275, Vukšić 136, 23420 Vukšić i dr.</derivirana_varijabla>
  </DomainObject.Predmet.StrankaIDrugiAdressOIB>
  <DomainObject.Predmet.ProtustrankaIDrugiAdressOIB>
    <izvorni_sadrzaj>NB - MAESTRAL d.o.o. za turizam, unutarnju i vanjsku trgovinu, OIB 32164047275, Vukšić 136, 23420 Vukšić</izvorni_sadrzaj>
    <derivirana_varijabla naziv="DomainObject.Predmet.ProtustrankaIDrugiAdressOIB_1">NB - MAESTRAL d.o.o. za turizam, unutarnju i vanjsku trgovinu, OIB 32164047275, Vukšić 136,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4. ožujka 2017.</izvorni_sadrzaj>
    <derivirana_varijabla naziv="DomainObject.Predmet.OdlukaRjesenje.DatumPravomocnosti_1">4. ožujka 2017.</derivirana_varijabla>
  </DomainObject.Predmet.OdlukaRjesenje.DatumPravomocnosti>
  <DomainObject.Predmet.OdlukaRjesenje.Oznaka>
    <izvorni_sadrzaj>St-71/2015-34</izvorni_sadrzaj>
    <derivirana_varijabla naziv="DomainObject.Predmet.OdlukaRjesenje.Oznaka_1">St-71/2015-34</derivirana_varijabla>
  </DomainObject.Predmet.OdlukaRjesenje.Oznaka>
  <DomainObject.Predmet.SudioniciListNaziv>
    <izvorni_sadrzaj>
      <item>NB - MAESTRAL d.o.o. za turizam, unutarnju i vanjsku trgovinu</item>
      <item>NB - MAESTRAL d.o.o. za turizam, unutarnju i vanjsku trgovinu</item>
      <item>FINA</item>
    </izvorni_sadrzaj>
    <derivirana_varijabla naziv="DomainObject.Predmet.SudioniciListNaziv_1">
      <item>NB - MAESTRAL d.o.o. za turizam, unutarnju i vanjsku trgovinu</item>
      <item>NB - MAESTRAL d.o.o. za turizam, unutarnju i vanjsku trgovinu</item>
      <item>FINA</item>
    </derivirana_varijabla>
  </DomainObject.Predmet.SudioniciListNaziv>
  <DomainObject.Predmet.SudioniciListAdressOIB>
    <izvorni_sadrzaj>
      <item>NB - MAESTRAL d.o.o. za turizam, unutarnju i vanjsku trgovinu, OIB 32164047275, Vukšić 136,23420 Vukšić</item>
      <item>NB - MAESTRAL d.o.o. za turizam, unutarnju i vanjsku trgovinu, OIB 32164047275, Vukšić 136,23420 Vukšić</item>
      <item>FINA, OIB 85821130368</item>
    </izvorni_sadrzaj>
    <derivirana_varijabla naziv="DomainObject.Predmet.SudioniciListAdressOIB_1">
      <item>NB - MAESTRAL d.o.o. za turizam, unutarnju i vanjsku trgovinu, OIB 32164047275, Vukšić 136,23420 Vukšić</item>
      <item>NB - MAESTRAL d.o.o. za turizam, unutarnju i vanjsku trgovinu, OIB 32164047275, Vukšić 136,23420 Vukšić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32164047275</item>
      <item>, OIB 32164047275</item>
      <item>, OIB 85821130368</item>
    </izvorni_sadrzaj>
    <derivirana_varijabla naziv="DomainObject.Predmet.SudioniciListNazivOIB_1">
      <item>, OIB 32164047275</item>
      <item>, OIB 32164047275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veljače 2016.</izvorni_sadrzaj>
    <derivirana_varijabla naziv="DomainObject.Predmet.DatumZadnjeOdrzaneSudskeRadnje_1">23. veljače 2016.</derivirana_varijabla>
  </DomainObject.Predmet.DatumZadnjeOdrzaneSudskeRadnje>
  <DomainObject.PredzadnjaOdlukaIzPredmeta.DatumDonosenjaOdluke>
    <izvorni_sadrzaj>15. veljače 2017.</izvorni_sadrzaj>
    <derivirana_varijabla naziv="DomainObject.PredzadnjaOdlukaIzPredmeta.DatumDonosenjaOdluke_1">15. veljače 2017.</derivirana_varijabla>
  </DomainObject.PredzadnjaOdlukaIzPredmeta.DatumDonosenjaOdluke>
  <DomainObject.PredzadnjaOdlukaIzPredmeta.Oznaka>
    <izvorni_sadrzaj>St-71/2015-35</izvorni_sadrzaj>
    <derivirana_varijabla naziv="DomainObject.PredzadnjaOdlukaIzPredmeta.Oznaka_1">St-71/2015-35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9466F-780C-490C-BBE5-BD61AEAED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579</properties:Characters>
  <properties:Lines>27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2018-10-15T11:09:00Z</dcterms:created>
  <dc:creator>Katarina Miletić</dc:creator>
  <cp:lastModifiedBy>Merlina Klišmanić</cp:lastModifiedBy>
  <cp:lastPrinted>2018-10-15T11:10:00Z</cp:lastPrinted>
  <dcterms:modified xmlns:xsi="http://www.w3.org/2001/XMLSchema-instance" xsi:type="dcterms:W3CDTF">2018-10-15T11:56:00Z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(St-71-2015 NB-MAESTRAL.docx)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