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9d633" w14:paraId="da9d633" w:rsidRDefault="002D661A" w:rsidP="002D661A" w:rsidR="002D661A" w:rsidRPr="00A15EE7">
      <w:pPr>
        <w15:collapsed w:val="false"/>
      </w:pPr>
      <w:bookmarkStart w:name="_GoBack" w:id="0"/>
      <w:bookmarkEnd w:id="0"/>
      <w:r w:rsidRPr="00A15EE7">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C7319" w:rsidR="002D661A" w:rsidRPr="00112F07">
        <w:tc>
          <w:tcPr>
            <w:tcW w:type="dxa" w:w="3060"/>
          </w:tcPr>
          <w:p w:rsidRDefault="002D661A" w:rsidP="001C7319" w:rsidR="002D661A" w:rsidRPr="00112F07">
            <w:pPr>
              <w:pStyle w:val="Naslov2"/>
              <w:rPr>
                <w:b w:val="false"/>
                <w:bCs w:val="false"/>
                <w:sz w:val="24"/>
              </w:rPr>
            </w:pPr>
            <w:r w:rsidRPr="00112F07">
              <w:rPr>
                <w:b w:val="false"/>
                <w:bCs w:val="false"/>
                <w:sz w:val="24"/>
              </w:rPr>
              <w:t>REPUBLIKA HRVATSKA</w:t>
            </w:r>
          </w:p>
          <w:p w:rsidRDefault="002D661A" w:rsidP="001C7319" w:rsidR="002D661A" w:rsidRPr="00112F07">
            <w:r w:rsidRPr="00112F07">
              <w:t>Trgovački sud u Zagrebu</w:t>
            </w:r>
          </w:p>
          <w:p w:rsidRDefault="002D661A" w:rsidP="001C7319" w:rsidR="002D661A" w:rsidRPr="00112F07">
            <w:r w:rsidRPr="00112F07">
              <w:t xml:space="preserve">Zagreb, </w:t>
            </w:r>
            <w:proofErr w:type="spellStart"/>
            <w:r w:rsidRPr="00112F07">
              <w:t>Amruševa</w:t>
            </w:r>
            <w:proofErr w:type="spellEnd"/>
            <w:r w:rsidRPr="00112F07">
              <w:t xml:space="preserve"> 2/II</w:t>
            </w:r>
          </w:p>
        </w:tc>
      </w:tr>
    </w:tbl>
    <w:p w:rsidRDefault="002D661A" w:rsidP="002D661A" w:rsidR="002D661A" w:rsidRPr="00A15EE7">
      <w:pPr>
        <w:jc w:val="center"/>
      </w:pPr>
    </w:p>
    <w:p w:rsidRDefault="002D661A" w:rsidP="002D661A" w:rsidR="002D661A" w:rsidRPr="00A15EE7">
      <w:pPr>
        <w:jc w:val="center"/>
      </w:pPr>
      <w:r w:rsidRPr="00A15EE7">
        <w:t>R E P U B L I K A    H R V A T S K A</w:t>
      </w:r>
    </w:p>
    <w:p w:rsidRDefault="002D661A" w:rsidP="002D661A" w:rsidR="002D661A" w:rsidRPr="00A15EE7">
      <w:pPr>
        <w:jc w:val="center"/>
      </w:pPr>
      <w:r w:rsidRPr="00A15EE7">
        <w:t>R J E Š E N J E</w:t>
      </w:r>
    </w:p>
    <w:p w:rsidRDefault="002D661A" w:rsidP="002D661A" w:rsidR="002D661A" w:rsidRPr="00A15EE7">
      <w:pPr>
        <w:jc w:val="center"/>
      </w:pPr>
    </w:p>
    <w:p w:rsidRDefault="002D661A" w:rsidP="002D661A" w:rsidR="002D661A" w:rsidRPr="002635B0">
      <w:pPr>
        <w:jc w:val="both"/>
      </w:pPr>
    </w:p>
    <w:p w:rsidRDefault="00A548BD" w:rsidP="00A548BD" w:rsidR="00321E9A">
      <w:pPr>
        <w:jc w:val="both"/>
      </w:pPr>
      <w:r w:rsidRPr="00A548BD">
        <w:rPr>
          <w:lang w:val="pt-BR"/>
        </w:rPr>
        <w:t xml:space="preserve">Trgovački sud u Zagrebu, po sucu Nikoli Ribariću, u stečajnom predmetu u povodu zahtjeva FINANCIJSKE AGENCIJE, za provedbu stečajnog postupka nad dužnikom Outlet knjižara d.o.o., Zagreb (Grad Zagreb), Božidara Adžije 17, OIB: 20692167782, dana </w:t>
      </w:r>
      <w:r>
        <w:rPr>
          <w:lang w:val="pt-BR"/>
        </w:rPr>
        <w:t>28</w:t>
      </w:r>
      <w:r w:rsidRPr="00A548BD">
        <w:rPr>
          <w:lang w:val="pt-BR"/>
        </w:rPr>
        <w:t>.</w:t>
      </w:r>
      <w:r>
        <w:rPr>
          <w:lang w:val="pt-BR"/>
        </w:rPr>
        <w:t xml:space="preserve"> travnja</w:t>
      </w:r>
      <w:r w:rsidRPr="00A548BD">
        <w:rPr>
          <w:lang w:val="pt-BR"/>
        </w:rPr>
        <w:t xml:space="preserve"> 2017.</w:t>
      </w:r>
    </w:p>
    <w:p w:rsidRDefault="006524D3" w:rsidP="001F6AE0" w:rsidR="006524D3">
      <w:pPr>
        <w:jc w:val="both"/>
      </w:pPr>
    </w:p>
    <w:p w:rsidRDefault="0098030D" w:rsidP="0098030D" w:rsidR="0098030D" w:rsidRPr="00E56243">
      <w:pPr>
        <w:jc w:val="center"/>
      </w:pPr>
      <w:r w:rsidRPr="00E56243">
        <w:t>r i j e š i o     j e</w:t>
      </w:r>
    </w:p>
    <w:p w:rsidRDefault="0098030D" w:rsidP="0098030D" w:rsidR="0098030D" w:rsidRPr="00E56243">
      <w:r w:rsidRPr="00E56243">
        <w:t xml:space="preserve"> </w:t>
      </w:r>
    </w:p>
    <w:p w:rsidRDefault="0098030D" w:rsidP="0098030D" w:rsidR="0098030D" w:rsidRPr="00E56243">
      <w:pPr>
        <w:ind w:firstLine="555"/>
        <w:jc w:val="both"/>
      </w:pPr>
      <w:r w:rsidRPr="00E56243">
        <w:t xml:space="preserve">I. Pozivaju se </w:t>
      </w:r>
      <w:r>
        <w:t xml:space="preserve">osobe koje imaju pravni interes za provedbu </w:t>
      </w:r>
      <w:r w:rsidRPr="00E56243">
        <w:t>s</w:t>
      </w:r>
      <w:r>
        <w:t>tečajnog postupka nad d</w:t>
      </w:r>
      <w:r w:rsidRPr="00E56243">
        <w:t>užnik</w:t>
      </w:r>
      <w:r>
        <w:t>om</w:t>
      </w:r>
      <w:r w:rsidRPr="00E56243">
        <w:t xml:space="preserve"> </w:t>
      </w:r>
      <w:r w:rsidR="00A548BD" w:rsidRPr="00A548BD">
        <w:rPr>
          <w:lang w:val="pt-BR"/>
        </w:rPr>
        <w:t>Outlet knjižara d.o.o., Zagreb (Grad Zagreb), Božidara Adžije 17, OIB: 20692167782</w:t>
      </w:r>
      <w:r w:rsidR="007F6DB2">
        <w:t>,</w:t>
      </w:r>
      <w:r>
        <w:t xml:space="preserve"> </w:t>
      </w:r>
      <w:r w:rsidRPr="00E56243">
        <w:t xml:space="preserve">u roku </w:t>
      </w:r>
      <w:r>
        <w:t>15</w:t>
      </w:r>
      <w:r w:rsidRPr="00E56243">
        <w:t xml:space="preserve"> dana </w:t>
      </w:r>
      <w:r>
        <w:t xml:space="preserve">uplatiti predujam u iznosu </w:t>
      </w:r>
      <w:r w:rsidRPr="00E56243">
        <w:t xml:space="preserve">od </w:t>
      </w:r>
      <w:r w:rsidR="007D1AC1">
        <w:t>20</w:t>
      </w:r>
      <w:r>
        <w:t>.000,00</w:t>
      </w:r>
      <w:r w:rsidRPr="00B11FC7">
        <w:t xml:space="preserve"> kn</w:t>
      </w:r>
      <w:r w:rsidRPr="00E56243">
        <w:t xml:space="preserve"> za </w:t>
      </w:r>
      <w:r>
        <w:t xml:space="preserve">namirenje </w:t>
      </w:r>
      <w:r w:rsidRPr="00E56243">
        <w:t xml:space="preserve">troškova prethodnog i </w:t>
      </w:r>
      <w:r>
        <w:t xml:space="preserve">otvorenog </w:t>
      </w:r>
      <w:r w:rsidRPr="00E56243">
        <w:t xml:space="preserve">stečajnog postupka na račun Trgovačkog suda u Zagrebu otvoren pri Hrvatskoj poštanskoj banci d.d., Zagreb, IBAN HR9223900011300000460, pozivom na broj 05 </w:t>
      </w:r>
      <w:r w:rsidR="00A548BD">
        <w:t>1818</w:t>
      </w:r>
      <w:r w:rsidR="00262503">
        <w:t>-16</w:t>
      </w:r>
      <w:r w:rsidRPr="00E56243">
        <w:t>.</w:t>
      </w:r>
    </w:p>
    <w:p w:rsidRDefault="0098030D" w:rsidP="0098030D" w:rsidR="0098030D" w:rsidRPr="00E56243">
      <w:pPr>
        <w:ind w:firstLine="708"/>
        <w:jc w:val="both"/>
      </w:pPr>
      <w:r w:rsidRPr="00E56243">
        <w:t xml:space="preserve">II. Ako </w:t>
      </w:r>
      <w:r>
        <w:t xml:space="preserve">osobe iz stavka I. ovog rješenja ne predujme traženi iznos sud će donijeti rješenje </w:t>
      </w:r>
      <w:r w:rsidRPr="00E56243">
        <w:t xml:space="preserve"> o otvaranju i zaključenju stečajnog postupka.</w:t>
      </w:r>
    </w:p>
    <w:p w:rsidRDefault="00C95F99" w:rsidP="0098030D" w:rsidR="00C95F99">
      <w:pPr>
        <w:jc w:val="center"/>
      </w:pPr>
    </w:p>
    <w:p w:rsidRDefault="0098030D" w:rsidP="0098030D" w:rsidR="0098030D">
      <w:pPr>
        <w:jc w:val="center"/>
      </w:pPr>
      <w:r w:rsidRPr="00E56243">
        <w:t>Obrazloženje</w:t>
      </w:r>
    </w:p>
    <w:p w:rsidRDefault="00C95F99" w:rsidP="0098030D" w:rsidR="00C95F99">
      <w:pPr>
        <w:jc w:val="center"/>
      </w:pPr>
    </w:p>
    <w:p w:rsidRDefault="00A548BD" w:rsidP="00A548BD" w:rsidR="00A548BD">
      <w:pPr>
        <w:ind w:firstLine="555"/>
        <w:jc w:val="both"/>
      </w:pPr>
      <w:r>
        <w:t>FINA-e Regionalni centar Zagreb, podnijela je ovom sudu prijedlog za otvaranje stečajnog postupka nad dužnikom.</w:t>
      </w:r>
    </w:p>
    <w:p w:rsidRDefault="00A548BD" w:rsidP="00A548BD" w:rsidR="00A548BD">
      <w:pPr>
        <w:ind w:firstLine="555"/>
        <w:jc w:val="both"/>
      </w:pPr>
    </w:p>
    <w:p w:rsidRDefault="00A548BD" w:rsidP="00A548BD" w:rsidR="00A548BD"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A548BD" w:rsidP="00A548BD" w:rsidR="00A548BD" w:rsidRPr="00E974B3">
      <w:pPr>
        <w:ind w:firstLine="709"/>
        <w:jc w:val="both"/>
      </w:pPr>
    </w:p>
    <w:p w:rsidRDefault="00A548BD" w:rsidP="00A548BD" w:rsidR="00A548BD" w:rsidRPr="00E974B3">
      <w:pPr>
        <w:ind w:firstLine="709"/>
        <w:jc w:val="both"/>
        <w:rPr>
          <w:lang w:val="en-GB"/>
        </w:rPr>
      </w:pPr>
      <w:r w:rsidRPr="00E974B3">
        <w:t xml:space="preserve">Financijska agencija, kao predlagatelj, navela je u prijedlogu za otvaranje stečajnog postupka kako dužnik na dan </w:t>
      </w:r>
      <w:r>
        <w:t>23.2.2016.</w:t>
      </w:r>
      <w:r w:rsidRPr="00E974B3">
        <w:t xml:space="preserve"> u Očevidniku redoslijeda osnova za plaćanje ima evidentirane neizvršene osnove za plaćanje u neprekinutom razdoblju od 120 dana, u ukupnom iznosu od </w:t>
      </w:r>
      <w:r>
        <w:t>177.646,39 kuna</w:t>
      </w:r>
      <w:r w:rsidRPr="00E974B3">
        <w:t xml:space="preserve"> , kao i da dužnik ima zaposlen</w:t>
      </w:r>
      <w:r>
        <w:t>ih</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A548BD" w:rsidP="00A548BD" w:rsidR="00A548BD" w:rsidRPr="00E974B3">
      <w:pPr>
        <w:jc w:val="both"/>
      </w:pPr>
    </w:p>
    <w:p w:rsidRDefault="00455618" w:rsidP="00455618" w:rsidR="00455618" w:rsidRPr="00F75CE7">
      <w:pPr>
        <w:ind w:firstLine="709"/>
        <w:jc w:val="both"/>
      </w:pPr>
    </w:p>
    <w:p w:rsidRDefault="00455618" w:rsidP="00455618" w:rsidR="00455618" w:rsidRPr="00F75CE7">
      <w:pPr>
        <w:ind w:firstLine="709"/>
        <w:jc w:val="both"/>
      </w:pPr>
      <w:r w:rsidRPr="00F75CE7">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21E9A" w:rsidP="00321E9A" w:rsidR="00321E9A" w:rsidRPr="00E974B3">
      <w:pPr>
        <w:jc w:val="both"/>
      </w:pPr>
    </w:p>
    <w:p w:rsidRDefault="00B5251C" w:rsidP="00321E9A" w:rsidR="00B5251C" w:rsidRPr="00E974B3">
      <w:pPr>
        <w:ind w:firstLine="555"/>
        <w:jc w:val="both"/>
      </w:pPr>
    </w:p>
    <w:p w:rsidRDefault="009E534C" w:rsidP="009E534C" w:rsidR="009E534C" w:rsidRPr="00E974B3">
      <w:pPr>
        <w:ind w:firstLine="709"/>
        <w:jc w:val="both"/>
      </w:pPr>
    </w:p>
    <w:p w:rsidRDefault="00262503" w:rsidP="00A57E11" w:rsidR="00A57E11" w:rsidRPr="00B3101F">
      <w:pPr>
        <w:ind w:firstLine="708"/>
        <w:jc w:val="both"/>
      </w:pPr>
      <w:r>
        <w:t>Rješenjem od 1</w:t>
      </w:r>
      <w:r w:rsidR="00B5251C">
        <w:t>7</w:t>
      </w:r>
      <w:r w:rsidR="00A57E11" w:rsidRPr="00B3101F">
        <w:t>.</w:t>
      </w:r>
      <w:r>
        <w:t xml:space="preserve"> ožujka</w:t>
      </w:r>
      <w:r w:rsidR="00A57E11">
        <w:t xml:space="preserve"> 201</w:t>
      </w:r>
      <w:r>
        <w:t>7</w:t>
      </w:r>
      <w:r w:rsidR="00A57E11" w:rsidRPr="00B3101F">
        <w:t>. pokrenut je prethodni postupak, te je određeno ročište radi izjašnjenja o prijedlogu za otvaranje stečajnog postupka.</w:t>
      </w:r>
    </w:p>
    <w:p w:rsidRDefault="001F6AE0" w:rsidP="0098030D" w:rsidR="001F6AE0" w:rsidRPr="005E6979">
      <w:pPr>
        <w:ind w:firstLine="709"/>
        <w:jc w:val="both"/>
      </w:pPr>
    </w:p>
    <w:p w:rsidRDefault="00A44B01" w:rsidP="0098030D" w:rsidR="009844EE">
      <w:pPr>
        <w:ind w:firstLine="720"/>
        <w:jc w:val="both"/>
      </w:pPr>
      <w:r>
        <w:t>Na ročište</w:t>
      </w:r>
      <w:r w:rsidR="0098030D" w:rsidRPr="005E6979">
        <w:t xml:space="preserve"> radi </w:t>
      </w:r>
      <w:r>
        <w:t>očitovanja o prijedlogu za otvaranjem stečajnog postupka</w:t>
      </w:r>
      <w:r w:rsidR="00E41C33">
        <w:t xml:space="preserve"> dana </w:t>
      </w:r>
      <w:r w:rsidR="00455618">
        <w:t>25</w:t>
      </w:r>
      <w:r w:rsidR="00193B40">
        <w:t>.</w:t>
      </w:r>
      <w:r w:rsidR="00262503">
        <w:t xml:space="preserve"> travnja</w:t>
      </w:r>
      <w:r w:rsidR="00193B40">
        <w:t xml:space="preserve"> 201</w:t>
      </w:r>
      <w:r w:rsidR="00262503">
        <w:t>7</w:t>
      </w:r>
      <w:r w:rsidR="003F5890">
        <w:t>. godine</w:t>
      </w:r>
      <w:r w:rsidR="0098030D" w:rsidRPr="005E6979">
        <w:t xml:space="preserve"> </w:t>
      </w:r>
      <w:r w:rsidR="00B5251C">
        <w:t>pr</w:t>
      </w:r>
      <w:r>
        <w:t xml:space="preserve">istupio </w:t>
      </w:r>
      <w:r w:rsidR="00321E9A">
        <w:t>je</w:t>
      </w:r>
      <w:r w:rsidR="005C5290">
        <w:t xml:space="preserve"> zastupnik po zakonu</w:t>
      </w:r>
      <w:r w:rsidR="00455618">
        <w:t xml:space="preserve"> dužnika</w:t>
      </w:r>
      <w:r w:rsidR="005F4A3E">
        <w:t>.</w:t>
      </w:r>
      <w:r w:rsidR="00193B40">
        <w:t xml:space="preserve"> </w:t>
      </w:r>
      <w:r w:rsidR="00321E9A">
        <w:t xml:space="preserve">Isti se nije protivio prijedlogu za otvaranje stečajnog postupka. </w:t>
      </w:r>
      <w:r w:rsidR="00B5251C">
        <w:t>P</w:t>
      </w:r>
      <w:r w:rsidR="00193B40">
        <w:t>redlagatelj je ustrajao kod prijedloga</w:t>
      </w:r>
      <w:r w:rsidR="00B20A40">
        <w:t>.</w:t>
      </w:r>
    </w:p>
    <w:p w:rsidRDefault="006524D3" w:rsidP="0098030D" w:rsidR="006524D3" w:rsidRPr="005E6979">
      <w:pPr>
        <w:ind w:firstLine="720"/>
        <w:jc w:val="both"/>
      </w:pPr>
    </w:p>
    <w:p w:rsidRDefault="00A44B01" w:rsidP="005C5290" w:rsidR="005C5290" w:rsidRPr="00FF40CE">
      <w:pPr>
        <w:jc w:val="both"/>
        <w:rPr>
          <w:lang w:val="pl-PL"/>
        </w:rPr>
      </w:pPr>
      <w:r>
        <w:t>Ročište radi rasprav</w:t>
      </w:r>
      <w:r w:rsidR="000349CA">
        <w:t>e</w:t>
      </w:r>
      <w:r>
        <w:t xml:space="preserve"> o pretpostavkama za otvaranje stečajnog postupka održano je </w:t>
      </w:r>
      <w:r w:rsidR="00A548BD">
        <w:t>25</w:t>
      </w:r>
      <w:r w:rsidR="00161054">
        <w:t xml:space="preserve">. </w:t>
      </w:r>
      <w:r w:rsidR="00A548BD">
        <w:t>travnja</w:t>
      </w:r>
      <w:r w:rsidR="00161054">
        <w:t xml:space="preserve"> 201</w:t>
      </w:r>
      <w:r w:rsidR="00193B40">
        <w:t>7</w:t>
      </w:r>
      <w:r w:rsidR="00161054">
        <w:t>. godine</w:t>
      </w:r>
      <w:r>
        <w:t xml:space="preserve">. </w:t>
      </w:r>
      <w:r w:rsidR="006524D3">
        <w:t xml:space="preserve">Na ročištu </w:t>
      </w:r>
      <w:r w:rsidR="00E41C33">
        <w:t xml:space="preserve">je </w:t>
      </w:r>
      <w:r w:rsidR="005C5290">
        <w:t xml:space="preserve">zastupnik po zakonu, </w:t>
      </w:r>
      <w:r w:rsidR="005C5290">
        <w:rPr>
          <w:lang w:val="pl-PL"/>
        </w:rPr>
        <w:t>u smislu odredbe čl. 117. SZ-a, naveo kako kako predloženi stečajni dužnik nema nekretnina, niti pokretnina, nema imovinska prava na tuđim stvarima, nema novčanih tražbina prema trećim osobama, niti drugih prava koja čine imovinu dužnika, novaca na računima nema obzirom da su računi blokirani gotovo dvije godine.</w:t>
      </w:r>
    </w:p>
    <w:p w:rsidRDefault="00455618" w:rsidP="00795B3B" w:rsidR="00455618">
      <w:pPr>
        <w:ind w:firstLine="720"/>
        <w:jc w:val="both"/>
      </w:pPr>
    </w:p>
    <w:p w:rsidRDefault="003A0BB1" w:rsidP="003A0BB1" w:rsidR="00A44B01" w:rsidRPr="003A0BB1">
      <w:pPr>
        <w:jc w:val="both"/>
        <w:rPr>
          <w:lang w:val="pl-PL"/>
        </w:rPr>
      </w:pPr>
      <w:r>
        <w:rPr>
          <w:lang w:val="pl-PL"/>
        </w:rPr>
        <w:tab/>
        <w:t xml:space="preserve">Slijedom navedenoga sud je utrdio </w:t>
      </w:r>
      <w:r w:rsidR="00A44B01">
        <w:t>kako predloženi stečajni dužnik nema imovine odnosno imovina nije dostatna za pokriće troškova stečajnog postupka.</w:t>
      </w:r>
    </w:p>
    <w:p w:rsidRDefault="001F6AE0" w:rsidP="0098030D" w:rsidR="001F6AE0">
      <w:pPr>
        <w:ind w:firstLine="709"/>
        <w:jc w:val="both"/>
      </w:pPr>
    </w:p>
    <w:p w:rsidRDefault="0098030D" w:rsidP="003A0BB1" w:rsidR="0098030D">
      <w:pPr>
        <w:jc w:val="both"/>
      </w:pPr>
      <w:r>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8030D" w:rsidP="0098030D" w:rsidR="0098030D">
      <w:pPr>
        <w:ind w:firstLine="720"/>
        <w:jc w:val="both"/>
      </w:pPr>
    </w:p>
    <w:p w:rsidRDefault="008E718C" w:rsidP="008E718C" w:rsidR="008E718C" w:rsidRPr="00134F3A">
      <w:pPr>
        <w:ind w:firstLine="708"/>
        <w:jc w:val="both"/>
      </w:pP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troškova prethodnog</w:t>
      </w:r>
      <w:r>
        <w:t>a</w:t>
      </w:r>
      <w:r w:rsidRPr="00134F3A">
        <w:t xml:space="preserve"> i</w:t>
      </w:r>
      <w:r>
        <w:t xml:space="preserve"> otvorenoga</w:t>
      </w:r>
      <w:r w:rsidRPr="00134F3A">
        <w:t xml:space="preserve"> stečajn</w:t>
      </w:r>
      <w:r>
        <w:t>og postupka u ukupnom iznosu  20</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telefona, uredske troškove i troškove ostalih administrativnih poslova mjesečno 1.000,00 kn</w:t>
      </w:r>
      <w:r w:rsidRPr="00134F3A">
        <w:t xml:space="preserve">, a sve bazirano na </w:t>
      </w:r>
      <w:r>
        <w:t>trajanju postupka u vremenu od 6 mjeseci</w:t>
      </w:r>
      <w:r w:rsidRPr="00134F3A">
        <w:t xml:space="preserve">. </w:t>
      </w:r>
    </w:p>
    <w:p w:rsidRDefault="0098030D" w:rsidP="0098030D" w:rsidR="0098030D">
      <w:pPr>
        <w:ind w:firstLine="720"/>
        <w:jc w:val="both"/>
        <w:rPr>
          <w:lang w:val="pl-PL"/>
        </w:rPr>
      </w:pPr>
      <w:r>
        <w:t xml:space="preserve"> </w:t>
      </w:r>
    </w:p>
    <w:p w:rsidRDefault="0098030D" w:rsidP="0098030D" w:rsidR="0098030D">
      <w:pPr>
        <w:overflowPunct w:val="false"/>
        <w:jc w:val="both"/>
      </w:pPr>
      <w:r>
        <w:tab/>
        <w:t xml:space="preserve">Kako dužnik nema imovine, te </w:t>
      </w:r>
      <w:r w:rsidR="00A7452B">
        <w:t xml:space="preserve">kako </w:t>
      </w:r>
      <w:r>
        <w:t>dakle imovina dužnika koja bi ušla u stečajnu masu nije dovoljna za namirenje troškova tog postupka, valjalo je temeljem odredbe članka 132. stavak 1. SZ-a pozvati osobe koje imaju pravni interes za provedbom stečajnog postupka na uplatu predujma za namirenje troškova prethodnog i otvorenog stečajnog postupka ( točka I rješenja).</w:t>
      </w:r>
    </w:p>
    <w:p w:rsidRDefault="0098030D" w:rsidP="0098030D" w:rsidR="0098030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132. stavak 2. SZ-a (točka II rješenja).</w:t>
      </w:r>
    </w:p>
    <w:p w:rsidRDefault="0098030D" w:rsidP="0098030D" w:rsidR="0098030D" w:rsidRPr="00E56243">
      <w:pPr>
        <w:jc w:val="center"/>
      </w:pPr>
      <w:r w:rsidRPr="00E56243">
        <w:t>U Zagreb</w:t>
      </w:r>
      <w:r w:rsidR="00E21980">
        <w:t xml:space="preserve">u, </w:t>
      </w:r>
      <w:r w:rsidR="00455618">
        <w:t>28</w:t>
      </w:r>
      <w:r w:rsidR="0000412E">
        <w:t>.</w:t>
      </w:r>
      <w:r w:rsidR="00A355B0">
        <w:t xml:space="preserve"> travnja</w:t>
      </w:r>
      <w:r w:rsidR="00E21980">
        <w:t xml:space="preserve"> </w:t>
      </w:r>
      <w:r>
        <w:t>201</w:t>
      </w:r>
      <w:r w:rsidR="00795B3B">
        <w:t>7.</w:t>
      </w:r>
      <w:r w:rsidRPr="00E56243">
        <w:t xml:space="preserve">              </w:t>
      </w:r>
    </w:p>
    <w:p w:rsidRDefault="00AD1F89" w:rsidP="00E91121" w:rsidR="00AD1F89">
      <w:pPr>
        <w:pStyle w:val="Podnaslov"/>
        <w:ind w:firstLine="708" w:left="4956"/>
        <w:rPr>
          <w:rFonts w:hAnsi="Times New Roman" w:ascii="Times New Roman"/>
          <w:b w:val="false"/>
          <w:color w:val="auto"/>
          <w:szCs w:val="24"/>
        </w:rPr>
      </w:pPr>
    </w:p>
    <w:p w:rsidRDefault="00375B8B" w:rsidP="00E91121" w:rsidR="00375B8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75B8B" w:rsidP="00BA5652" w:rsidR="006C4B59">
      <w:pPr>
        <w:pStyle w:val="Podnaslov"/>
        <w:ind w:firstLine="708" w:left="4956"/>
      </w:pPr>
      <w:r>
        <w:rPr>
          <w:rFonts w:hAnsi="Times New Roman" w:ascii="Times New Roman"/>
          <w:b w:val="false"/>
          <w:color w:val="auto"/>
          <w:szCs w:val="24"/>
        </w:rPr>
        <w:t xml:space="preserve">Nikola Ribarić </w:t>
      </w:r>
    </w:p>
    <w:p w:rsidRDefault="006C4B59" w:rsidP="0098030D" w:rsidR="006C4B59"/>
    <w:p w:rsidRDefault="0098030D" w:rsidP="0098030D" w:rsidR="0098030D" w:rsidRPr="00E56243">
      <w:r w:rsidRPr="00E56243">
        <w:t>Uputa o pravnom lijeku:</w:t>
      </w:r>
    </w:p>
    <w:p w:rsidRDefault="0098030D" w:rsidP="0098030D" w:rsidR="007841DE">
      <w:pPr>
        <w:jc w:val="both"/>
      </w:pPr>
      <w:r w:rsidRPr="00E56243">
        <w:t xml:space="preserve">Protiv ovog rješenja </w:t>
      </w:r>
      <w:r>
        <w:t>može se izjaviti žalba</w:t>
      </w:r>
      <w:r w:rsidRPr="00E56243">
        <w:t>. Žalba se podnosi ovom sudu u 2 primjerka za Visoki trgovački sud RH u roku od 8 dana, od dana dostave rješenja.</w:t>
      </w:r>
    </w:p>
    <w:p w:rsidRDefault="00951A87" w:rsidP="0098030D" w:rsidR="00951A87">
      <w:pPr>
        <w:jc w:val="both"/>
      </w:pPr>
    </w:p>
    <w:p w:rsidRDefault="00951A87" w:rsidP="0098030D" w:rsidR="00951A87">
      <w:pPr>
        <w:jc w:val="both"/>
      </w:pPr>
    </w:p>
    <w:sectPr w:rsidR="00951A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980" w:rsidR="00F67420">
      <w:r>
        <w:separator/>
      </w:r>
    </w:p>
  </w:endnote>
  <w:endnote w:id="0" w:type="continuationSeparator">
    <w:p w:rsidRDefault="00E21980" w:rsidR="00F67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980" w:rsidR="00F67420">
      <w:r>
        <w:separator/>
      </w:r>
    </w:p>
  </w:footnote>
  <w:footnote w:id="0" w:type="continuationSeparator">
    <w:p w:rsidRDefault="00E21980" w:rsidR="00F67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5890" w:rsidP="00234D26" w:rsidR="00C90729">
    <w:pPr>
      <w:jc w:val="right"/>
    </w:pPr>
    <w:smartTag w:element="metricconverter" w:uri="urn:schemas-microsoft-com:office:smarttags">
      <w:smartTagPr>
        <w:attr w:val="72. St" w:name="ProductID"/>
      </w:smartTagPr>
      <w:r w:rsidRPr="00746C4B">
        <w:t>72. St</w:t>
      </w:r>
    </w:smartTag>
    <w:r w:rsidRPr="00746C4B">
      <w:t xml:space="preserve"> -</w:t>
    </w:r>
    <w:r w:rsidR="00A548BD">
      <w:t>1818</w:t>
    </w:r>
    <w:r w:rsidR="00455618">
      <w:t>/2016</w:t>
    </w:r>
    <w:r w:rsidR="00951A87">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30D"/>
    <w:rsid w:val="0000412E"/>
    <w:rsid w:val="000349CA"/>
    <w:rsid w:val="00161054"/>
    <w:rsid w:val="00193B40"/>
    <w:rsid w:val="001F6AE0"/>
    <w:rsid w:val="00234D26"/>
    <w:rsid w:val="00262503"/>
    <w:rsid w:val="002D661A"/>
    <w:rsid w:val="00321E9A"/>
    <w:rsid w:val="003411E4"/>
    <w:rsid w:val="00375B8B"/>
    <w:rsid w:val="003A0BB1"/>
    <w:rsid w:val="003F5890"/>
    <w:rsid w:val="00455618"/>
    <w:rsid w:val="00495665"/>
    <w:rsid w:val="005C5290"/>
    <w:rsid w:val="005D44E8"/>
    <w:rsid w:val="005E7FCF"/>
    <w:rsid w:val="005F4A3E"/>
    <w:rsid w:val="006524D3"/>
    <w:rsid w:val="006C4B59"/>
    <w:rsid w:val="007841DE"/>
    <w:rsid w:val="00795B3B"/>
    <w:rsid w:val="007D120C"/>
    <w:rsid w:val="007D1AC1"/>
    <w:rsid w:val="007E737C"/>
    <w:rsid w:val="007F6DB2"/>
    <w:rsid w:val="008E718C"/>
    <w:rsid w:val="009052B6"/>
    <w:rsid w:val="00951A87"/>
    <w:rsid w:val="0098030D"/>
    <w:rsid w:val="009844EE"/>
    <w:rsid w:val="009A7271"/>
    <w:rsid w:val="009E534C"/>
    <w:rsid w:val="00A355B0"/>
    <w:rsid w:val="00A44B01"/>
    <w:rsid w:val="00A548BD"/>
    <w:rsid w:val="00A57E11"/>
    <w:rsid w:val="00A7452B"/>
    <w:rsid w:val="00AD1F89"/>
    <w:rsid w:val="00B20A40"/>
    <w:rsid w:val="00B5251C"/>
    <w:rsid w:val="00B614E4"/>
    <w:rsid w:val="00B71C6A"/>
    <w:rsid w:val="00BA5652"/>
    <w:rsid w:val="00C274FB"/>
    <w:rsid w:val="00C95F99"/>
    <w:rsid w:val="00E21980"/>
    <w:rsid w:val="00E41C33"/>
    <w:rsid w:val="00E50374"/>
    <w:rsid w:val="00F67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030D"/>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true"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true"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030D"/>
    <w:rPr>
      <w:rFonts w:cs="Tahoma" w:eastAsia="Times New Roman" w:hAnsi="Tahoma" w:asci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true"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hAnsi="Tahoma" w:ascii="Tahoma"/>
      <w:b/>
      <w:color w:val="0000FF"/>
      <w:szCs w:val="20"/>
    </w:rPr>
  </w:style>
  <w:style w:customStyle="true" w:styleId="PodnaslovChar" w:type="character">
    <w:name w:val="Podnaslov Char"/>
    <w:basedOn w:val="Zadanifontodlomka"/>
    <w:link w:val="Podnaslov"/>
    <w:rsid w:val="00C95F99"/>
    <w:rPr>
      <w:rFonts w:cs="Times New Roman" w:eastAsia="Times New Roman" w:hAnsi="Tahoma" w:ascii="Tahoma"/>
      <w:b/>
      <w:color w:val="0000FF"/>
      <w:szCs w:val="20"/>
      <w:lang w:eastAsia="hr-HR"/>
    </w:rPr>
  </w:style>
  <w:style w:customStyle="true" w:styleId="Naslov2Char" w:type="character">
    <w:name w:val="Naslov 2 Char"/>
    <w:basedOn w:val="Zadanifontodlomka"/>
    <w:link w:val="Naslov2"/>
    <w:rsid w:val="00A57E11"/>
    <w:rPr>
      <w:rFonts w:cs="Times New Roman" w:eastAsia="Times New Roman"/>
      <w:b/>
      <w:bCs/>
      <w:sz w:val="28"/>
      <w:szCs w:val="24"/>
      <w:lang w:eastAsia="hr-HR"/>
    </w:rPr>
  </w:style>
  <w:style w:styleId="Tekstrezerviranogmjesta" w:type="character">
    <w:name w:val="Placeholder Text"/>
    <w:basedOn w:val="Zadanifontodlomka"/>
    <w:uiPriority w:val="99"/>
    <w:semiHidden/>
    <w:rsid w:val="009A7271"/>
    <w:rPr>
      <w:color w:val="808080"/>
      <w:bdr w:space="0" w:sz="0" w:color="auto" w:val="none"/>
      <w:shd w:fill="auto" w:color="auto" w:val="clear"/>
    </w:rPr>
  </w:style>
  <w:style w:customStyle="true" w:styleId="eSPISCCParagraphDefaultFont" w:type="character">
    <w:name w:val="eSPIS_CC_Paragraph Default Font"/>
    <w:basedOn w:val="Zadanifontodlomka"/>
    <w:rsid w:val="009A72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7271"/>
    <w:rPr>
      <w:bdr w:space="0" w:sz="0" w:color="auto" w:val="none"/>
      <w:shd w:fill="FFFFCC" w:color="auto" w:val="clear"/>
      <w:lang w:val="hr-HR"/>
    </w:rPr>
  </w:style>
  <w:style w:customStyle="true" w:styleId="PozadinaSvijetloCrvena" w:type="character">
    <w:name w:val="Pozadina_SvijetloCrvena"/>
    <w:basedOn w:val="eSPISCCParagraphDefaultFont"/>
    <w:rsid w:val="009A72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72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30D"/>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A57E11"/>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1"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uiPriority w:val="99"/>
    <w:rsid w:val="0098030D"/>
    <w:pPr>
      <w:tabs>
        <w:tab w:pos="4536" w:val="center"/>
        <w:tab w:pos="9072" w:val="right"/>
      </w:tabs>
    </w:pPr>
  </w:style>
  <w:style w:customStyle="1" w:styleId="ZaglavljeChar" w:type="character">
    <w:name w:val="Zaglavlje Char"/>
    <w:basedOn w:val="Zadanifontodlomka"/>
    <w:link w:val="Zaglavlje"/>
    <w:uiPriority w:val="99"/>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98030D"/>
    <w:rPr>
      <w:rFonts w:ascii="Tahoma" w:cs="Tahoma" w:eastAsia="Times New Roman" w:hAns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1"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ascii="Tahoma" w:hAnsi="Tahoma"/>
      <w:b/>
      <w:color w:val="0000FF"/>
      <w:szCs w:val="20"/>
    </w:rPr>
  </w:style>
  <w:style w:customStyle="1" w:styleId="PodnaslovChar" w:type="character">
    <w:name w:val="Podnaslov Char"/>
    <w:basedOn w:val="Zadanifontodlomka"/>
    <w:link w:val="Podnaslov"/>
    <w:rsid w:val="00C95F99"/>
    <w:rPr>
      <w:rFonts w:ascii="Tahoma" w:cs="Times New Roman" w:eastAsia="Times New Roman" w:hAnsi="Tahoma"/>
      <w:b/>
      <w:color w:val="0000FF"/>
      <w:szCs w:val="20"/>
      <w:lang w:eastAsia="hr-HR"/>
    </w:rPr>
  </w:style>
  <w:style w:customStyle="1" w:styleId="Naslov2Char" w:type="character">
    <w:name w:val="Naslov 2 Char"/>
    <w:basedOn w:val="Zadanifontodlomka"/>
    <w:link w:val="Naslov2"/>
    <w:rsid w:val="00A57E11"/>
    <w:rPr>
      <w:rFonts w:cs="Times New Roman" w:eastAsia="Times New Roman"/>
      <w:b/>
      <w:bCs/>
      <w:sz w:val="28"/>
      <w:szCs w:val="24"/>
      <w:lang w:eastAsia="hr-HR"/>
    </w:rPr>
  </w:style>
  <w:style w:styleId="Tekstrezerviranogmjesta" w:type="character">
    <w:name w:val="Placeholder Text"/>
    <w:basedOn w:val="Zadanifontodlomka"/>
    <w:uiPriority w:val="99"/>
    <w:semiHidden/>
    <w:rsid w:val="009A7271"/>
    <w:rPr>
      <w:color w:val="808080"/>
      <w:bdr w:color="auto" w:space="0" w:sz="0" w:val="none"/>
      <w:shd w:color="auto" w:fill="auto" w:val="clear"/>
    </w:rPr>
  </w:style>
  <w:style w:customStyle="1" w:styleId="eSPISCCParagraphDefaultFont" w:type="character">
    <w:name w:val="eSPIS_CC_Paragraph Default Font"/>
    <w:basedOn w:val="Zadanifontodlomka"/>
    <w:rsid w:val="009A72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7271"/>
    <w:rPr>
      <w:bdr w:color="auto" w:space="0" w:sz="0" w:val="none"/>
      <w:shd w:color="auto" w:fill="FFFFCC" w:val="clear"/>
      <w:lang w:val="hr-HR"/>
    </w:rPr>
  </w:style>
  <w:style w:customStyle="1" w:styleId="PozadinaSvijetloCrvena" w:type="character">
    <w:name w:val="Pozadina_SvijetloCrvena"/>
    <w:basedOn w:val="eSPISCCParagraphDefaultFont"/>
    <w:rsid w:val="009A72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72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1818</izvorni_sadrzaj>
    <derivirana_varijabla naziv="DomainObject.Predmet.Broj_1">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St-1818/2016</izvorni_sadrzaj>
    <derivirana_varijabla naziv="DomainObject.Predmet.OznakaBroj_1">St-1818/2016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Outlet knjižara d.o.o.</izvorni_sadrzaj>
    <derivirana_varijabla naziv="DomainObject.Predmet.ProtustrankaFormated_1">  Outlet knjižara d.o.o.</derivirana_varijabla>
  </DomainObject.Predmet.ProtustrankaFormated>
  <DomainObject.Predmet.ProtustrankaFormatedOIB>
    <izvorni_sadrzaj>  Outlet knjižara d.o.o., OIB 20692167782</izvorni_sadrzaj>
    <derivirana_varijabla naziv="DomainObject.Predmet.ProtustrankaFormatedOIB_1">  Outlet knjižara d.o.o., OIB 20692167782</derivirana_varijabla>
  </DomainObject.Predmet.ProtustrankaFormatedOIB>
  <DomainObject.Predmet.ProtustrankaFormatedWithAdress>
    <izvorni_sadrzaj> Outlet knjižara d.o.o., Božidara Adžije 17, 10000 Zagreb</izvorni_sadrzaj>
    <derivirana_varijabla naziv="DomainObject.Predmet.ProtustrankaFormatedWithAdress_1"> Outlet knjižara d.o.o., Božidara Adžije 17, 10000 Zagreb</derivirana_varijabla>
  </DomainObject.Predmet.ProtustrankaFormatedWithAdress>
  <DomainObject.Predmet.ProtustrankaFormatedWithAdressOIB>
    <izvorni_sadrzaj> Outlet knjižara d.o.o., OIB 20692167782, Božidara Adžije 17, 10000 Zagreb</izvorni_sadrzaj>
    <derivirana_varijabla naziv="DomainObject.Predmet.ProtustrankaFormatedWithAdressOIB_1"> Outlet knjižara d.o.o., OIB 20692167782, Božidara Adžije 17, 10000 Zagreb</derivirana_varijabla>
  </DomainObject.Predmet.ProtustrankaFormatedWithAdressOIB>
  <DomainObject.Predmet.ProtustrankaWithAdress>
    <izvorni_sadrzaj>Outlet knjižara d.o.o. Božidara Adžije 17, 10000 Zagreb</izvorni_sadrzaj>
    <derivirana_varijabla naziv="DomainObject.Predmet.ProtustrankaWithAdress_1">Outlet knjižara d.o.o. Božidara Adžije 17, 10000 Zagreb</derivirana_varijabla>
  </DomainObject.Predmet.ProtustrankaWithAdress>
  <DomainObject.Predmet.ProtustrankaWithAdressOIB>
    <izvorni_sadrzaj>Outlet knjižara d.o.o., OIB 20692167782, Božidara Adžije 17, 10000 Zagreb</izvorni_sadrzaj>
    <derivirana_varijabla naziv="DomainObject.Predmet.ProtustrankaWithAdressOIB_1">Outlet knjižara d.o.o., OIB 20692167782, Božidara Adžije 17, 10000 Zagreb</derivirana_varijabla>
  </DomainObject.Predmet.ProtustrankaWithAdressOIB>
  <DomainObject.Predmet.ProtustrankaNazivFormated>
    <izvorni_sadrzaj>Outlet knjižara d.o.o.</izvorni_sadrzaj>
    <derivirana_varijabla naziv="DomainObject.Predmet.ProtustrankaNazivFormated_1">Outlet knjižara d.o.o.</derivirana_varijabla>
  </DomainObject.Predmet.ProtustrankaNazivFormated>
  <DomainObject.Predmet.ProtustrankaNazivFormatedOIB>
    <izvorni_sadrzaj>Outlet knjižara d.o.o., OIB 20692167782</izvorni_sadrzaj>
    <derivirana_varijabla naziv="DomainObject.Predmet.ProtustrankaNazivFormatedOIB_1">Outlet knjižara d.o.o., OIB 20692167782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Sremić</izvorni_sadrzaj>
    <derivirana_varijabla naziv="DomainObject.Predmet.StrankaFormated_1">  FINA Regionalni centar Zagreb; Snježana Sremić</derivirana_varijabla>
  </DomainObject.Predmet.StrankaFormated>
  <DomainObject.Predmet.StrankaFormatedOIB>
    <izvorni_sadrzaj>  FINA Regionalni centar Zagreb, OIB 85821130368; Snježana Sremić, OIB 49230449770</izvorni_sadrzaj>
    <derivirana_varijabla naziv="DomainObject.Predmet.StrankaFormatedOIB_1">  FINA Regionalni centar Zagreb, OIB 85821130368; Snježana Sremić, OIB 49230449770</derivirana_varijabla>
  </DomainObject.Predmet.StrankaFormatedOIB>
  <DomainObject.Predmet.StrankaFormatedWithAdress>
    <izvorni_sadrzaj> FINA Regionalni centar Zagreb, Trg svibanjskih žrtava 1995. 1, 10000 Zagreb; Snježana Sremić, Božidara Adžije 17, 10000 Zagreb</izvorni_sadrzaj>
    <derivirana_varijabla naziv="DomainObject.Predmet.StrankaFormatedWithAdress_1"> FINA Regionalni centar Zagreb, Trg svibanjskih žrtava 1995. 1, 10000 Zagreb; Snježana Sremić, Božidara Adžije 17, 10000 Zagreb</derivirana_varijabla>
  </DomainObject.Predmet.StrankaFormatedWithAdress>
  <DomainObject.Predmet.StrankaFormatedWithAdressOIB>
    <izvorni_sadrzaj> FINA Regionalni centar Zagreb, OIB 85821130368, Trg svibanjskih žrtava 1995. 1, 10000 Zagreb; Snježana Sremić, OIB 49230449770, Božidara Adžije 17, 10000 Zagreb</izvorni_sadrzaj>
    <derivirana_varijabla naziv="DomainObject.Predmet.StrankaFormatedWithAdressOIB_1"> FINA Regionalni centar Zagreb, OIB 85821130368, Trg svibanjskih žrtava 1995. 1, 10000 Zagreb; Snježana Sremić, OIB 49230449770, Božidara Adžije 17, 10000 Zagreb</derivirana_varijabla>
  </DomainObject.Predmet.StrankaFormatedWithAdressOIB>
  <DomainObject.Predmet.StrankaWithAdress>
    <izvorni_sadrzaj>FINA Regionalni centar Zagreb Trg svibanjskih žrtava 1995. 1,10000 Zagreb,Snježana Sremić Božidara Adžije 17,10000 Zagreb</izvorni_sadrzaj>
    <derivirana_varijabla naziv="DomainObject.Predmet.StrankaWithAdress_1">FINA Regionalni centar Zagreb Trg svibanjskih žrtava 1995. 1,10000 Zagreb,Snježana Sremić Božidara Adžije 17,10000 Zagreb</derivirana_varijabla>
  </DomainObject.Predmet.StrankaWithAdress>
  <DomainObject.Predmet.StrankaWithAdressOIB>
    <izvorni_sadrzaj>FINA Regionalni centar Zagreb, OIB 85821130368, Trg svibanjskih žrtava 1995. 1,10000 Zagreb,Snježana Sremić, OIB 49230449770, Božidara Adžije 17,10000 Zagreb</izvorni_sadrzaj>
    <derivirana_varijabla naziv="DomainObject.Predmet.StrankaWithAdressOIB_1">FINA Regionalni centar Zagreb, OIB 85821130368, Trg svibanjskih žrtava 1995. 1,10000 Zagreb,Snježana Sremić, OIB 49230449770, Božidara Adžije 17,10000 Zagreb</derivirana_varijabla>
  </DomainObject.Predmet.StrankaWithAdressOIB>
  <DomainObject.Predmet.StrankaNazivFormated>
    <izvorni_sadrzaj>FINA Regionalni centar Zagreb,Snježana Sremić</izvorni_sadrzaj>
    <derivirana_varijabla naziv="DomainObject.Predmet.StrankaNazivFormated_1">FINA Regionalni centar Zagreb,Snježana Sremić</derivirana_varijabla>
  </DomainObject.Predmet.StrankaNazivFormated>
  <DomainObject.Predmet.StrankaNazivFormatedOIB>
    <izvorni_sadrzaj>FINA Regionalni centar Zagreb, OIB 85821130368,Snježana Sremić, OIB 49230449770</izvorni_sadrzaj>
    <derivirana_varijabla naziv="DomainObject.Predmet.StrankaNazivFormatedOIB_1">FINA Regionalni centar Zagreb, OIB 85821130368,Snježana Sremić, OIB 49230449770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Snježana Sremić</item>
    </izvorni_sadrzaj>
    <derivirana_varijabla naziv="DomainObject.Predmet.StrankaListFormated_1">
      <item>FINA Regionalni centar Zagreb</item>
      <item>Snježana Sremić</item>
    </derivirana_varijabla>
  </DomainObject.Predmet.StrankaListFormated>
  <DomainObject.Predmet.StrankaListFormatedOIB>
    <izvorni_sadrzaj>
      <item>FINA Regionalni centar Zagreb, OIB 85821130368</item>
      <item>Snježana Sremić, OIB 49230449770</item>
    </izvorni_sadrzaj>
    <derivirana_varijabla naziv="DomainObject.Predmet.StrankaListFormatedOIB_1">
      <item>FINA Regionalni centar Zagreb, OIB 85821130368</item>
      <item>Snježana Sremić, OIB 49230449770</item>
    </derivirana_varijabla>
  </DomainObject.Predmet.StrankaListFormatedOIB>
  <DomainObject.Predmet.StrankaListFormatedWithAdress>
    <izvorni_sadrzaj>
      <item>FINA Regionalni centar Zagreb, Trg svibanjskih žrtava 1995. 1, 10000 Zagreb</item>
      <item>Snježana Sremić, Božidara Adžije 17, 10000 Zagreb</item>
    </izvorni_sadrzaj>
    <derivirana_varijabla naziv="DomainObject.Predmet.StrankaListFormatedWithAdress_1">
      <item>FINA Regionalni centar Zagreb, Trg svibanjskih žrtava 1995. 1, 10000 Zagreb</item>
      <item>Snježana Sremić, Božidara Adžije 17, 10000 Zagreb</item>
    </derivirana_varijabla>
  </DomainObject.Predmet.StrankaListFormatedWithAdress>
  <DomainObject.Predmet.StrankaListFormatedWithAdressOIB>
    <izvorni_sadrzaj>
      <item>FINA Regionalni centar Zagreb, OIB 85821130368, Trg svibanjskih žrtava 1995. 1, 10000 Zagreb</item>
      <item>Snježana Sremić, OIB 49230449770, Božidara Adžije 17, 10000 Zagreb</item>
    </izvorni_sadrzaj>
    <derivirana_varijabla naziv="DomainObject.Predmet.StrankaListFormatedWithAdressOIB_1">
      <item>FINA Regionalni centar Zagreb, OIB 85821130368, Trg svibanjskih žrtava 1995. 1, 10000 Zagreb</item>
      <item>Snježana Sremić, OIB 49230449770, Božidara Adžije 17, 10000 Zagreb</item>
    </derivirana_varijabla>
  </DomainObject.Predmet.StrankaListFormatedWithAdressOIB>
  <DomainObject.Predmet.StrankaListNazivFormated>
    <izvorni_sadrzaj>
      <item>FINA Regionalni centar Zagreb</item>
      <item>Snježana Sremić</item>
    </izvorni_sadrzaj>
    <derivirana_varijabla naziv="DomainObject.Predmet.StrankaListNazivFormated_1">
      <item>FINA Regionalni centar Zagreb</item>
      <item>Snježana Sremić</item>
    </derivirana_varijabla>
  </DomainObject.Predmet.StrankaListNazivFormated>
  <DomainObject.Predmet.StrankaListNazivFormatedOIB>
    <izvorni_sadrzaj>
      <item>FINA Regionalni centar Zagreb, OIB 85821130368</item>
      <item>Snježana Sremić, OIB 49230449770</item>
    </izvorni_sadrzaj>
    <derivirana_varijabla naziv="DomainObject.Predmet.StrankaListNazivFormatedOIB_1">
      <item>FINA Regionalni centar Zagreb, OIB 85821130368</item>
      <item>Snježana Sremić, OIB 49230449770</item>
    </derivirana_varijabla>
  </DomainObject.Predmet.StrankaListNazivFormatedOIB>
  <DomainObject.Predmet.ProtuStrankaListFormated>
    <izvorni_sadrzaj>
      <item>Outlet knjižara d.o.o.</item>
    </izvorni_sadrzaj>
    <derivirana_varijabla naziv="DomainObject.Predmet.ProtuStrankaListFormated_1">
      <item>Outlet knjižara d.o.o.</item>
    </derivirana_varijabla>
  </DomainObject.Predmet.ProtuStrankaListFormated>
  <DomainObject.Predmet.ProtuStrankaListFormatedOIB>
    <izvorni_sadrzaj>
      <item>Outlet knjižara d.o.o., OIB 20692167782</item>
    </izvorni_sadrzaj>
    <derivirana_varijabla naziv="DomainObject.Predmet.ProtuStrankaListFormatedOIB_1">
      <item>Outlet knjižara d.o.o., OIB 20692167782</item>
    </derivirana_varijabla>
  </DomainObject.Predmet.ProtuStrankaListFormatedOIB>
  <DomainObject.Predmet.ProtuStrankaListFormatedWithAdress>
    <izvorni_sadrzaj>
      <item>Outlet knjižara d.o.o., Božidara Adžije 17, 10000 Zagreb</item>
    </izvorni_sadrzaj>
    <derivirana_varijabla naziv="DomainObject.Predmet.ProtuStrankaListFormatedWithAdress_1">
      <item>Outlet knjižara d.o.o., Božidara Adžije 17, 10000 Zagreb</item>
    </derivirana_varijabla>
  </DomainObject.Predmet.ProtuStrankaListFormatedWithAdress>
  <DomainObject.Predmet.ProtuStrankaListFormatedWithAdressOIB>
    <izvorni_sadrzaj>
      <item>Outlet knjižara d.o.o., OIB 20692167782, Božidara Adžije 17, 10000 Zagreb</item>
    </izvorni_sadrzaj>
    <derivirana_varijabla naziv="DomainObject.Predmet.ProtuStrankaListFormatedWithAdressOIB_1">
      <item>Outlet knjižara d.o.o., OIB 20692167782, Božidara Adžije 17, 10000 Zagreb</item>
    </derivirana_varijabla>
  </DomainObject.Predmet.ProtuStrankaListFormatedWithAdressOIB>
  <DomainObject.Predmet.ProtuStrankaListNazivFormated>
    <izvorni_sadrzaj>
      <item>Outlet knjižara d.o.o.</item>
    </izvorni_sadrzaj>
    <derivirana_varijabla naziv="DomainObject.Predmet.ProtuStrankaListNazivFormated_1">
      <item>Outlet knjižara d.o.o.</item>
    </derivirana_varijabla>
  </DomainObject.Predmet.ProtuStrankaListNazivFormated>
  <DomainObject.Predmet.ProtuStrankaListNazivFormatedOIB>
    <izvorni_sadrzaj>
      <item>Outlet knjižara d.o.o., OIB 20692167782</item>
    </izvorni_sadrzaj>
    <derivirana_varijabla naziv="DomainObject.Predmet.ProtuStrankaListNazivFormatedOIB_1">
      <item>Outlet knjižara d.o.o., OIB 20692167782</item>
    </derivirana_varijabla>
  </DomainObject.Predmet.ProtuStrankaListNazivFormatedOIB>
  <DomainObject.Predmet.OstaliListFormated>
    <izvorni_sadrzaj>
      <item>Snježana Sremić</item>
      <item>ZAGREBAČKA BANKA DIONIČKO DRUŠTVO</item>
      <item>Raiffeisenbank Austria d.d.</item>
    </izvorni_sadrzaj>
    <derivirana_varijabla naziv="DomainObject.Predmet.OstaliListFormated_1">
      <item>Snježana Sremić</item>
      <item>ZAGREBAČKA BANKA DIONIČKO DRUŠTVO</item>
      <item>Raiffeisenbank Austria d.d.</item>
    </derivirana_varijabla>
  </DomainObject.Predmet.OstaliListFormated>
  <DomainObject.Predmet.OstaliListFormatedOIB>
    <izvorni_sadrzaj>
      <item>Snježana Sremić, OIB 49230449770</item>
      <item>ZAGREBAČKA BANKA DIONIČKO DRUŠTVO, OIB 92963223473</item>
      <item>Raiffeisenbank Austria d.d., OIB 53056966535</item>
    </izvorni_sadrzaj>
    <derivirana_varijabla naziv="DomainObject.Predmet.OstaliListFormatedOIB_1">
      <item>Snježana Sremić, OIB 49230449770</item>
      <item>ZAGREBAČKA BANKA DIONIČKO DRUŠTVO, OIB 92963223473</item>
      <item>Raiffeisenbank Austria d.d., OIB 53056966535</item>
    </derivirana_varijabla>
  </DomainObject.Predmet.OstaliListFormatedOIB>
  <DomainObject.Predmet.OstaliListFormatedWithAdress>
    <izvorni_sadrzaj>
      <item>Snježana Sremić, Božidara Adžije 17, 10000 Zagreb</item>
      <item>ZAGREBAČKA BANKA DIONIČKO DRUŠTVO, Trg bana Josipa Jelačića 10, 10000 Zagreb</item>
      <item>Raiffeisenbank Austria d.d., Magazinska cesta 69, 10000 Zagreb</item>
    </izvorni_sadrzaj>
    <derivirana_varijabla naziv="DomainObject.Predmet.OstaliListFormatedWithAdress_1">
      <item>Snježana Sremić, Božidara Adžije 17, 10000 Zagreb</item>
      <item>ZAGREBAČKA BANKA DIONIČKO DRUŠTVO, Trg bana Josipa Jelačića 10, 10000 Zagreb</item>
      <item>Raiffeisenbank Austria d.d., Magazinska cesta 69, 10000 Zagreb</item>
    </derivirana_varijabla>
  </DomainObject.Predmet.OstaliListFormatedWithAdress>
  <DomainObject.Predmet.OstaliListFormatedWithAdressOIB>
    <izvorni_sadrzaj>
      <item>Snježana Sremić, OIB 49230449770, Božidara Adžije 17, 10000 Zagreb</item>
      <item>ZAGREBAČKA BANKA DIONIČKO DRUŠTVO, OIB 92963223473, Trg bana Josipa Jelačića 10, 10000 Zagreb</item>
      <item>Raiffeisenbank Austria d.d., OIB 53056966535, Magazinska cesta 69, 10000 Zagreb</item>
    </izvorni_sadrzaj>
    <derivirana_varijabla naziv="DomainObject.Predmet.OstaliListFormatedWithAdressOIB_1">
      <item>Snježana Sremić, OIB 49230449770, Božidara Adžije 17, 10000 Zagreb</item>
      <item>ZAGREBAČKA BANKA DIONIČKO DRUŠTVO, OIB 92963223473, Trg bana Josipa Jelačića 10, 10000 Zagreb</item>
      <item>Raiffeisenbank Austria d.d., OIB 53056966535, Magazinska cesta 69, 10000 Zagreb</item>
    </derivirana_varijabla>
  </DomainObject.Predmet.OstaliListFormatedWithAdressOIB>
  <DomainObject.Predmet.OstaliListNazivFormated>
    <izvorni_sadrzaj>
      <item>Snježana Sremić</item>
      <item>ZAGREBAČKA BANKA DIONIČKO DRUŠTVO</item>
      <item>Raiffeisenbank Austria d.d.</item>
    </izvorni_sadrzaj>
    <derivirana_varijabla naziv="DomainObject.Predmet.OstaliListNazivFormated_1">
      <item>Snježana Sremić</item>
      <item>ZAGREBAČKA BANKA DIONIČKO DRUŠTVO</item>
      <item>Raiffeisenbank Austria d.d.</item>
    </derivirana_varijabla>
  </DomainObject.Predmet.OstaliListNazivFormated>
  <DomainObject.Predmet.OstaliListNazivFormatedOIB>
    <izvorni_sadrzaj>
      <item>Snježana Sremić, OIB 49230449770</item>
      <item>ZAGREBAČKA BANKA DIONIČKO DRUŠTVO, OIB 92963223473</item>
      <item>Raiffeisenbank Austria d.d., OIB 53056966535</item>
    </izvorni_sadrzaj>
    <derivirana_varijabla naziv="DomainObject.Predmet.OstaliListNazivFormatedOIB_1">
      <item>Snježana Sremić, OIB 49230449770</item>
      <item>ZAGREBAČKA BANKA DIONIČKO DRUŠTVO, OIB 92963223473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Outlet knjižara d.o.o.</izvorni_sadrzaj>
    <derivirana_varijabla naziv="DomainObject.Predmet.ProtustrankaIDrugi_1">Outlet knjižara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Outlet knjižara d.o.o., OIB 20692167782, Božidara Adžije 17, 10000 Zagreb</izvorni_sadrzaj>
    <derivirana_varijabla naziv="DomainObject.Predmet.ProtustrankaIDrugiAdressOIB_1">Outlet knjižara d.o.o., OIB 20692167782, Božidara Adžije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Outlet knjižara d.o.o.</item>
      <item>Snježana Sremić</item>
      <item>ZAGREBAČKA BANKA DIONIČKO DRUŠTVO</item>
      <item>Raiffeisenbank Austria d.d.</item>
      <item>Snježana Sremić</item>
    </izvorni_sadrzaj>
    <derivirana_varijabla naziv="DomainObject.Predmet.SudioniciListNaziv_1">
      <item>FINA Regionalni centar Zagreb</item>
      <item>Outlet knjižara d.o.o.</item>
      <item>Snježana Sremić</item>
      <item>ZAGREBAČKA BANKA DIONIČKO DRUŠTVO</item>
      <item>Raiffeisenbank Austria d.d.</item>
      <item>Snježana Sremić</item>
    </derivirana_varijabla>
  </DomainObject.Predmet.SudioniciListNaziv>
  <DomainObject.Predmet.SudioniciListAdressOIB>
    <izvorni_sadrzaj>
      <item>FINA Regionalni centar Zagreb, OIB 85821130368, Trg svibanjskih žrtava 1995. 1,10000 Zagreb</item>
      <item>Outlet knjižara d.o.o., OIB 20692167782, Božidara Adžije 17,10000 Zagreb</item>
      <item>Snježana Sremić, OIB 49230449770, Božidara Adžije 17,10000 Zagreb</item>
      <item>ZAGREBAČKA BANKA DIONIČKO DRUŠTVO, OIB 92963223473, Trg bana Josipa Jelačića 10,10000 Zagreb</item>
      <item>Raiffeisenbank Austria d.d., OIB 53056966535, Magazinska cesta 69,10000 Zagreb</item>
      <item>Snježana Sremić, OIB 49230449770, Božidara Adžije 17,10000 Zagreb</item>
    </izvorni_sadrzaj>
    <derivirana_varijabla naziv="DomainObject.Predmet.SudioniciListAdressOIB_1">
      <item>FINA Regionalni centar Zagreb, OIB 85821130368, Trg svibanjskih žrtava 1995. 1,10000 Zagreb</item>
      <item>Outlet knjižara d.o.o., OIB 20692167782, Božidara Adžije 17,10000 Zagreb</item>
      <item>Snježana Sremić, OIB 49230449770, Božidara Adžije 17,10000 Zagreb</item>
      <item>ZAGREBAČKA BANKA DIONIČKO DRUŠTVO, OIB 92963223473, Trg bana Josipa Jelačića 10,10000 Zagreb</item>
      <item>Raiffeisenbank Austria d.d., OIB 53056966535, Magazinska cesta 69,10000 Zagreb</item>
      <item>Snježana Sremić, OIB 49230449770, Božidara Adžije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20692167782</item>
      <item>, OIB 49230449770</item>
      <item>, OIB 92963223473</item>
      <item>, OIB 53056966535</item>
      <item>, OIB 49230449770</item>
    </izvorni_sadrzaj>
    <derivirana_varijabla naziv="DomainObject.Predmet.SudioniciListNazivOIB_1">
      <item>, OIB 85821130368</item>
      <item>, OIB 20692167782</item>
      <item>, OIB 49230449770</item>
      <item>, OIB 92963223473</item>
      <item>, OIB 53056966535</item>
      <item>, OIB 49230449770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4248</properties:Characters>
  <properties:Lines>97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2017-04-28T11:14:00Z</dcterms:created>
  <dc:creator>Nikola Ribarić</dc:creator>
  <cp:lastModifiedBy>Jadranka Zelić</cp:lastModifiedBy>
  <cp:lastPrinted>2017-05-03T12:12:00Z</cp:lastPrinted>
  <dcterms:modified xmlns:xsi="http://www.w3.org/2001/XMLSchema-instance" xsi:type="dcterms:W3CDTF">2017-05-03T12:13:00Z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