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11c2" w14:paraId="22011c2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FA362F" w:rsidRPr="00FA362F">
        <w:rPr>
          <w:b/>
          <w:sz w:val="24"/>
        </w:rPr>
        <w:t>FETURA d.o.o.</w:t>
      </w:r>
      <w:r w:rsidRPr="003D5956">
        <w:rPr>
          <w:b/>
          <w:sz w:val="24"/>
        </w:rPr>
        <w:t xml:space="preserve">, </w:t>
      </w:r>
      <w:r w:rsidR="00FA362F" w:rsidRPr="00FA362F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FA362F" w:rsidRPr="00FA362F">
        <w:rPr>
          <w:b/>
          <w:sz w:val="24"/>
        </w:rPr>
        <w:t>Mostarska 203</w:t>
      </w:r>
      <w:r w:rsidRPr="003D5956">
        <w:rPr>
          <w:b/>
          <w:sz w:val="24"/>
        </w:rPr>
        <w:t xml:space="preserve">, MBS: </w:t>
      </w:r>
      <w:r w:rsidR="00FA362F" w:rsidRPr="00FA362F">
        <w:rPr>
          <w:b/>
          <w:sz w:val="24"/>
        </w:rPr>
        <w:t>030020437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FA362F" w:rsidRPr="00FA362F">
        <w:rPr>
          <w:b/>
          <w:sz w:val="24"/>
        </w:rPr>
        <w:t>52637437625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>Poziva</w:t>
      </w:r>
      <w:r w:rsidR="00FA362F">
        <w:t>ju</w:t>
      </w:r>
      <w:r w:rsidRPr="009C396C">
        <w:t xml:space="preserve"> se zakonski zastupni</w:t>
      </w:r>
      <w:r w:rsidR="00FA362F">
        <w:t>ci</w:t>
      </w:r>
      <w:r w:rsidRPr="009C396C">
        <w:t xml:space="preserve"> dužnika </w:t>
      </w:r>
      <w:r w:rsidR="00364AB8" w:rsidRPr="00FA362F">
        <w:rPr>
          <w:b/>
        </w:rPr>
        <w:t xml:space="preserve">Mario </w:t>
      </w:r>
      <w:proofErr w:type="spellStart"/>
      <w:r w:rsidR="00364AB8" w:rsidRPr="00FA362F">
        <w:rPr>
          <w:b/>
        </w:rPr>
        <w:t>Buljubašić</w:t>
      </w:r>
      <w:proofErr w:type="spellEnd"/>
      <w:r w:rsidR="00FA362F" w:rsidRPr="00FA362F">
        <w:rPr>
          <w:b/>
        </w:rPr>
        <w:t>, OIB: 71018716381</w:t>
      </w:r>
      <w:r w:rsidRPr="00754992">
        <w:rPr>
          <w:b/>
        </w:rPr>
        <w:t xml:space="preserve">, </w:t>
      </w:r>
      <w:proofErr w:type="spellStart"/>
      <w:r w:rsidR="00FA362F" w:rsidRPr="00FA362F">
        <w:rPr>
          <w:b/>
        </w:rPr>
        <w:t>Zmajevac</w:t>
      </w:r>
      <w:proofErr w:type="spellEnd"/>
      <w:r w:rsidR="00FA362F" w:rsidRPr="00FA362F">
        <w:rPr>
          <w:b/>
        </w:rPr>
        <w:t>, Vašarište 1</w:t>
      </w:r>
      <w:r w:rsidR="00FA362F">
        <w:t xml:space="preserve"> i </w:t>
      </w:r>
      <w:r w:rsidR="00FA362F" w:rsidRPr="00FA362F">
        <w:rPr>
          <w:b/>
        </w:rPr>
        <w:t xml:space="preserve">Zdenko </w:t>
      </w:r>
      <w:proofErr w:type="spellStart"/>
      <w:r w:rsidR="00FA362F" w:rsidRPr="00FA362F">
        <w:rPr>
          <w:b/>
        </w:rPr>
        <w:t>Đumlija</w:t>
      </w:r>
      <w:proofErr w:type="spellEnd"/>
      <w:r w:rsidR="00FA362F" w:rsidRPr="00FA362F">
        <w:rPr>
          <w:b/>
        </w:rPr>
        <w:t xml:space="preserve">, OIB: 10665592407, </w:t>
      </w:r>
      <w:proofErr w:type="spellStart"/>
      <w:r w:rsidR="00FA362F" w:rsidRPr="00FA362F">
        <w:rPr>
          <w:b/>
        </w:rPr>
        <w:t>Josipovac</w:t>
      </w:r>
      <w:proofErr w:type="spellEnd"/>
      <w:r w:rsidR="00FA362F" w:rsidRPr="00FA362F">
        <w:rPr>
          <w:b/>
        </w:rPr>
        <w:t xml:space="preserve">, Franje </w:t>
      </w:r>
      <w:proofErr w:type="spellStart"/>
      <w:r w:rsidR="00FA362F" w:rsidRPr="00FA362F">
        <w:rPr>
          <w:b/>
        </w:rPr>
        <w:t>Jungerta</w:t>
      </w:r>
      <w:proofErr w:type="spellEnd"/>
      <w:r w:rsidR="00FA362F" w:rsidRPr="00FA362F">
        <w:rPr>
          <w:b/>
        </w:rPr>
        <w:t xml:space="preserve"> 10</w:t>
      </w:r>
      <w:r w:rsidR="00FA362F">
        <w:rPr>
          <w:b/>
        </w:rPr>
        <w:t xml:space="preserve"> </w:t>
      </w:r>
      <w:r w:rsidRPr="00F143EA">
        <w:t>da u roku od 8 dana od dana primitka ovog zaključka</w:t>
      </w:r>
      <w:r w:rsidRPr="009C396C">
        <w:t xml:space="preserve"> uplat</w:t>
      </w:r>
      <w:r w:rsidR="00FA362F">
        <w:t>e</w:t>
      </w:r>
      <w:r w:rsidRPr="009C396C">
        <w:t xml:space="preserve">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FA362F">
        <w:rPr>
          <w:b/>
        </w:rPr>
        <w:t>FETURA d.o.o., Osijek, Mostarska 203, MBS: 030020437</w:t>
      </w:r>
      <w:r w:rsidR="00FA362F">
        <w:t xml:space="preserve">, </w:t>
      </w:r>
      <w:r w:rsidR="00FA362F">
        <w:rPr>
          <w:b/>
        </w:rPr>
        <w:t>OIB: 52637437625</w:t>
      </w:r>
      <w:r w:rsidR="00FA362F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</w:t>
      </w:r>
      <w:r w:rsidR="00FA362F" w:rsidRPr="009C396C">
        <w:t>zastupni</w:t>
      </w:r>
      <w:r w:rsidR="00FA362F">
        <w:t>ci</w:t>
      </w:r>
      <w:r w:rsidR="00FA362F" w:rsidRPr="009C396C">
        <w:t xml:space="preserve"> dužnika </w:t>
      </w:r>
      <w:r w:rsidR="00364AB8" w:rsidRPr="00FA362F">
        <w:rPr>
          <w:b/>
        </w:rPr>
        <w:t xml:space="preserve">Mario </w:t>
      </w:r>
      <w:proofErr w:type="spellStart"/>
      <w:r w:rsidR="00364AB8" w:rsidRPr="00FA362F">
        <w:rPr>
          <w:b/>
        </w:rPr>
        <w:t>Buljubašić</w:t>
      </w:r>
      <w:proofErr w:type="spellEnd"/>
      <w:r w:rsidR="00FA362F" w:rsidRPr="00FA362F">
        <w:rPr>
          <w:b/>
        </w:rPr>
        <w:t>, OIB: 71018716381</w:t>
      </w:r>
      <w:r w:rsidR="00FA362F" w:rsidRPr="00754992">
        <w:rPr>
          <w:b/>
        </w:rPr>
        <w:t xml:space="preserve">, </w:t>
      </w:r>
      <w:proofErr w:type="spellStart"/>
      <w:r w:rsidR="00FA362F" w:rsidRPr="00FA362F">
        <w:rPr>
          <w:b/>
        </w:rPr>
        <w:t>Zmajevac</w:t>
      </w:r>
      <w:proofErr w:type="spellEnd"/>
      <w:r w:rsidR="00FA362F" w:rsidRPr="00FA362F">
        <w:rPr>
          <w:b/>
        </w:rPr>
        <w:t>, Vašarište 1</w:t>
      </w:r>
      <w:r w:rsidR="00FA362F">
        <w:t xml:space="preserve"> i </w:t>
      </w:r>
      <w:r w:rsidR="00FA362F" w:rsidRPr="00FA362F">
        <w:rPr>
          <w:b/>
        </w:rPr>
        <w:t xml:space="preserve">Zdenko </w:t>
      </w:r>
      <w:proofErr w:type="spellStart"/>
      <w:r w:rsidR="00FA362F" w:rsidRPr="00FA362F">
        <w:rPr>
          <w:b/>
        </w:rPr>
        <w:t>Đumlija</w:t>
      </w:r>
      <w:proofErr w:type="spellEnd"/>
      <w:r w:rsidR="00FA362F" w:rsidRPr="00FA362F">
        <w:rPr>
          <w:b/>
        </w:rPr>
        <w:t xml:space="preserve">, OIB: 10665592407, </w:t>
      </w:r>
      <w:proofErr w:type="spellStart"/>
      <w:r w:rsidR="00FA362F" w:rsidRPr="00FA362F">
        <w:rPr>
          <w:b/>
        </w:rPr>
        <w:t>Josipovac</w:t>
      </w:r>
      <w:proofErr w:type="spellEnd"/>
      <w:r w:rsidR="00FA362F" w:rsidRPr="00FA362F">
        <w:rPr>
          <w:b/>
        </w:rPr>
        <w:t xml:space="preserve">, Franje </w:t>
      </w:r>
      <w:proofErr w:type="spellStart"/>
      <w:r w:rsidR="00FA362F" w:rsidRPr="00FA362F">
        <w:rPr>
          <w:b/>
        </w:rPr>
        <w:t>Jungerta</w:t>
      </w:r>
      <w:proofErr w:type="spellEnd"/>
      <w:r w:rsidR="00FA362F" w:rsidRPr="00FA362F">
        <w:rPr>
          <w:b/>
        </w:rPr>
        <w:t xml:space="preserve"> 10</w:t>
      </w:r>
      <w:r>
        <w:t xml:space="preserve">, </w:t>
      </w:r>
      <w:r w:rsidRPr="009C396C">
        <w:t>ne plat</w:t>
      </w:r>
      <w:r w:rsidR="00FA362F">
        <w:t>e</w:t>
      </w:r>
      <w:r w:rsidRPr="009C396C">
        <w:t xml:space="preserve">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FA362F" w:rsidRPr="009C396C">
        <w:t>Poziva</w:t>
      </w:r>
      <w:r w:rsidR="00FA362F">
        <w:t>ju</w:t>
      </w:r>
      <w:r w:rsidR="00FA362F" w:rsidRPr="009C396C">
        <w:t xml:space="preserve"> se zakonski zastupni</w:t>
      </w:r>
      <w:r w:rsidR="00FA362F">
        <w:t>ci</w:t>
      </w:r>
      <w:r w:rsidR="00FA362F" w:rsidRPr="009C396C">
        <w:t xml:space="preserve"> dužnika </w:t>
      </w:r>
      <w:r w:rsidR="00364AB8" w:rsidRPr="00FA362F">
        <w:rPr>
          <w:b/>
        </w:rPr>
        <w:t xml:space="preserve">Mario </w:t>
      </w:r>
      <w:proofErr w:type="spellStart"/>
      <w:r w:rsidR="00364AB8" w:rsidRPr="00FA362F">
        <w:rPr>
          <w:b/>
        </w:rPr>
        <w:t>Buljubašić</w:t>
      </w:r>
      <w:proofErr w:type="spellEnd"/>
      <w:r w:rsidR="00FA362F" w:rsidRPr="00FA362F">
        <w:rPr>
          <w:b/>
        </w:rPr>
        <w:t>, OIB: 71018716381</w:t>
      </w:r>
      <w:r w:rsidR="00FA362F" w:rsidRPr="00754992">
        <w:rPr>
          <w:b/>
        </w:rPr>
        <w:t xml:space="preserve">, </w:t>
      </w:r>
      <w:proofErr w:type="spellStart"/>
      <w:r w:rsidR="00FA362F" w:rsidRPr="00FA362F">
        <w:rPr>
          <w:b/>
        </w:rPr>
        <w:t>Zmajevac</w:t>
      </w:r>
      <w:proofErr w:type="spellEnd"/>
      <w:r w:rsidR="00FA362F" w:rsidRPr="00FA362F">
        <w:rPr>
          <w:b/>
        </w:rPr>
        <w:t>, Vašarište 1</w:t>
      </w:r>
      <w:r w:rsidR="00FA362F">
        <w:t xml:space="preserve"> i </w:t>
      </w:r>
      <w:r w:rsidR="00FA362F" w:rsidRPr="00FA362F">
        <w:rPr>
          <w:b/>
        </w:rPr>
        <w:t xml:space="preserve">Zdenko </w:t>
      </w:r>
      <w:proofErr w:type="spellStart"/>
      <w:r w:rsidR="00FA362F" w:rsidRPr="00FA362F">
        <w:rPr>
          <w:b/>
        </w:rPr>
        <w:t>Đumlija</w:t>
      </w:r>
      <w:proofErr w:type="spellEnd"/>
      <w:r w:rsidR="00FA362F" w:rsidRPr="00FA362F">
        <w:rPr>
          <w:b/>
        </w:rPr>
        <w:t xml:space="preserve">, OIB: 10665592407, </w:t>
      </w:r>
      <w:proofErr w:type="spellStart"/>
      <w:r w:rsidR="00FA362F" w:rsidRPr="00FA362F">
        <w:rPr>
          <w:b/>
        </w:rPr>
        <w:t>Josipovac</w:t>
      </w:r>
      <w:proofErr w:type="spellEnd"/>
      <w:r w:rsidR="00FA362F" w:rsidRPr="00FA362F">
        <w:rPr>
          <w:b/>
        </w:rPr>
        <w:t xml:space="preserve">, Franje </w:t>
      </w:r>
      <w:proofErr w:type="spellStart"/>
      <w:r w:rsidR="00FA362F" w:rsidRPr="00FA362F">
        <w:rPr>
          <w:b/>
        </w:rPr>
        <w:t>Jungerta</w:t>
      </w:r>
      <w:proofErr w:type="spellEnd"/>
      <w:r w:rsidR="00FA362F" w:rsidRPr="00FA362F">
        <w:rPr>
          <w:b/>
        </w:rPr>
        <w:t xml:space="preserve"> 10</w:t>
      </w:r>
      <w:r w:rsidR="002126A9">
        <w:t>,</w:t>
      </w:r>
      <w:r w:rsidR="008A6DA0" w:rsidRPr="009C396C">
        <w:t xml:space="preserve"> da u roku od 8 dana od dana primitka ovog zaključka preda</w:t>
      </w:r>
      <w:r w:rsidR="00FA362F">
        <w:t>ju</w:t>
      </w:r>
      <w:r w:rsidR="008A6DA0" w:rsidRPr="009C396C">
        <w:t xml:space="preserve">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</w:t>
      </w:r>
      <w:r w:rsidR="00FA362F" w:rsidRPr="009C396C">
        <w:t>zastupni</w:t>
      </w:r>
      <w:r w:rsidR="00FA362F">
        <w:t>ci</w:t>
      </w:r>
      <w:r w:rsidR="00FA362F" w:rsidRPr="009C396C">
        <w:t xml:space="preserve"> dužnika </w:t>
      </w:r>
      <w:r w:rsidR="00364AB8" w:rsidRPr="00FA362F">
        <w:rPr>
          <w:b/>
        </w:rPr>
        <w:t xml:space="preserve">Mario </w:t>
      </w:r>
      <w:proofErr w:type="spellStart"/>
      <w:r w:rsidR="00364AB8" w:rsidRPr="00FA362F">
        <w:rPr>
          <w:b/>
        </w:rPr>
        <w:t>Buljubašić</w:t>
      </w:r>
      <w:proofErr w:type="spellEnd"/>
      <w:r w:rsidR="00FA362F" w:rsidRPr="00FA362F">
        <w:rPr>
          <w:b/>
        </w:rPr>
        <w:t>, OIB: 71018716381</w:t>
      </w:r>
      <w:r w:rsidR="00FA362F" w:rsidRPr="00754992">
        <w:rPr>
          <w:b/>
        </w:rPr>
        <w:t xml:space="preserve">, </w:t>
      </w:r>
      <w:proofErr w:type="spellStart"/>
      <w:r w:rsidR="00FA362F" w:rsidRPr="00FA362F">
        <w:rPr>
          <w:b/>
        </w:rPr>
        <w:t>Zmajevac</w:t>
      </w:r>
      <w:proofErr w:type="spellEnd"/>
      <w:r w:rsidR="00FA362F" w:rsidRPr="00FA362F">
        <w:rPr>
          <w:b/>
        </w:rPr>
        <w:t>, Vašarište 1</w:t>
      </w:r>
      <w:r w:rsidR="00FA362F">
        <w:t xml:space="preserve"> i </w:t>
      </w:r>
      <w:r w:rsidR="00FA362F" w:rsidRPr="00FA362F">
        <w:rPr>
          <w:b/>
        </w:rPr>
        <w:t xml:space="preserve">Zdenko </w:t>
      </w:r>
      <w:proofErr w:type="spellStart"/>
      <w:r w:rsidR="00FA362F" w:rsidRPr="00FA362F">
        <w:rPr>
          <w:b/>
        </w:rPr>
        <w:t>Đumlija</w:t>
      </w:r>
      <w:proofErr w:type="spellEnd"/>
      <w:r w:rsidR="00FA362F" w:rsidRPr="00FA362F">
        <w:rPr>
          <w:b/>
        </w:rPr>
        <w:t xml:space="preserve">, OIB: 10665592407, </w:t>
      </w:r>
      <w:proofErr w:type="spellStart"/>
      <w:r w:rsidR="00FA362F" w:rsidRPr="00FA362F">
        <w:rPr>
          <w:b/>
        </w:rPr>
        <w:t>Josipovac</w:t>
      </w:r>
      <w:proofErr w:type="spellEnd"/>
      <w:r w:rsidR="00FA362F" w:rsidRPr="00FA362F">
        <w:rPr>
          <w:b/>
        </w:rPr>
        <w:t xml:space="preserve">, Franje </w:t>
      </w:r>
      <w:proofErr w:type="spellStart"/>
      <w:r w:rsidR="00FA362F" w:rsidRPr="00FA362F">
        <w:rPr>
          <w:b/>
        </w:rPr>
        <w:t>Jungerta</w:t>
      </w:r>
      <w:proofErr w:type="spellEnd"/>
      <w:r w:rsidR="00FA362F" w:rsidRPr="00FA362F">
        <w:rPr>
          <w:b/>
        </w:rPr>
        <w:t xml:space="preserve"> 10</w:t>
      </w:r>
      <w:r w:rsidR="008A6DA0">
        <w:t xml:space="preserve">, </w:t>
      </w:r>
      <w:r w:rsidR="008A6DA0" w:rsidRPr="009C396C">
        <w:t>ne postup</w:t>
      </w:r>
      <w:r w:rsidR="00FA362F">
        <w:t>e</w:t>
      </w:r>
      <w:r w:rsidR="008A6DA0" w:rsidRPr="009C396C">
        <w:t xml:space="preserve"> po točki 3. ovoga zaključka odgovara</w:t>
      </w:r>
      <w:r w:rsidR="00FA362F">
        <w:t>ju</w:t>
      </w:r>
      <w:r w:rsidR="008A6DA0" w:rsidRPr="009C396C">
        <w:t xml:space="preserve"> vjerovnicima osobno za naknadu štete koju </w:t>
      </w:r>
      <w:r w:rsidR="00FA362F">
        <w:t xml:space="preserve">su </w:t>
      </w:r>
      <w:r w:rsidR="008A6DA0" w:rsidRPr="009C396C">
        <w:t>im prouzroči</w:t>
      </w:r>
      <w:r w:rsidR="00FA362F">
        <w:t xml:space="preserve">li </w:t>
      </w:r>
      <w:r w:rsidR="008A6DA0" w:rsidRPr="009C396C">
        <w:t>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</w:r>
      <w:r w:rsidR="00FA362F">
        <w:t xml:space="preserve">Pozivaju se zakonski zastupnici dužnika </w:t>
      </w:r>
      <w:r w:rsidR="00364AB8">
        <w:rPr>
          <w:b/>
        </w:rPr>
        <w:t xml:space="preserve">Mario </w:t>
      </w:r>
      <w:proofErr w:type="spellStart"/>
      <w:r w:rsidR="00364AB8">
        <w:rPr>
          <w:b/>
        </w:rPr>
        <w:t>Buljubašić</w:t>
      </w:r>
      <w:proofErr w:type="spellEnd"/>
      <w:r w:rsidR="00FA362F">
        <w:rPr>
          <w:b/>
        </w:rPr>
        <w:t xml:space="preserve">, OIB: 71018716381, </w:t>
      </w:r>
      <w:proofErr w:type="spellStart"/>
      <w:r w:rsidR="00FA362F">
        <w:rPr>
          <w:b/>
        </w:rPr>
        <w:t>Zmajevac</w:t>
      </w:r>
      <w:proofErr w:type="spellEnd"/>
      <w:r w:rsidR="00FA362F">
        <w:rPr>
          <w:b/>
        </w:rPr>
        <w:t>, Vašarište 1</w:t>
      </w:r>
      <w:r w:rsidR="00FA362F">
        <w:t xml:space="preserve"> i </w:t>
      </w:r>
      <w:r w:rsidR="00FA362F">
        <w:rPr>
          <w:b/>
        </w:rPr>
        <w:t xml:space="preserve">Zdenko </w:t>
      </w:r>
      <w:proofErr w:type="spellStart"/>
      <w:r w:rsidR="00FA362F">
        <w:rPr>
          <w:b/>
        </w:rPr>
        <w:t>Đumlija</w:t>
      </w:r>
      <w:proofErr w:type="spellEnd"/>
      <w:r w:rsidR="00FA362F">
        <w:rPr>
          <w:b/>
        </w:rPr>
        <w:t xml:space="preserve">, OIB: 10665592407, </w:t>
      </w:r>
      <w:proofErr w:type="spellStart"/>
      <w:r w:rsidR="00FA362F">
        <w:rPr>
          <w:b/>
        </w:rPr>
        <w:t>Josipovac</w:t>
      </w:r>
      <w:proofErr w:type="spellEnd"/>
      <w:r w:rsidR="00FA362F">
        <w:rPr>
          <w:b/>
        </w:rPr>
        <w:t xml:space="preserve">, Franje </w:t>
      </w:r>
      <w:proofErr w:type="spellStart"/>
      <w:r w:rsidR="00FA362F">
        <w:rPr>
          <w:b/>
        </w:rPr>
        <w:t>Jungerta</w:t>
      </w:r>
      <w:proofErr w:type="spellEnd"/>
      <w:r w:rsidR="00FA362F">
        <w:rPr>
          <w:b/>
        </w:rPr>
        <w:t xml:space="preserve"> 10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>dostav</w:t>
      </w:r>
      <w:r w:rsidR="00FA362F">
        <w:t>e</w:t>
      </w:r>
      <w:r w:rsidR="00BC1AD9">
        <w:t xml:space="preserve"> </w:t>
      </w:r>
      <w:r>
        <w:t xml:space="preserve">Zapisnik </w:t>
      </w:r>
      <w:r w:rsidRPr="00364AB8">
        <w:t>o arhiviranju poslovne dokumentacije dužnika te isti potpisan dostav</w:t>
      </w:r>
      <w:r w:rsidR="00FA362F" w:rsidRPr="00364AB8">
        <w:t>e</w:t>
      </w:r>
      <w:r w:rsidRPr="00364AB8">
        <w:t xml:space="preserve"> u spis a u kojem će se navesti da će se arhivska građa čuvati kod </w:t>
      </w:r>
      <w:r w:rsidR="00850AF8" w:rsidRPr="00364AB8">
        <w:t>zakonskog zastupnika</w:t>
      </w:r>
      <w:r w:rsidRPr="00364AB8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F9559F" w:rsidR="00F9559F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364AB8" w:rsidRPr="00F9559F">
        <w:t xml:space="preserve">Mario </w:t>
      </w:r>
      <w:proofErr w:type="spellStart"/>
      <w:r w:rsidR="00364AB8" w:rsidRPr="00F9559F">
        <w:t>Buljubašić</w:t>
      </w:r>
      <w:proofErr w:type="spellEnd"/>
      <w:r w:rsidR="00F9559F" w:rsidRPr="00F9559F">
        <w:t xml:space="preserve">, </w:t>
      </w:r>
      <w:proofErr w:type="spellStart"/>
      <w:r w:rsidR="00F9559F" w:rsidRPr="00F9559F">
        <w:t>Zmajevac</w:t>
      </w:r>
      <w:proofErr w:type="spellEnd"/>
      <w:r w:rsidR="00F9559F" w:rsidRPr="00F9559F">
        <w:t>, Vašarište 1</w:t>
      </w:r>
    </w:p>
    <w:p w:rsidRDefault="00F9559F" w:rsidP="00F9559F" w:rsidR="00F9559F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>. dužnika</w:t>
      </w:r>
      <w:r w:rsidRPr="00F9559F">
        <w:t xml:space="preserve"> </w:t>
      </w:r>
      <w:r w:rsidR="00364AB8" w:rsidRPr="00F9559F">
        <w:t xml:space="preserve">Zdenko </w:t>
      </w:r>
      <w:proofErr w:type="spellStart"/>
      <w:r w:rsidR="00364AB8" w:rsidRPr="00F9559F">
        <w:t>Đumlija</w:t>
      </w:r>
      <w:proofErr w:type="spellEnd"/>
      <w:r w:rsidRPr="00F9559F">
        <w:t xml:space="preserve">, </w:t>
      </w:r>
      <w:proofErr w:type="spellStart"/>
      <w:r w:rsidRPr="00F9559F">
        <w:t>Josipovac</w:t>
      </w:r>
      <w:proofErr w:type="spellEnd"/>
      <w:r w:rsidRPr="00F9559F">
        <w:t xml:space="preserve">, Franje </w:t>
      </w:r>
      <w:proofErr w:type="spellStart"/>
      <w:r w:rsidRPr="00F9559F">
        <w:t>Jungerta</w:t>
      </w:r>
      <w:proofErr w:type="spellEnd"/>
      <w:r w:rsidRPr="00F9559F">
        <w:t xml:space="preserve"> 10</w:t>
      </w:r>
    </w:p>
    <w:p w:rsidRDefault="008A6DA0" w:rsidP="00F9559F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ED6" w:rsidR="00954ED6">
      <w:r>
        <w:separator/>
      </w:r>
    </w:p>
  </w:endnote>
  <w:endnote w:id="0" w:type="continuationSeparator">
    <w:p w:rsidRDefault="00954ED6" w:rsidR="00954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013" w:rsidR="005340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013" w:rsidR="0053401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013" w:rsidR="005340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ED6" w:rsidR="00954ED6">
      <w:r>
        <w:separator/>
      </w:r>
    </w:p>
  </w:footnote>
  <w:footnote w:id="0" w:type="continuationSeparator">
    <w:p w:rsidRDefault="00954ED6" w:rsidR="00954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ED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E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534013" w:rsidR="005340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34013">
      <w:t>6 St-2128/16-3</w:t>
    </w:r>
  </w:p>
  <w:p w:rsidRDefault="00954ED6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534013">
      <w:t>2128</w:t>
    </w:r>
    <w:r>
      <w:t>/16-3</w:t>
    </w:r>
  </w:p>
  <w:p w:rsidRDefault="00954ED6" w:rsidP="00546D11" w:rsidR="00546D11">
    <w:pPr>
      <w:jc w:val="right"/>
    </w:pPr>
  </w:p>
  <w:p w:rsidRDefault="00954ED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B6C5B"/>
    <w:rsid w:val="002C439F"/>
    <w:rsid w:val="002E191A"/>
    <w:rsid w:val="002E2A89"/>
    <w:rsid w:val="00331FC0"/>
    <w:rsid w:val="00364AB8"/>
    <w:rsid w:val="003876FA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34013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54ED6"/>
    <w:rsid w:val="00963CBE"/>
    <w:rsid w:val="009705EA"/>
    <w:rsid w:val="0098061D"/>
    <w:rsid w:val="009836D5"/>
    <w:rsid w:val="009A0D2F"/>
    <w:rsid w:val="009B2FC8"/>
    <w:rsid w:val="009F16FF"/>
    <w:rsid w:val="00A61091"/>
    <w:rsid w:val="00A81A23"/>
    <w:rsid w:val="00AE0EB3"/>
    <w:rsid w:val="00B12CEE"/>
    <w:rsid w:val="00B17DB8"/>
    <w:rsid w:val="00B52CE5"/>
    <w:rsid w:val="00B54901"/>
    <w:rsid w:val="00B7009B"/>
    <w:rsid w:val="00BA6465"/>
    <w:rsid w:val="00BC1AD9"/>
    <w:rsid w:val="00C82903"/>
    <w:rsid w:val="00C96E0B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9559F"/>
    <w:rsid w:val="00FA362F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0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E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6E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6E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0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E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6E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6E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FETURA društvo s ograničenom odgovornošću za trgovinu i usluge</izvorni_sadrzaj>
    <derivirana_varijabla naziv="DomainObject.Predmet.ProtustrankaFormated_1">  FETURA društvo s ograničenom odgovornošću za trgovinu i usluge</derivirana_varijabla>
  </DomainObject.Predmet.ProtustrankaFormated>
  <DomainObject.Predmet.ProtustrankaFormatedOIB>
    <izvorni_sadrzaj>  FETURA društvo s ograničenom odgovornošću za trgovinu i usluge, OIB 52637437625</izvorni_sadrzaj>
    <derivirana_varijabla naziv="DomainObject.Predmet.ProtustrankaFormatedOIB_1">  FETURA društvo s ograničenom odgovornošću za trgovinu i usluge, OIB 52637437625</derivirana_varijabla>
  </DomainObject.Predmet.ProtustrankaFormatedOIB>
  <DomainObject.Predmet.ProtustrankaFormatedWithAdress>
    <izvorni_sadrzaj> FETURA društvo s ograničenom odgovornošću za trgovinu i usluge, Mostarska 203, 31000 Osijek</izvorni_sadrzaj>
    <derivirana_varijabla naziv="DomainObject.Predmet.ProtustrankaFormatedWithAdress_1"> FETURA društvo s ograničenom odgovornošću za trgovinu i usluge, Mostarska 203, 31000 Osijek</derivirana_varijabla>
  </DomainObject.Predmet.ProtustrankaFormatedWithAdress>
  <DomainObject.Predmet.ProtustrankaFormatedWithAdressOIB>
    <izvorni_sadrzaj> FETURA društvo s ograničenom odgovornošću za trgovinu i usluge, OIB 52637437625, Mostarska 203, 31000 Osijek</izvorni_sadrzaj>
    <derivirana_varijabla naziv="DomainObject.Predmet.ProtustrankaFormatedWithAdressOIB_1"> FETURA društvo s ograničenom odgovornošću za trgovinu i usluge, OIB 52637437625, Mostarska 203, 31000 Osijek</derivirana_varijabla>
  </DomainObject.Predmet.ProtustrankaFormatedWithAdressOIB>
  <DomainObject.Predmet.ProtustrankaWithAdress>
    <izvorni_sadrzaj>FETURA društvo s ograničenom odgovornošću za trgovinu i usluge Mostarska 203, 31000 Osijek</izvorni_sadrzaj>
    <derivirana_varijabla naziv="DomainObject.Predmet.ProtustrankaWithAdress_1">FETURA društvo s ograničenom odgovornošću za trgovinu i usluge Mostarska 203, 31000 Osijek</derivirana_varijabla>
  </DomainObject.Predmet.ProtustrankaWithAdress>
  <DomainObject.Predmet.ProtustrankaWithAdressOIB>
    <izvorni_sadrzaj>FETURA društvo s ograničenom odgovornošću za trgovinu i usluge, OIB 52637437625, Mostarska 203, 31000 Osijek</izvorni_sadrzaj>
    <derivirana_varijabla naziv="DomainObject.Predmet.ProtustrankaWithAdressOIB_1">FETURA društvo s ograničenom odgovornošću za trgovinu i usluge, OIB 52637437625, Mostarska 203, 31000 Osijek</derivirana_varijabla>
  </DomainObject.Predmet.ProtustrankaWithAdressOIB>
  <DomainObject.Predmet.ProtustrankaNazivFormated>
    <izvorni_sadrzaj>FETURA društvo s ograničenom odgovornošću za trgovinu i usluge</izvorni_sadrzaj>
    <derivirana_varijabla naziv="DomainObject.Predmet.ProtustrankaNazivFormated_1">FETURA društvo s ograničenom odgovornošću za trgovinu i usluge</derivirana_varijabla>
  </DomainObject.Predmet.ProtustrankaNazivFormated>
  <DomainObject.Predmet.ProtustrankaNazivFormatedOIB>
    <izvorni_sadrzaj>FETURA društvo s ograničenom odgovornošću za trgovinu i usluge, OIB 52637437625</izvorni_sadrzaj>
    <derivirana_varijabla naziv="DomainObject.Predmet.ProtustrankaNazivFormatedOIB_1">FETURA društvo s ograničenom odgovornošću za trgovinu i usluge, OIB 52637437625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FETURA društvo s ograničenom odgovornošću za trgovinu i usluge</item>
    </izvorni_sadrzaj>
    <derivirana_varijabla naziv="DomainObject.Predmet.ProtuStrankaListFormated_1">
      <item>FETURA društvo s ograničenom odgovornošću za trgovinu i usluge</item>
    </derivirana_varijabla>
  </DomainObject.Predmet.ProtuStrankaListFormated>
  <DomainObject.Predmet.ProtuStrankaListFormatedOIB>
    <izvorni_sadrzaj>
      <item>FETURA društvo s ograničenom odgovornošću za trgovinu i usluge, OIB 52637437625</item>
    </izvorni_sadrzaj>
    <derivirana_varijabla naziv="DomainObject.Predmet.ProtuStrankaListFormatedOIB_1">
      <item>FETURA društvo s ograničenom odgovornošću za trgovinu i usluge, OIB 52637437625</item>
    </derivirana_varijabla>
  </DomainObject.Predmet.ProtuStrankaListFormatedOIB>
  <DomainObject.Predmet.ProtuStrankaListFormatedWithAdress>
    <izvorni_sadrzaj>
      <item>FETURA društvo s ograničenom odgovornošću za trgovinu i usluge, Mostarska 203, 31000 Osijek</item>
    </izvorni_sadrzaj>
    <derivirana_varijabla naziv="DomainObject.Predmet.ProtuStrankaListFormatedWithAdress_1">
      <item>FETURA društvo s ograničenom odgovornošću za trgovinu i usluge, Mostarska 203, 31000 Osijek</item>
    </derivirana_varijabla>
  </DomainObject.Predmet.ProtuStrankaListFormatedWithAdress>
  <DomainObject.Predmet.ProtuStrankaListFormatedWithAdressOIB>
    <izvorni_sadrzaj>
      <item>FETURA društvo s ograničenom odgovornošću za trgovinu i usluge, OIB 52637437625, Mostarska 203, 31000 Osijek</item>
    </izvorni_sadrzaj>
    <derivirana_varijabla naziv="DomainObject.Predmet.ProtuStrankaListFormatedWithAdressOIB_1">
      <item>FETURA društvo s ograničenom odgovornošću za trgovinu i usluge, OIB 52637437625, Mostarska 203, 31000 Osijek</item>
    </derivirana_varijabla>
  </DomainObject.Predmet.ProtuStrankaListFormatedWithAdressOIB>
  <DomainObject.Predmet.ProtuStrankaListNazivFormated>
    <izvorni_sadrzaj>
      <item>FETURA društvo s ograničenom odgovornošću za trgovinu i usluge</item>
    </izvorni_sadrzaj>
    <derivirana_varijabla naziv="DomainObject.Predmet.ProtuStrankaListNazivFormated_1">
      <item>FETURA društvo s ograničenom odgovornošću za trgovinu i usluge</item>
    </derivirana_varijabla>
  </DomainObject.Predmet.ProtuStrankaListNazivFormated>
  <DomainObject.Predmet.ProtuStrankaListNazivFormatedOIB>
    <izvorni_sadrzaj>
      <item>FETURA društvo s ograničenom odgovornošću za trgovinu i usluge, OIB 52637437625</item>
    </izvorni_sadrzaj>
    <derivirana_varijabla naziv="DomainObject.Predmet.ProtuStrankaListNazivFormatedOIB_1">
      <item>FETURA društvo s ograničenom odgovornošću za trgovinu i usluge, OIB 52637437625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FETURA društvo s ograničenom odgovornošću za trgovinu i usluge</izvorni_sadrzaj>
    <derivirana_varijabla naziv="DomainObject.Predmet.ProtustrankaIDrugi_1">FETURA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FETURA društvo s ograničenom odgovornošću za trgovinu i usluge, OIB 52637437625, Mostarska 203, 31000 Osijek</izvorni_sadrzaj>
    <derivirana_varijabla naziv="DomainObject.Predmet.ProtustrankaIDrugiAdressOIB_1">FETURA društvo s ograničenom odgovornošću za trgovinu i usluge, OIB 52637437625, Mostarska 203,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FETURA društvo s ograničenom odgovornošću za trgovinu i usluge</item>
    </izvorni_sadrzaj>
    <derivirana_varijabla naziv="DomainObject.Predmet.SudioniciListNaziv_1">
      <item>FINA RC OSIJEK</item>
      <item>FETURA društvo s ograničenom odgovornošću za trgovinu i usluge</item>
    </derivirana_varijabla>
  </DomainObject.Predmet.SudioniciListNaziv>
  <DomainObject.Predmet.SudioniciListAdressOIB>
    <izvorni_sadrzaj>
      <item>FINA RC OSIJEK, OIB 85821130368</item>
      <item>FETURA društvo s ograničenom odgovornošću za trgovinu i usluge, OIB 52637437625, Mostarska 203,31000 Osijek</item>
    </izvorni_sadrzaj>
    <derivirana_varijabla naziv="DomainObject.Predmet.SudioniciListAdressOIB_1">
      <item>FINA RC OSIJEK, OIB 85821130368</item>
      <item>FETURA društvo s ograničenom odgovornošću za trgovinu i usluge, OIB 52637437625, Mostarska 203,31000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52637437625</item>
    </izvorni_sadrzaj>
    <derivirana_varijabla naziv="DomainObject.Predmet.SudioniciListNazivOIB_1">
      <item>, OIB 85821130368</item>
      <item>, OIB 52637437625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37BD6-6150-4ACC-B598-10E53ED8D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2902</properties:Characters>
  <properties:Lines>115</properties:Lines>
  <properties:Paragraphs>25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2016-11-17T11:56:00Z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