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de7d" w14:paraId="d9bde7d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D005A0">
        <w:t>441/2017</w:t>
      </w:r>
      <w:r>
        <w:t>-</w:t>
      </w:r>
      <w:r w:rsidR="002925FD">
        <w:t>9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005A0">
        <w:t>MAKSI</w:t>
      </w:r>
      <w:r w:rsidR="00D005A0" w:rsidRPr="00D66D2E">
        <w:t xml:space="preserve"> d.o.o., </w:t>
      </w:r>
      <w:r w:rsidR="00D005A0">
        <w:t>Vodice</w:t>
      </w:r>
      <w:r w:rsidR="00D005A0" w:rsidRPr="00D66D2E">
        <w:t xml:space="preserve">, </w:t>
      </w:r>
      <w:r w:rsidR="00D005A0">
        <w:t xml:space="preserve">Ante G. </w:t>
      </w:r>
      <w:proofErr w:type="spellStart"/>
      <w:r w:rsidR="00D005A0">
        <w:t>Kukure</w:t>
      </w:r>
      <w:proofErr w:type="spellEnd"/>
      <w:r w:rsidR="00D005A0">
        <w:t xml:space="preserve"> 77</w:t>
      </w:r>
      <w:r w:rsidR="00D005A0" w:rsidRPr="00D66D2E">
        <w:t xml:space="preserve">, OIB: </w:t>
      </w:r>
      <w:r w:rsidR="00D005A0">
        <w:t>61508779384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2925FD">
        <w:rPr>
          <w:bCs/>
        </w:rPr>
        <w:t>u roku od 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2D02F5" w:rsidP="00DB030D" w:rsidR="00AB7880" w:rsidRPr="00A066D0">
      <w:pPr>
        <w:jc w:val="center"/>
      </w:pPr>
      <w:r>
        <w:t>U Zadru, 31</w:t>
      </w:r>
      <w:r w:rsidR="00E63BC4">
        <w:t xml:space="preserve">. </w:t>
      </w:r>
      <w:r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A071D0" w:rsidP="00D9714B" w:rsidR="00A071D0"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>
        <w:t>tkinja</w:t>
      </w:r>
    </w:p>
    <w:p w:rsidRDefault="00A071D0" w:rsidP="00D9714B" w:rsidR="00D9714B" w:rsidRPr="00F60CD9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6EE8">
        <w:t xml:space="preserve">Ardena </w:t>
      </w:r>
      <w:proofErr w:type="spellStart"/>
      <w:r w:rsidR="00776EE8">
        <w:t>Bajlo</w:t>
      </w:r>
      <w:proofErr w:type="spellEnd"/>
      <w:r>
        <w:t>,v.r.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923136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C723B"/>
    <w:rsid w:val="001D4232"/>
    <w:rsid w:val="001D6FB5"/>
    <w:rsid w:val="001E68A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925FD"/>
    <w:rsid w:val="002A17CF"/>
    <w:rsid w:val="002B5901"/>
    <w:rsid w:val="002C1CE0"/>
    <w:rsid w:val="002D02F5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34177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071D0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6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8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8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8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8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6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8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8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8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8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MAKSI društvo s ograničenom odgovornošću za proizvodnju proizvoda od plastike i trgovinu</izvorni_sadrzaj>
    <derivirana_varijabla naziv="DomainObject.Predmet.ProtustrankaFormated_1">  MAKSI društvo s ograničenom odgovornošću za proizvodnju proizvoda od plastike i trgovinu</derivirana_varijabla>
  </DomainObject.Predmet.ProtustrankaFormated>
  <DomainObject.Predmet.ProtustrankaFormatedOIB>
    <izvorni_sadrzaj>  MAKSI društvo s ograničenom odgovornošću za proizvodnju proizvoda od plastike i trgovinu, OIB 61508779384</izvorni_sadrzaj>
    <derivirana_varijabla naziv="DomainObject.Predmet.ProtustrankaFormatedOIB_1">  MAKSI društvo s ograničenom odgovornošću za proizvodnju proizvoda od plastike i trgovinu, OIB 61508779384</derivirana_varijabla>
  </DomainObject.Predmet.ProtustrankaFormatedOIB>
  <DomainObject.Predmet.ProtustrankaFormatedWithAdress>
    <izvorni_sadrzaj> MAKSI društvo s ograničenom odgovornošću za proizvodnju proizvoda od plastike i trgovinu, Ante G. Kukure 77, 22211 Vodice</izvorni_sadrzaj>
    <derivirana_varijabla naziv="DomainObject.Predmet.ProtustrankaFormatedWithAdress_1"> MAKSI društvo s ograničenom odgovornošću za proizvodnju proizvoda od plastike i trgovinu, Ante G. Kukure 77, 22211 Vodice</derivirana_varijabla>
  </DomainObject.Predmet.ProtustrankaFormatedWithAdress>
  <DomainObject.Predmet.ProtustrankaFormatedWithAdressOIB>
    <izvorni_sadrzaj> MAKSI društvo s ograničenom odgovornošću za proizvodnju proizvoda od plastike i trgovinu, OIB 61508779384, Ante G. Kukure 77, 22211 Vodice</izvorni_sadrzaj>
    <derivirana_varijabla naziv="DomainObject.Predmet.ProtustrankaFormatedWithAdressOIB_1"> MAKSI društvo s ograničenom odgovornošću za proizvodnju proizvoda od plastike i trgovinu, OIB 61508779384, Ante G. Kukure 77, 22211 Vodice</derivirana_varijabla>
  </DomainObject.Predmet.ProtustrankaFormatedWithAdressOIB>
  <DomainObject.Predmet.ProtustrankaWithAdress>
    <izvorni_sadrzaj>MAKSI društvo s ograničenom odgovornošću za proizvodnju proizvoda od plastike i trgovinu Ante G. Kukure 77, 22211 Vodice</izvorni_sadrzaj>
    <derivirana_varijabla naziv="DomainObject.Predmet.ProtustrankaWithAdress_1">MAKSI društvo s ograničenom odgovornošću za proizvodnju proizvoda od plastike i trgovinu Ante G. Kukure 77, 22211 Vodice</derivirana_varijabla>
  </DomainObject.Predmet.ProtustrankaWithAdress>
  <DomainObject.Predmet.ProtustrankaWithAdressOIB>
    <izvorni_sadrzaj>MAKSI društvo s ograničenom odgovornošću za proizvodnju proizvoda od plastike i trgovinu, OIB 61508779384, Ante G. Kukure 77, 22211 Vodice</izvorni_sadrzaj>
    <derivirana_varijabla naziv="DomainObject.Predmet.ProtustrankaWithAdressOIB_1">MAKSI društvo s ograničenom odgovornošću za proizvodnju proizvoda od plastike i trgovinu, OIB 61508779384, Ante G. Kukure 77, 22211 Vodice</derivirana_varijabla>
  </DomainObject.Predmet.ProtustrankaWithAdressOIB>
  <DomainObject.Predmet.ProtustrankaNazivFormated>
    <izvorni_sadrzaj>MAKSI društvo s ograničenom odgovornošću za proizvodnju proizvoda od plastike i trgovinu</izvorni_sadrzaj>
    <derivirana_varijabla naziv="DomainObject.Predmet.ProtustrankaNazivFormated_1">MAKSI društvo s ograničenom odgovornošću za proizvodnju proizvoda od plastike i trgovinu</derivirana_varijabla>
  </DomainObject.Predmet.ProtustrankaNazivFormated>
  <DomainObject.Predmet.ProtustrankaNazivFormatedOIB>
    <izvorni_sadrzaj>MAKSI društvo s ograničenom odgovornošću za proizvodnju proizvoda od plastike i trgovinu, OIB 61508779384</izvorni_sadrzaj>
    <derivirana_varijabla naziv="DomainObject.Predmet.ProtustrankaNazivFormatedOIB_1">MAKSI društvo s ograničenom odgovornošću za proizvodnju proizvoda od plastike i trgovinu, OIB 61508779384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MAKSI društvo s ograničenom odgovornošću za proizvodnju proizvoda od plastike i trgovinu</item>
    </izvorni_sadrzaj>
    <derivirana_varijabla naziv="DomainObject.Predmet.ProtuStrankaListFormated_1">
      <item>MAKSI društvo s ograničenom odgovornošću za proizvodnju proizvoda od plastike i trgovinu</item>
    </derivirana_varijabla>
  </DomainObject.Predmet.ProtuStrankaListFormated>
  <DomainObject.Predmet.ProtuStrankaListFormatedOIB>
    <izvorni_sadrzaj>
      <item>MAKSI društvo s ograničenom odgovornošću za proizvodnju proizvoda od plastike i trgovinu, OIB 61508779384</item>
    </izvorni_sadrzaj>
    <derivirana_varijabla naziv="DomainObject.Predmet.ProtuStrankaListFormatedOIB_1">
      <item>MAKSI društvo s ograničenom odgovornošću za proizvodnju proizvoda od plastike i trgovinu, OIB 61508779384</item>
    </derivirana_varijabla>
  </DomainObject.Predmet.ProtuStrankaListFormatedOIB>
  <DomainObject.Predmet.ProtuStrankaListFormatedWithAdress>
    <izvorni_sadrzaj>
      <item>MAKSI društvo s ograničenom odgovornošću za proizvodnju proizvoda od plastike i trgovinu, Ante G. Kukure 77, 22211 Vodice</item>
    </izvorni_sadrzaj>
    <derivirana_varijabla naziv="DomainObject.Predmet.ProtuStrankaListFormatedWithAdress_1">
      <item>MAKSI društvo s ograničenom odgovornošću za proizvodnju proizvoda od plastike i trgovinu, Ante G. Kukure 77, 22211 Vodice</item>
    </derivirana_varijabla>
  </DomainObject.Predmet.ProtuStrankaListFormatedWithAdress>
  <DomainObject.Predmet.ProtuStrankaListFormatedWithAdressOIB>
    <izvorni_sadrzaj>
      <item>MAKSI društvo s ograničenom odgovornošću za proizvodnju proizvoda od plastike i trgovinu, OIB 61508779384, Ante G. Kukure 77, 22211 Vodice</item>
    </izvorni_sadrzaj>
    <derivirana_varijabla naziv="DomainObject.Predmet.ProtuStrankaListFormatedWithAdressOIB_1">
      <item>MAKSI društvo s ograničenom odgovornošću za proizvodnju proizvoda od plastike i trgovinu, OIB 61508779384, Ante G. Kukure 77, 22211 Vodice</item>
    </derivirana_varijabla>
  </DomainObject.Predmet.ProtuStrankaListFormatedWithAdressOIB>
  <DomainObject.Predmet.ProtuStrankaListNazivFormated>
    <izvorni_sadrzaj>
      <item>MAKSI društvo s ograničenom odgovornošću za proizvodnju proizvoda od plastike i trgovinu</item>
    </izvorni_sadrzaj>
    <derivirana_varijabla naziv="DomainObject.Predmet.ProtuStrankaListNazivFormated_1">
      <item>MAKSI društvo s ograničenom odgovornošću za proizvodnju proizvoda od plastike i trgovinu</item>
    </derivirana_varijabla>
  </DomainObject.Predmet.ProtuStrankaListNazivFormated>
  <DomainObject.Predmet.ProtuStrankaListNazivFormatedOIB>
    <izvorni_sadrzaj>
      <item>MAKSI društvo s ograničenom odgovornošću za proizvodnju proizvoda od plastike i trgovinu, OIB 61508779384</item>
    </izvorni_sadrzaj>
    <derivirana_varijabla naziv="DomainObject.Predmet.ProtuStrankaListNazivFormatedOIB_1">
      <item>MAKSI društvo s ograničenom odgovornošću za proizvodnju proizvoda od plastike i trgovinu, OIB 61508779384</item>
    </derivirana_varijabla>
  </DomainObject.Predmet.ProtuStrankaListNazivFormatedOIB>
  <DomainObject.Predmet.OstaliListFormated>
    <izvorni_sadrzaj>
      <item>Dino Čićin Angul</item>
    </izvorni_sadrzaj>
    <derivirana_varijabla naziv="DomainObject.Predmet.OstaliListFormated_1">
      <item>Dino Čićin Angul</item>
    </derivirana_varijabla>
  </DomainObject.Predmet.OstaliListFormated>
  <DomainObject.Predmet.OstaliListFormatedOIB>
    <izvorni_sadrzaj>
      <item>Dino Čićin Angul, OIB 92367449080</item>
    </izvorni_sadrzaj>
    <derivirana_varijabla naziv="DomainObject.Predmet.OstaliListFormatedOIB_1">
      <item>Dino Čićin Angul, OIB 92367449080</item>
    </derivirana_varijabla>
  </DomainObject.Predmet.OstaliListFormatedOIB>
  <DomainObject.Predmet.OstaliListFormatedWithAdress>
    <izvorni_sadrzaj>
      <item>Dino Čićin Angul, Grgurev Ante Kukure 77, 22211 Vodice</item>
    </izvorni_sadrzaj>
    <derivirana_varijabla naziv="DomainObject.Predmet.OstaliListFormatedWithAdress_1">
      <item>Dino Čićin Angul, Grgurev Ante Kukure 77, 22211 Vodice</item>
    </derivirana_varijabla>
  </DomainObject.Predmet.OstaliListFormatedWithAdress>
  <DomainObject.Predmet.OstaliListFormatedWithAdressOIB>
    <izvorni_sadrzaj>
      <item>Dino Čićin Angul, OIB 92367449080, Grgurev Ante Kukure 77, 22211 Vodice</item>
    </izvorni_sadrzaj>
    <derivirana_varijabla naziv="DomainObject.Predmet.OstaliListFormatedWithAdressOIB_1">
      <item>Dino Čićin Angul, OIB 92367449080, Grgurev Ante Kukure 77, 22211 Vodice</item>
    </derivirana_varijabla>
  </DomainObject.Predmet.OstaliListFormatedWithAdressOIB>
  <DomainObject.Predmet.OstaliListNazivFormated>
    <izvorni_sadrzaj>
      <item>Dino Čićin Angul</item>
    </izvorni_sadrzaj>
    <derivirana_varijabla naziv="DomainObject.Predmet.OstaliListNazivFormated_1">
      <item>Dino Čićin Angul</item>
    </derivirana_varijabla>
  </DomainObject.Predmet.OstaliListNazivFormated>
  <DomainObject.Predmet.OstaliListNazivFormatedOIB>
    <izvorni_sadrzaj>
      <item>Dino Čićin Angul, OIB 92367449080</item>
    </izvorni_sadrzaj>
    <derivirana_varijabla naziv="DomainObject.Predmet.OstaliListNazivFormatedOIB_1">
      <item>Dino Čićin Angul, OIB 92367449080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MAKSI društvo s ograničenom odgovornošću za proizvodnju proizvoda od plastike i trgovinu</izvorni_sadrzaj>
    <derivirana_varijabla naziv="DomainObject.Predmet.ProtustrankaIDrugi_1">MAKSI društvo s ograničenom odgovornošću za proizvodnju proizvoda od plastike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MAKSI društvo s ograničenom odgovornošću za proizvodnju proizvoda od plastike i trgovinu, OIB 61508779384, Ante G. Kukure 77, 22211 Vodice</izvorni_sadrzaj>
    <derivirana_varijabla naziv="DomainObject.Predmet.ProtustrankaIDrugiAdressOIB_1">MAKSI društvo s ograničenom odgovornošću za proizvodnju proizvoda od plastike i trgovinu, OIB 61508779384, Ante G. Kukure 77,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MAKSI društvo s ograničenom odgovornošću za proizvodnju proizvoda od plastike i trgovinu</item>
      <item>Dino Čićin Angul</item>
    </izvorni_sadrzaj>
    <derivirana_varijabla naziv="DomainObject.Predmet.SudioniciListNaziv_1">
      <item>FINA - Podružnica Šibenik</item>
      <item>MAKSI društvo s ograničenom odgovornošću za proizvodnju proizvoda od plastike i trgovinu</item>
      <item>Dino Čićin Angul</item>
    </derivirana_varijabla>
  </DomainObject.Predmet.SudioniciListNaziv>
  <DomainObject.Predmet.SudioniciListAdressOIB>
    <izvorni_sadrzaj>
      <item>FINA - Podružnica Šibenik, OIB 85821130368, Perivoj L. Marune 1,22000 Šibenik</item>
      <item>MAKSI društvo s ograničenom odgovornošću za proizvodnju proizvoda od plastike i trgovinu, OIB 61508779384, Ante G. Kukure 77,22211 Vodice</item>
      <item>Dino Čićin Angul, OIB 92367449080, Grgurev Ante Kukure 77,22211 Vodice</item>
    </izvorni_sadrzaj>
    <derivirana_varijabla naziv="DomainObject.Predmet.SudioniciListAdressOIB_1">
      <item>FINA - Podružnica Šibenik, OIB 85821130368, Perivoj L. Marune 1,22000 Šibenik</item>
      <item>MAKSI društvo s ograničenom odgovornošću za proizvodnju proizvoda od plastike i trgovinu, OIB 61508779384, Ante G. Kukure 77,22211 Vodice</item>
      <item>Dino Čićin Angul, OIB 92367449080, Grgurev Ante Kukure 77,22211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61508779384</item>
      <item>, OIB 92367449080</item>
    </izvorni_sadrzaj>
    <derivirana_varijabla naziv="DomainObject.Predmet.SudioniciListNazivOIB_1">
      <item>, OIB 85821130368</item>
      <item>, OIB 61508779384</item>
      <item>, OIB 92367449080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2018.</izvorni_sadrzaj>
    <derivirana_varijabla naziv="DomainObject.Predmet.DatumZadnjeOdrzaneSudskeRadnje_1">12. veljače 2018.</derivirana_varijabla>
  </DomainObject.Predmet.DatumZadnjeOdrzaneSudskeRadnje>
  <DomainObject.PredzadnjaOdlukaIzPredmeta.DatumDonosenjaOdluke>
    <izvorni_sadrzaj>5. prosinca 2017.</izvorni_sadrzaj>
    <derivirana_varijabla naziv="DomainObject.PredzadnjaOdlukaIzPredmeta.DatumDonosenjaOdluke_1">5. prosinca 2017.</derivirana_varijabla>
  </DomainObject.PredzadnjaOdlukaIzPredmeta.DatumDonosenjaOdluke>
  <DomainObject.PredzadnjaOdlukaIzPredmeta.Oznaka>
    <izvorni_sadrzaj>St-441/2017-3</izvorni_sadrzaj>
    <derivirana_varijabla naziv="DomainObject.PredzadnjaOdlukaIzPredmeta.Oznaka_1">St-441/2017-3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86</properties:Words>
  <properties:Characters>498</properties:Characters>
  <properties:Lines>36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2018-10-25T07:00:00Z</dcterms:created>
  <dc:creator>Administrator</dc:creator>
  <cp:lastModifiedBy>wsadmin</cp:lastModifiedBy>
  <cp:lastPrinted>2017-05-09T11:42:00Z</cp:lastPrinted>
  <dcterms:modified xmlns:xsi="http://www.w3.org/2001/XMLSchema-instance" xsi:type="dcterms:W3CDTF">2018-11-02T08:25:00Z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(St-441-17--_fina_stanje_računa_-_NOVO.docx)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