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d633" w14:paraId="f97d633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7C2541">
        <w:t>23/2015</w:t>
      </w:r>
      <w:r>
        <w:t>-</w:t>
      </w:r>
      <w:r w:rsidR="00C87825">
        <w:t>163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7C2541">
        <w:t>FUZUL INTERNATIONAL</w:t>
      </w:r>
      <w:r w:rsidR="007C2541" w:rsidRPr="00427A3D">
        <w:t xml:space="preserve"> d.o.o., </w:t>
      </w:r>
      <w:r w:rsidR="007C2541">
        <w:t>Zadar</w:t>
      </w:r>
      <w:r w:rsidR="007C2541" w:rsidRPr="00427A3D">
        <w:t xml:space="preserve">, </w:t>
      </w:r>
      <w:r w:rsidR="007C2541">
        <w:t>Ulica Andrije Hebranga 7</w:t>
      </w:r>
      <w:r w:rsidR="007C2541" w:rsidRPr="00427A3D">
        <w:t xml:space="preserve">, OIB: </w:t>
      </w:r>
      <w:r w:rsidR="007C2541">
        <w:t>40314449316</w:t>
      </w:r>
      <w:r w:rsidRPr="001D58C0">
        <w:t xml:space="preserve">, zastupano po stečajnoj upraviteljici </w:t>
      </w:r>
      <w:r w:rsidR="001D58C0" w:rsidRPr="001D58C0">
        <w:t xml:space="preserve">Radojki </w:t>
      </w:r>
      <w:proofErr w:type="spellStart"/>
      <w:r w:rsidR="001D58C0" w:rsidRPr="001D58C0">
        <w:t>Danek</w:t>
      </w:r>
      <w:proofErr w:type="spellEnd"/>
      <w:r w:rsidRPr="001D58C0">
        <w:t xml:space="preserve">, </w:t>
      </w:r>
      <w:r w:rsidR="005947F0">
        <w:t>28</w:t>
      </w:r>
      <w:r w:rsidR="00712843">
        <w:t xml:space="preserve">. </w:t>
      </w:r>
      <w:r w:rsidR="00A26E44">
        <w:t>ožujka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A26E44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DOMAGOJ MIHALIC</w:t>
      </w:r>
      <w:r w:rsidR="00712843">
        <w:t xml:space="preserve">, </w:t>
      </w:r>
      <w:r>
        <w:t>Glavna 11</w:t>
      </w:r>
      <w:r w:rsidR="00712843">
        <w:t xml:space="preserve">, </w:t>
      </w:r>
      <w:r>
        <w:t>40321 Mala Subotica</w:t>
      </w:r>
      <w:r w:rsidR="00712843">
        <w:t xml:space="preserve">, OIB: </w:t>
      </w:r>
      <w:r>
        <w:t>94218707164</w:t>
      </w:r>
      <w:r w:rsidR="00712843">
        <w:t>, IBAN: HR</w:t>
      </w:r>
      <w:r>
        <w:t>8323400093226046851</w:t>
      </w:r>
      <w:r w:rsidR="00712843">
        <w:t>,</w:t>
      </w:r>
    </w:p>
    <w:p w:rsidRDefault="00A26E44" w:rsidP="00712843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NENO NEKRETNINE j</w:t>
      </w:r>
      <w:r w:rsidR="005947F0">
        <w:t>.</w:t>
      </w:r>
      <w:r>
        <w:t>d.o.o.</w:t>
      </w:r>
      <w:r w:rsidR="007C2541">
        <w:t xml:space="preserve">, </w:t>
      </w:r>
      <w:r>
        <w:t>Doverska 1</w:t>
      </w:r>
      <w:r w:rsidR="007C2541">
        <w:t>,</w:t>
      </w:r>
      <w:r>
        <w:t xml:space="preserve"> 21000 Split,</w:t>
      </w:r>
      <w:r w:rsidR="007C2541">
        <w:t xml:space="preserve"> OIB: </w:t>
      </w:r>
      <w:r>
        <w:t>24476108716</w:t>
      </w:r>
      <w:r w:rsidR="007C2541">
        <w:t>, IBAN: HR</w:t>
      </w:r>
      <w:r>
        <w:t>2623400091110901864</w:t>
      </w:r>
      <w:r w:rsidR="007C2541">
        <w:t>,</w:t>
      </w:r>
    </w:p>
    <w:p w:rsidRDefault="00A26E44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ENVY CUT'S d.o.o.</w:t>
      </w:r>
      <w:r w:rsidR="007C2541">
        <w:t xml:space="preserve">, </w:t>
      </w:r>
      <w:r>
        <w:t xml:space="preserve">Prva </w:t>
      </w:r>
      <w:proofErr w:type="spellStart"/>
      <w:r>
        <w:t>Gupčeva</w:t>
      </w:r>
      <w:proofErr w:type="spellEnd"/>
      <w:r>
        <w:t xml:space="preserve"> ulica 30</w:t>
      </w:r>
      <w:r w:rsidR="007C2541">
        <w:t xml:space="preserve">, </w:t>
      </w:r>
      <w:r>
        <w:t>10360 Sesvete</w:t>
      </w:r>
      <w:r w:rsidR="007C2541">
        <w:t xml:space="preserve">, OIB: </w:t>
      </w:r>
      <w:r>
        <w:t>81602851994</w:t>
      </w:r>
      <w:r w:rsidR="007C2541">
        <w:t>, IBAN: HR</w:t>
      </w:r>
      <w:r>
        <w:t>6024840081135003738</w:t>
      </w:r>
      <w:r w:rsidR="007C2541">
        <w:t>,</w:t>
      </w:r>
    </w:p>
    <w:p w:rsidRDefault="00A26E44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ZVONKO ŽAK</w:t>
      </w:r>
      <w:r w:rsidR="007C2541">
        <w:t xml:space="preserve">, </w:t>
      </w:r>
      <w:r>
        <w:t>Zagrebačka 28</w:t>
      </w:r>
      <w:r w:rsidR="007C2541">
        <w:t xml:space="preserve">, </w:t>
      </w:r>
      <w:r>
        <w:t>10298</w:t>
      </w:r>
      <w:r w:rsidR="007C2541">
        <w:t xml:space="preserve"> </w:t>
      </w:r>
      <w:r>
        <w:t>Gornja Bistra</w:t>
      </w:r>
      <w:r w:rsidR="007C2541">
        <w:t xml:space="preserve">, OIB: </w:t>
      </w:r>
      <w:r>
        <w:t>21264464905</w:t>
      </w:r>
      <w:r w:rsidR="007C2541">
        <w:t>, IBAN: HR</w:t>
      </w:r>
      <w:r>
        <w:t>6423600003223187386</w:t>
      </w:r>
      <w:r w:rsidR="007C2541">
        <w:t>,</w:t>
      </w:r>
    </w:p>
    <w:p w:rsidRDefault="00A26E44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JAKOV-MISLAV SOKOL</w:t>
      </w:r>
      <w:r w:rsidR="007C2541">
        <w:t xml:space="preserve">, </w:t>
      </w:r>
      <w:proofErr w:type="spellStart"/>
      <w:r>
        <w:t>Pujanke</w:t>
      </w:r>
      <w:proofErr w:type="spellEnd"/>
      <w:r>
        <w:t xml:space="preserve"> 34,</w:t>
      </w:r>
      <w:r w:rsidR="007C2541">
        <w:t xml:space="preserve"> </w:t>
      </w:r>
      <w:r>
        <w:t>21000 Split</w:t>
      </w:r>
      <w:r w:rsidR="007C2541">
        <w:t xml:space="preserve">, OIB: </w:t>
      </w:r>
      <w:r>
        <w:t>31517671615</w:t>
      </w:r>
      <w:r w:rsidR="007C2541">
        <w:t>, IBAN: HR</w:t>
      </w:r>
      <w:r w:rsidR="00C34B23">
        <w:t>5323400093206735952</w:t>
      </w:r>
      <w:r w:rsidR="007C2541">
        <w:t>,</w:t>
      </w:r>
    </w:p>
    <w:p w:rsidRDefault="00C34B23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ZVUČNI ZID d.o.o.</w:t>
      </w:r>
      <w:r w:rsidR="007C2541">
        <w:t xml:space="preserve">, </w:t>
      </w:r>
      <w:proofErr w:type="spellStart"/>
      <w:r>
        <w:t>Preradovićeva</w:t>
      </w:r>
      <w:proofErr w:type="spellEnd"/>
      <w:r>
        <w:t xml:space="preserve"> ulica 25</w:t>
      </w:r>
      <w:r w:rsidR="007C2541">
        <w:t xml:space="preserve">, </w:t>
      </w:r>
      <w:r>
        <w:t>10000 Zagreb</w:t>
      </w:r>
      <w:r w:rsidR="007C2541">
        <w:t xml:space="preserve">, OIB: </w:t>
      </w:r>
      <w:r>
        <w:t>94423800056</w:t>
      </w:r>
      <w:r w:rsidR="007C2541">
        <w:t>, IBAN: HR</w:t>
      </w:r>
      <w:r>
        <w:t>8324070001100009405</w:t>
      </w:r>
      <w:r w:rsidR="007C2541">
        <w:t>,</w:t>
      </w:r>
    </w:p>
    <w:p w:rsidRDefault="00FC4741" w:rsidP="00AB6D8D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PRIMA CAPITALE d.o.o.</w:t>
      </w:r>
      <w:r w:rsidR="00AB6D8D">
        <w:t>,</w:t>
      </w:r>
      <w:r>
        <w:t xml:space="preserve"> </w:t>
      </w:r>
      <w:proofErr w:type="spellStart"/>
      <w:r>
        <w:t>Preradovićeva</w:t>
      </w:r>
      <w:proofErr w:type="spellEnd"/>
      <w:r>
        <w:t xml:space="preserve"> ulica 25,</w:t>
      </w:r>
      <w:r w:rsidR="00AB6D8D">
        <w:t xml:space="preserve"> </w:t>
      </w:r>
      <w:r>
        <w:t>10000 Zagreb</w:t>
      </w:r>
      <w:r w:rsidR="00AB6D8D">
        <w:t xml:space="preserve">, OIB: </w:t>
      </w:r>
      <w:r>
        <w:t>70541325254</w:t>
      </w:r>
      <w:r w:rsidR="00AB6D8D">
        <w:t>, IBAN: HR</w:t>
      </w:r>
      <w:r>
        <w:t>5624070001100004653</w:t>
      </w:r>
      <w:r w:rsidR="00AB6D8D">
        <w:t>,</w:t>
      </w:r>
    </w:p>
    <w:p w:rsidRDefault="00FC4741" w:rsidP="00FC4741" w:rsidR="00FC4741">
      <w:pPr>
        <w:pStyle w:val="Odlomakpopisa"/>
        <w:numPr>
          <w:ilvl w:val="0"/>
          <w:numId w:val="4"/>
        </w:numPr>
        <w:spacing w:after="200"/>
        <w:jc w:val="both"/>
      </w:pPr>
      <w:r>
        <w:t>VELIMIR ŽAK, Opatička ulica 16, 10000 Zagreb, OIB: 08955615751, IBAN: HR6423600003223187386,</w:t>
      </w:r>
    </w:p>
    <w:p w:rsidRDefault="00FC4741" w:rsidP="00FC4741" w:rsidR="00FC47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MADURA PROJECT j.d.o.o., </w:t>
      </w:r>
      <w:proofErr w:type="spellStart"/>
      <w:r>
        <w:t>Čemernička</w:t>
      </w:r>
      <w:proofErr w:type="spellEnd"/>
      <w:r>
        <w:t xml:space="preserve"> 6, 10000 Zagreb, OIB: 03115509917, IBAN: HR2124840081107071253,</w:t>
      </w:r>
    </w:p>
    <w:p w:rsidRDefault="00FC4741" w:rsidP="00FC4741" w:rsidR="00FC4741">
      <w:pPr>
        <w:pStyle w:val="Odlomakpopisa"/>
        <w:numPr>
          <w:ilvl w:val="0"/>
          <w:numId w:val="4"/>
        </w:numPr>
        <w:spacing w:after="200"/>
        <w:jc w:val="both"/>
      </w:pPr>
      <w:r>
        <w:t>MEHANIKA I NAUTIKA d.o.o., Dalmatinska 32, 31000 Osijek, OIB: 30008604601, IBAN: HR2624020061100521790,</w:t>
      </w:r>
    </w:p>
    <w:p w:rsidRDefault="00FC4741" w:rsidP="00FC4741" w:rsidR="00FC4741">
      <w:pPr>
        <w:pStyle w:val="Odlomakpopisa"/>
        <w:numPr>
          <w:ilvl w:val="0"/>
          <w:numId w:val="4"/>
        </w:numPr>
        <w:spacing w:after="200"/>
        <w:jc w:val="both"/>
      </w:pPr>
      <w:r>
        <w:t>PREDRAG MIHALJEVIĆ, Cvjetni trg 8, 51512 Njivice, OIB: 58830648619, IBAN: HR7125000093200235004,</w:t>
      </w:r>
    </w:p>
    <w:p w:rsidRDefault="00FC4741" w:rsidP="00FC4741" w:rsidR="00FC4741">
      <w:pPr>
        <w:pStyle w:val="Odlomakpopisa"/>
        <w:numPr>
          <w:ilvl w:val="0"/>
          <w:numId w:val="4"/>
        </w:numPr>
        <w:spacing w:after="200"/>
        <w:jc w:val="both"/>
      </w:pPr>
      <w:r>
        <w:t>MISLAV KARLOVIĆ, Dubrava 214, 10000 Zagreb, OIB: 15587043412, IBAN: HR3323400093231749605,</w:t>
      </w:r>
    </w:p>
    <w:p w:rsidRDefault="00FC4741" w:rsidP="00FC4741" w:rsidR="00FC4741">
      <w:pPr>
        <w:pStyle w:val="Odlomakpopisa"/>
        <w:numPr>
          <w:ilvl w:val="0"/>
          <w:numId w:val="4"/>
        </w:numPr>
        <w:spacing w:after="200"/>
        <w:jc w:val="both"/>
      </w:pPr>
      <w:r>
        <w:t>IVICA GRUBIŠIĆ, Pulska 1A, 22000 Šibenik, OIB: 71069420509, IBAN: HR1024840081103189511,</w:t>
      </w:r>
    </w:p>
    <w:p w:rsidRDefault="008D43F5" w:rsidP="008D43F5" w:rsidR="00FC4741">
      <w:pPr>
        <w:pStyle w:val="Odlomakpopisa"/>
        <w:numPr>
          <w:ilvl w:val="0"/>
          <w:numId w:val="4"/>
        </w:numPr>
        <w:spacing w:after="200"/>
        <w:jc w:val="both"/>
      </w:pPr>
      <w:r>
        <w:t>SPORTMAR d.o.o., Cvjetni trg 8, 51511 Njivice, OIB: 85992364960, IBAN: HR9424020061100408725,</w:t>
      </w:r>
    </w:p>
    <w:p w:rsidRDefault="00AB6D8D" w:rsidP="00AB6D8D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ŽELJKO MALEŠ, Vukovarska 183 B, 21000 Split, OIB: 10157455137, IBAN: HR9623600003220232384,</w:t>
      </w:r>
    </w:p>
    <w:p w:rsidRDefault="008D43F5" w:rsidP="008D43F5" w:rsidR="008D43F5">
      <w:pPr>
        <w:pStyle w:val="Odlomakpopisa"/>
        <w:numPr>
          <w:ilvl w:val="0"/>
          <w:numId w:val="4"/>
        </w:numPr>
        <w:spacing w:after="200"/>
        <w:jc w:val="both"/>
      </w:pPr>
      <w:r>
        <w:lastRenderedPageBreak/>
        <w:t xml:space="preserve">KREŠIMIR MARIČIĆ, </w:t>
      </w:r>
      <w:proofErr w:type="spellStart"/>
      <w:r>
        <w:t>Srdoči</w:t>
      </w:r>
      <w:proofErr w:type="spellEnd"/>
      <w:r>
        <w:t xml:space="preserve"> 3, 51000 Rijeka, OIB: 01062537263, IBAN: HR7723400093200254368,</w:t>
      </w:r>
    </w:p>
    <w:p w:rsidRDefault="008D43F5" w:rsidP="008D43F5" w:rsidR="008D43F5">
      <w:pPr>
        <w:pStyle w:val="Odlomakpopisa"/>
        <w:numPr>
          <w:ilvl w:val="0"/>
          <w:numId w:val="4"/>
        </w:numPr>
        <w:spacing w:after="200"/>
        <w:jc w:val="both"/>
      </w:pPr>
      <w:r>
        <w:t>HRVOJE BOGNER, Ul. Hrvatskih iseljenika 5, 10000 Zagreb, OIB: 63766234952, IBAN: HR5223600003219497528,</w:t>
      </w:r>
    </w:p>
    <w:p w:rsidRDefault="008D43F5" w:rsidP="008D43F5" w:rsidR="008D43F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NATALIJA  BEDE, Vrh </w:t>
      </w:r>
      <w:proofErr w:type="spellStart"/>
      <w:r>
        <w:t>Čavje</w:t>
      </w:r>
      <w:proofErr w:type="spellEnd"/>
      <w:r>
        <w:t xml:space="preserve"> 4, 51218 Čavle, OIB: 28385880925, IBAN: HR0523400093210462295,</w:t>
      </w:r>
    </w:p>
    <w:p w:rsidRDefault="008D43F5" w:rsidP="008D43F5" w:rsidR="008D43F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PETAR KARIN,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Šižgorića</w:t>
      </w:r>
      <w:proofErr w:type="spellEnd"/>
      <w:r>
        <w:t xml:space="preserve"> 16, 21000 Split, OIB: 80971006707, IBAN: HR6524920083200002869,</w:t>
      </w:r>
    </w:p>
    <w:p w:rsidRDefault="008D43F5" w:rsidP="00AB6D8D" w:rsidR="008D43F5">
      <w:pPr>
        <w:pStyle w:val="Odlomakpopisa"/>
        <w:numPr>
          <w:ilvl w:val="0"/>
          <w:numId w:val="4"/>
        </w:numPr>
        <w:spacing w:after="200"/>
        <w:jc w:val="both"/>
      </w:pPr>
      <w:r>
        <w:t>EKOLOGIJA ČERNI d.o.o., Martićeva 31 c, 10000 Zagreb, OIB: 26893712556, IBAN: HR7023400091110460207,</w:t>
      </w:r>
    </w:p>
    <w:p w:rsidRDefault="008D43F5" w:rsidP="00AB6D8D" w:rsidR="008D43F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ANTE KARIN,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Šižgorića</w:t>
      </w:r>
      <w:proofErr w:type="spellEnd"/>
      <w:r>
        <w:t xml:space="preserve"> 16, 21000 Split, OIB: 24662291596, IBAN: HR6524920083200002869,</w:t>
      </w:r>
    </w:p>
    <w:p w:rsidRDefault="003011AB" w:rsidP="003011AB" w:rsidR="003011AB">
      <w:pPr>
        <w:pStyle w:val="Odlomakpopisa"/>
        <w:numPr>
          <w:ilvl w:val="0"/>
          <w:numId w:val="4"/>
        </w:numPr>
        <w:spacing w:after="200"/>
        <w:jc w:val="both"/>
      </w:pPr>
      <w:r>
        <w:t>SANDRA PODOBNIK, IV. Luka 15A, 10000 Zagreb, OIB: 46867311011, IBAN: HR4423900013208946580,</w:t>
      </w:r>
    </w:p>
    <w:p w:rsidRDefault="003011AB" w:rsidP="007C2541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MARIO HORVAT</w:t>
      </w:r>
      <w:r w:rsidR="00AB6D8D">
        <w:t xml:space="preserve">, </w:t>
      </w:r>
      <w:proofErr w:type="spellStart"/>
      <w:r>
        <w:t>Pavlovčani</w:t>
      </w:r>
      <w:proofErr w:type="spellEnd"/>
      <w:r>
        <w:t xml:space="preserve"> 82</w:t>
      </w:r>
      <w:r w:rsidR="00AB6D8D">
        <w:t xml:space="preserve">, </w:t>
      </w:r>
      <w:r>
        <w:t xml:space="preserve">10450 </w:t>
      </w:r>
      <w:proofErr w:type="spellStart"/>
      <w:r>
        <w:t>Pavlovčani</w:t>
      </w:r>
      <w:proofErr w:type="spellEnd"/>
      <w:r w:rsidR="00AB6D8D">
        <w:t xml:space="preserve">, OIB: </w:t>
      </w:r>
      <w:r>
        <w:t>75681285639</w:t>
      </w:r>
      <w:r w:rsidR="00AB6D8D">
        <w:t xml:space="preserve">, </w:t>
      </w:r>
      <w:r w:rsidR="00C87825">
        <w:t>na račun sa kojega je izvršena uplata,</w:t>
      </w:r>
    </w:p>
    <w:p w:rsidRDefault="003011AB" w:rsidP="003011AB" w:rsidR="003011AB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SINIŠA ELČIĆ, </w:t>
      </w:r>
      <w:proofErr w:type="spellStart"/>
      <w:r>
        <w:t>Sladkovskeho</w:t>
      </w:r>
      <w:proofErr w:type="spellEnd"/>
      <w:r>
        <w:t xml:space="preserve">, 2053 </w:t>
      </w:r>
      <w:proofErr w:type="spellStart"/>
      <w:r>
        <w:t>Pardubice</w:t>
      </w:r>
      <w:proofErr w:type="spellEnd"/>
      <w:r>
        <w:t>, Češka, OIB: 37205908038, IBAN: HR</w:t>
      </w:r>
      <w:r w:rsidR="00C87825">
        <w:t>1424020063290267809</w:t>
      </w:r>
      <w:r>
        <w:t>,</w:t>
      </w:r>
      <w:r w:rsidR="00C87825">
        <w:t xml:space="preserve"> poziv na broj 54-577-372-05908038</w:t>
      </w:r>
    </w:p>
    <w:p w:rsidRDefault="00031693" w:rsidP="00031693" w:rsidR="00031693">
      <w:pPr>
        <w:spacing w:after="200"/>
        <w:ind w:left="720"/>
        <w:jc w:val="both"/>
      </w:pPr>
      <w:r w:rsidRPr="002633C2">
        <w:t>čije ponude nisu prihvaćene vrati uplaćenu jamčevinu.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3011AB">
        <w:t>15</w:t>
      </w:r>
      <w:r>
        <w:t xml:space="preserve">. </w:t>
      </w:r>
      <w:r w:rsidR="003011AB">
        <w:t>ožujka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3011AB">
        <w:t>5457</w:t>
      </w:r>
      <w:r w:rsidRPr="006E2E98">
        <w:t xml:space="preserve">) od </w:t>
      </w:r>
      <w:r w:rsidR="003011AB">
        <w:t>15</w:t>
      </w:r>
      <w:r>
        <w:t xml:space="preserve">. </w:t>
      </w:r>
      <w:r w:rsidR="003011AB">
        <w:t>ožujka</w:t>
      </w:r>
      <w:r w:rsidR="00536857">
        <w:t xml:space="preserve"> 2018., Klasa: O/110-10/17</w:t>
      </w:r>
      <w:r w:rsidRPr="006E2E98">
        <w:t>-01/</w:t>
      </w:r>
      <w:r w:rsidR="00536857">
        <w:t>25</w:t>
      </w:r>
      <w:r w:rsidRPr="006E2E98">
        <w:t xml:space="preserve">, </w:t>
      </w:r>
      <w:proofErr w:type="spellStart"/>
      <w:r w:rsidRPr="006E2E98">
        <w:t>Ur</w:t>
      </w:r>
      <w:proofErr w:type="spellEnd"/>
      <w:r w:rsidRPr="006E2E98">
        <w:t>. br.: 04-09-1</w:t>
      </w:r>
      <w:r w:rsidR="00536857">
        <w:t>8</w:t>
      </w:r>
      <w:r w:rsidRPr="006E2E98">
        <w:t>-</w:t>
      </w:r>
      <w:r w:rsidR="003011AB">
        <w:t>87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3011AB">
        <w:t>1</w:t>
      </w:r>
      <w:r w:rsidR="00536857">
        <w:t>4</w:t>
      </w:r>
      <w:r>
        <w:t xml:space="preserve">. </w:t>
      </w:r>
      <w:r w:rsidR="003011AB">
        <w:t>ožujka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proofErr w:type="spellStart"/>
      <w:r w:rsidR="003011AB">
        <w:t>KorBox</w:t>
      </w:r>
      <w:proofErr w:type="spellEnd"/>
      <w:r w:rsidR="003011AB">
        <w:t xml:space="preserve"> d.o.o., 10000 Zagreb, Trgovačka 6, OIB: 54253942164</w:t>
      </w:r>
      <w:r>
        <w:t>,</w:t>
      </w:r>
      <w:r w:rsidRPr="006E2E98">
        <w:t xml:space="preserve"> u iznosu od </w:t>
      </w:r>
      <w:r w:rsidR="003011AB">
        <w:t>56</w:t>
      </w:r>
      <w:r>
        <w:t>.001,00</w:t>
      </w:r>
      <w:r w:rsidRPr="006E2E98">
        <w:t xml:space="preserve"> kn, čija je ponuda valjana.</w:t>
      </w:r>
    </w:p>
    <w:p w:rsidRDefault="00712843" w:rsidP="00712843" w:rsidR="00712843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C87825" w:rsidP="00712843" w:rsidR="00C87825" w:rsidRPr="006E2E98">
      <w:pPr>
        <w:ind w:firstLine="708"/>
        <w:jc w:val="both"/>
      </w:pPr>
      <w:r>
        <w:t xml:space="preserve">Obzirom da u odnosu na uplatitelja jamčevine Maria Horvata iz dokumentacije dostavljene od strane FINA-e nije bilo moguće utvrditi IBAN, naloženo FINA-i u da ovom uplatitelju jamčevine izvrši povrat sredstava na račun sa kojega je uplata primljena. 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5947F0">
        <w:t>28</w:t>
      </w:r>
      <w:r w:rsidR="00712843">
        <w:t xml:space="preserve">. </w:t>
      </w:r>
      <w:r w:rsidR="003011AB">
        <w:t>ožujka</w:t>
      </w:r>
      <w:r w:rsidR="00712843">
        <w:t xml:space="preserve"> 2018.</w:t>
      </w:r>
    </w:p>
    <w:p w:rsidRDefault="001D58C0" w:rsidP="001D58C0" w:rsidR="001D58C0" w:rsidRPr="001D58C0"/>
    <w:p w:rsidRDefault="006F1ED7" w:rsidP="006F1ED7" w:rsidR="006F1ED7">
      <w:r>
        <w:t xml:space="preserve">                                                      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>
        <w:t>Sutkinja</w:t>
      </w:r>
    </w:p>
    <w:p w:rsidRDefault="006F1ED7" w:rsidP="001D58C0" w:rsidR="001D58C0" w:rsidRPr="00D1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36857">
        <w:tab/>
      </w:r>
      <w:r w:rsidR="00536857">
        <w:tab/>
        <w:t>Ardena Bajlo</w:t>
      </w: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Sect="00D15156" w:rsidR="001E203A" w:rsidRPr="001D58C0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A1BEA"/>
    <w:rsid w:val="001D58C0"/>
    <w:rsid w:val="001E203A"/>
    <w:rsid w:val="002275DA"/>
    <w:rsid w:val="00272916"/>
    <w:rsid w:val="003011AB"/>
    <w:rsid w:val="00536857"/>
    <w:rsid w:val="005947F0"/>
    <w:rsid w:val="006B4A1A"/>
    <w:rsid w:val="006F1ED7"/>
    <w:rsid w:val="006F72AB"/>
    <w:rsid w:val="00712843"/>
    <w:rsid w:val="007C2541"/>
    <w:rsid w:val="007E0EE0"/>
    <w:rsid w:val="007E6A37"/>
    <w:rsid w:val="008D43F5"/>
    <w:rsid w:val="008F580E"/>
    <w:rsid w:val="00A26E44"/>
    <w:rsid w:val="00AB6D8D"/>
    <w:rsid w:val="00C34B23"/>
    <w:rsid w:val="00C87825"/>
    <w:rsid w:val="00D15156"/>
    <w:rsid w:val="00E80F20"/>
    <w:rsid w:val="00ED6C02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</izvorni_sadrzaj>
    <derivirana_varijabla naziv="DomainObject.Predmet.PrimjedbaSuca_1">ORIGINAL SPISA u referadi 20.3.2018.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ožujka 2018.</izvorni_sadrzaj>
    <derivirana_varijabla naziv="DomainObject.Predmet.SpisIzvanSuda.DatumIzlazaSpisa_1">6.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Arsen Marin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Arsen Marin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Arsen Marin, OIB 08862379913, Put Dikla 75,23000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Arsen Marin, OIB 08862379913, Put Dikla 75,23000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08862379913</item>
      <item>, OIB null</item>
      <item>, OIB 77489220307</item>
      <item>, OIB null</item>
    </izvorni_sadrzaj>
    <derivirana_varijabla naziv="DomainObject.Predmet.SudioniciListNazivOIB_1">
      <item>, OIB 40314449316</item>
      <item>, OIB 08862379913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3800</properties:Characters>
  <properties:Lines>103</properties:Lines>
  <properties:Paragraphs>49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2018-03-26T09:41:00Z</dcterms:created>
  <dc:creator>Martina Kalmeta</dc:creator>
  <cp:lastModifiedBy>Ante Rubelj</cp:lastModifiedBy>
  <dcterms:modified xmlns:xsi="http://www.w3.org/2001/XMLSchema-instance" xsi:type="dcterms:W3CDTF">2018-03-29T06:23:00Z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(St-23-15- brod Ambasador FUZUL INTERNATIONAL 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