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0afc5" w14:paraId="cc0afc5" w:rsidRDefault="00C01D0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1891665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01D08" w:rsidP="00C01D08" w:rsidR="00AE649C">
      <w:pPr>
        <w:pStyle w:val="NormaleSPIS"/>
        <w:spacing w:after="0"/>
      </w:pPr>
      <w:r>
        <w:t xml:space="preserve">        Republika Hrvatska</w:t>
      </w:r>
    </w:p>
    <w:p w:rsidRDefault="00C01D08" w:rsidP="00C01D08" w:rsidR="00C01D08">
      <w:pPr>
        <w:pStyle w:val="NormaleSPIS"/>
        <w:spacing w:after="0"/>
      </w:pPr>
      <w:r>
        <w:t xml:space="preserve">     Trgovački sud u Bjelovaru</w:t>
      </w:r>
    </w:p>
    <w:p w:rsidRDefault="00C01D08" w:rsidP="00C01D08" w:rsidR="0021483F">
      <w:pPr>
        <w:pStyle w:val="NormaleSPIS"/>
        <w:spacing w:after="0"/>
      </w:pPr>
      <w:r>
        <w:t>Bjelovar, Šetalište dr.I.Lebovića 42.</w:t>
      </w:r>
    </w:p>
    <w:p w:rsidRDefault="0021483F" w:rsidP="0021483F" w:rsidR="0021483F">
      <w:pPr>
        <w:pStyle w:val="NormaleSPIS"/>
        <w:jc w:val="right"/>
        <w:rPr>
          <w:b/>
        </w:rPr>
      </w:pPr>
      <w:r>
        <w:t>Poslovni broj: 7 St-661/2018-8</w:t>
      </w:r>
    </w:p>
    <w:p w:rsidRDefault="0021483F" w:rsidP="0021483F" w:rsidR="0021483F">
      <w:pPr>
        <w:jc w:val="center"/>
      </w:pPr>
      <w:r>
        <w:t>R E P U B L I K A  H R V A T S K A</w:t>
      </w:r>
    </w:p>
    <w:p w:rsidRDefault="0021483F" w:rsidP="0021483F" w:rsidR="0021483F">
      <w:pPr>
        <w:jc w:val="center"/>
      </w:pPr>
      <w:r>
        <w:t>R J E Š E N J E</w:t>
      </w:r>
    </w:p>
    <w:p w:rsidRDefault="0021483F" w:rsidP="0021483F" w:rsidR="0021483F">
      <w:pPr>
        <w:ind w:firstLine="720"/>
        <w:jc w:val="both"/>
      </w:pPr>
      <w:r>
        <w:t xml:space="preserve">Trgovački sud u Bjelovaru, po sucu Tomislavu </w:t>
      </w:r>
      <w:proofErr w:type="spellStart"/>
      <w:r>
        <w:t>Mrazoviću</w:t>
      </w:r>
      <w:proofErr w:type="spellEnd"/>
      <w:r>
        <w:t xml:space="preserve">, povodom prijedloga </w:t>
      </w:r>
      <w:proofErr w:type="spellStart"/>
      <w:r>
        <w:t>predlagateljice</w:t>
      </w:r>
      <w:proofErr w:type="spellEnd"/>
      <w:r>
        <w:t xml:space="preserve"> Mirjane </w:t>
      </w:r>
      <w:proofErr w:type="spellStart"/>
      <w:r>
        <w:t>Dragija</w:t>
      </w:r>
      <w:proofErr w:type="spellEnd"/>
      <w:r>
        <w:t xml:space="preserve"> iz Dubrave, </w:t>
      </w:r>
      <w:proofErr w:type="spellStart"/>
      <w:r>
        <w:t>Zetkana</w:t>
      </w:r>
      <w:proofErr w:type="spellEnd"/>
      <w:r>
        <w:t xml:space="preserve"> 20, OIB 05333382942, koju zastupaju punomoćnici, odvjetnici iz OD </w:t>
      </w:r>
      <w:proofErr w:type="spellStart"/>
      <w:r>
        <w:t>Čogurić</w:t>
      </w:r>
      <w:proofErr w:type="spellEnd"/>
      <w:r>
        <w:t xml:space="preserve"> &amp; partneri, d.o.o. iz Zagreba, Ilica 41a, za otvaranje stečajnog postupka nad dužnikom MEĐUNARODNAZABAVA d.o.o. za ugostiteljstvo i turizam iz Zagreba, Martićeva 71, MBS 080522768, OIB 91189747825, 17. listopada 2018.</w:t>
      </w:r>
    </w:p>
    <w:p w:rsidRDefault="0021483F" w:rsidP="0021483F" w:rsidR="0021483F">
      <w:pPr>
        <w:jc w:val="center"/>
        <w:rPr>
          <w:b/>
        </w:rPr>
      </w:pPr>
      <w:r>
        <w:t>r i j e š i o   j e</w:t>
      </w:r>
    </w:p>
    <w:p w:rsidRDefault="0021483F" w:rsidP="0021483F" w:rsidR="0021483F">
      <w:pPr>
        <w:ind w:firstLine="720"/>
        <w:jc w:val="both"/>
      </w:pPr>
      <w:r>
        <w:t xml:space="preserve">1.Pozivaju se osobe koje imaju pravni interes za provedbom stečajnog postupka nad dužnikom MEĐUNARODNAZABAVA d.o.o. za ugostiteljstvo i turizam iz Zagreba, Martićeva 71, MBS 080522768, OIB 91189747825,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05 540-661-18. </w:t>
      </w:r>
    </w:p>
    <w:p w:rsidRDefault="0021483F" w:rsidP="0021483F" w:rsidR="0021483F">
      <w:pPr>
        <w:ind w:firstLine="720"/>
        <w:jc w:val="both"/>
      </w:pPr>
      <w:r>
        <w:t xml:space="preserve">2.Ako osobe iz točke 1. izreke ovog rješenja ne predujme zatraženi iznos iz točke 1. izreke ovog rješenja u ostavljenom roku, sud će donijeti rješenje o otvaranju i zaključenju stečajnog postupka nad dužnikom MEĐUNARODNAZABAVA d.o.o. za ugostiteljstvo i turizam iz Zagreba, Martićeva 71, MBS 080522768, OIB 91189747825. </w:t>
      </w:r>
    </w:p>
    <w:p w:rsidRDefault="0021483F" w:rsidP="0021483F" w:rsidR="0021483F">
      <w:pPr>
        <w:jc w:val="center"/>
      </w:pPr>
      <w:r>
        <w:t>Obrazloženje</w:t>
      </w:r>
    </w:p>
    <w:p w:rsidRDefault="0021483F" w:rsidP="0021483F" w:rsidR="0021483F">
      <w:pPr>
        <w:ind w:firstLine="720"/>
        <w:jc w:val="both"/>
        <w:rPr>
          <w:szCs w:val="20"/>
        </w:rPr>
      </w:pPr>
      <w:proofErr w:type="spellStart"/>
      <w:r>
        <w:t>Predlagateljica</w:t>
      </w:r>
      <w:proofErr w:type="spellEnd"/>
      <w:r>
        <w:t xml:space="preserve"> Mirjana </w:t>
      </w:r>
      <w:proofErr w:type="spellStart"/>
      <w:r>
        <w:t>Dragija</w:t>
      </w:r>
      <w:proofErr w:type="spellEnd"/>
      <w:r>
        <w:t xml:space="preserve"> iz Dubrave, podnijela je ovom sudu prijedlog za otvaranje stečaja nad dužnikom MEĐUNARODNAZABAVA d.o.o. za ugostiteljstvo i turizam iz Zagreba. U svom prijedlogu </w:t>
      </w:r>
      <w:proofErr w:type="spellStart"/>
      <w:r>
        <w:t>predlagateljica</w:t>
      </w:r>
      <w:proofErr w:type="spellEnd"/>
      <w:r>
        <w:t xml:space="preserve"> ističe da joj ovaj dužnik duguje sveukupno iznos od 215.505,00 kuna, a koji se temelji na presudi Općinskog suda u Velikoj Gorici, Stalna služba u Vrbovcu pod poslovnim brojem 24 </w:t>
      </w:r>
      <w:proofErr w:type="spellStart"/>
      <w:r>
        <w:t>Pr</w:t>
      </w:r>
      <w:proofErr w:type="spellEnd"/>
      <w:r>
        <w:t>-41/15-45 od 15. prosinca 2016. godine. Isto tako u Očevidniku redoslijeda osnova za plaćanje koje vodi FINA dužnik ima evidentirane neizvršene osnove za plaćanje u razdoblju dužem od 120 dana u iznosu od 16.356,81 kuna a koje je trebalo, na temelju valjane osnove za plaćanje, bez daljnjeg pristanka dužnika naplatiti s bilo kojeg od njegovih računa. Kako je time ispunjen razlog za otvaranje stečaja, to se predlaže otvaranje stečaja nad ovim dužnikom.</w:t>
      </w:r>
    </w:p>
    <w:p w:rsidRDefault="0021483F" w:rsidP="0021483F" w:rsidR="0021483F">
      <w:pPr>
        <w:ind w:firstLine="720"/>
        <w:jc w:val="both"/>
      </w:pPr>
      <w:r>
        <w:t xml:space="preserve">Privremeni stečajni upravitelj utvrdio je da dužnik na dan 20.02.2017. godine ima evidentirano više od 120 dana neprekidne blokade na poslovnom računu zbog nepodmirenih obveza za plaćanje u ukupnom iznosu od 16.356,81 kuna, te da je i sada u neprekidnoj blokadi poslovnog računa zbog nepodmirenih obveza. Slijedom toga ispunjen je stečajni razlog nesposobnosti za plaćanje dužnika. Nadalje iz Uvjerenja AUTOKLUBA SIGET od </w:t>
      </w:r>
    </w:p>
    <w:p w:rsidRDefault="0021483F" w:rsidP="0021483F" w:rsidR="0021483F">
      <w:pPr>
        <w:spacing w:after="0"/>
        <w:ind w:firstLine="720"/>
        <w:jc w:val="center"/>
      </w:pPr>
      <w:r>
        <w:lastRenderedPageBreak/>
        <w:t>2</w:t>
      </w:r>
    </w:p>
    <w:p w:rsidRDefault="0021483F" w:rsidP="0021483F" w:rsidR="0021483F">
      <w:pPr>
        <w:ind w:firstLine="720"/>
        <w:jc w:val="right"/>
      </w:pPr>
      <w:r>
        <w:t>Poslovni broj:7 St-661/2018-8</w:t>
      </w:r>
    </w:p>
    <w:p w:rsidRDefault="0021483F" w:rsidP="0021483F" w:rsidR="0021483F">
      <w:pPr>
        <w:jc w:val="both"/>
      </w:pPr>
      <w:r>
        <w:t xml:space="preserve">02.10.2018. godine, proizlazi da dužnik nije vlasnik vozila, dok iz </w:t>
      </w:r>
      <w:proofErr w:type="spellStart"/>
      <w:r>
        <w:t>prokaznog</w:t>
      </w:r>
      <w:proofErr w:type="spellEnd"/>
      <w:r>
        <w:t xml:space="preserve"> popisa kojeg je dostavio zakonski zastupnik dužnika i koji je ovjeren kod javnog bilježnika proizlazi da dužnik nema pokretne, ni nepokretne imovine. Dužnik ne obavlja poslovnu djelatnost i nema zaposlenih što proizlazi iz Potvrde HZMO od 02.10.2018. godine. Obzirom da je utvrđena nesposobnost za plaćanje dužnika, te obzirom da ne postoji imovina za namirenje troškova stečajnog postupka, privremeni stečajni upravitelj predlaže da sud rješenjem pozove osobe koje imaju pravni interes da u određenom roku uplate predujam za namirenje troškova prethodnog i otvorenog stečajnog postupka. </w:t>
      </w:r>
    </w:p>
    <w:p w:rsidRDefault="0021483F" w:rsidP="0021483F" w:rsidR="0021483F">
      <w:pPr>
        <w:ind w:firstLine="720"/>
        <w:jc w:val="both"/>
      </w:pPr>
      <w:r>
        <w:t>Kako iz navedenog izvješća privremenog stečajnog upravitelja od 02.10.2018. godine i priložene dokumentacije, proizlazi da je dužnik nesposoban za plaćanje, da dužnik uopće nema imovine, niti za pokriće troškova stečajnog postupka, a predvidivi troškovi budućeg otvorenog stečajnog postupka iznose 15.000,00 kuna, za razdoblje od 3 mjeseca, a sastoje se od troškova izrade žiga u iznosu od 250,00 kuna, materijalnih troškova u iznosu od 5.000,00 kuna, troškova nagrade stečajnom upravitelju u iznosu od 5.000,00 kuna, troškovi knjigovodstva u iznosu od 3.750,00 kuna i od troškova za poslove banke u iznosu od 1.000,00 kuna, zbog svega toga privremeni stečajni upravitelj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w:t>
      </w:r>
    </w:p>
    <w:p w:rsidRDefault="0021483F" w:rsidP="0021483F" w:rsidR="0021483F">
      <w:pPr>
        <w:spacing w:after="0"/>
        <w:ind w:firstLine="720"/>
        <w:jc w:val="both"/>
      </w:pPr>
      <w:r>
        <w:t xml:space="preserve"> Sud je izvršio uvid u izvješće privremenog stečajnog upravitelja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bookmarkStart w:name="_GoBack" w:id="0"/>
      <w:bookmarkEnd w:id="0"/>
    </w:p>
    <w:p w:rsidRDefault="0021483F" w:rsidP="0021483F" w:rsidR="0021483F">
      <w:pPr>
        <w:ind w:firstLine="720"/>
        <w:jc w:val="center"/>
      </w:pPr>
      <w:r>
        <w:t>Bjelovar 17. listopada 2018.</w:t>
      </w:r>
    </w:p>
    <w:p w:rsidRDefault="0021483F" w:rsidP="0021483F" w:rsidR="0021483F">
      <w:pPr>
        <w:spacing w:after="0"/>
        <w:ind w:firstLine="720"/>
        <w:jc w:val="both"/>
      </w:pPr>
      <w:r>
        <w:tab/>
      </w:r>
      <w:r>
        <w:tab/>
      </w:r>
      <w:r>
        <w:tab/>
      </w:r>
      <w:r>
        <w:tab/>
      </w:r>
      <w:r>
        <w:tab/>
      </w:r>
      <w:r>
        <w:tab/>
      </w:r>
      <w:r>
        <w:tab/>
        <w:t xml:space="preserve">                Sudac</w:t>
      </w:r>
    </w:p>
    <w:p w:rsidRDefault="0021483F" w:rsidP="0021483F" w:rsidR="0021483F">
      <w:pPr>
        <w:spacing w:after="0"/>
        <w:ind w:firstLine="720"/>
        <w:jc w:val="both"/>
      </w:pPr>
      <w:r>
        <w:tab/>
      </w:r>
      <w:r>
        <w:tab/>
      </w:r>
      <w:r>
        <w:tab/>
      </w:r>
      <w:r>
        <w:tab/>
      </w:r>
      <w:r>
        <w:tab/>
      </w:r>
      <w:r>
        <w:tab/>
        <w:t xml:space="preserve">               Tomislav Mrazović,v.r.</w:t>
      </w:r>
    </w:p>
    <w:p w:rsidRDefault="0021483F" w:rsidP="0021483F" w:rsidR="0021483F">
      <w:pPr>
        <w:spacing w:after="0"/>
        <w:ind w:firstLine="720"/>
        <w:jc w:val="both"/>
      </w:pPr>
    </w:p>
    <w:p w:rsidRDefault="0021483F" w:rsidP="0021483F" w:rsidR="0021483F">
      <w:pPr>
        <w:spacing w:after="0"/>
        <w:ind w:firstLine="720"/>
        <w:jc w:val="both"/>
      </w:pPr>
      <w:r>
        <w:t xml:space="preserve">                                                                           Za točnost </w:t>
      </w:r>
      <w:proofErr w:type="spellStart"/>
      <w:r>
        <w:t>otpravka</w:t>
      </w:r>
      <w:proofErr w:type="spellEnd"/>
      <w:r>
        <w:t>-ovlašteni službenik</w:t>
      </w:r>
    </w:p>
    <w:p w:rsidRDefault="0021483F" w:rsidP="0021483F" w:rsidR="0021483F">
      <w:pPr>
        <w:ind w:firstLine="720"/>
        <w:jc w:val="both"/>
      </w:pPr>
      <w:r>
        <w:t xml:space="preserve">                                                                                            Jasmina </w:t>
      </w:r>
      <w:proofErr w:type="spellStart"/>
      <w:r>
        <w:t>Tubić</w:t>
      </w:r>
      <w:proofErr w:type="spellEnd"/>
      <w:r>
        <w:t xml:space="preserve">    </w:t>
      </w:r>
    </w:p>
    <w:p w:rsidRDefault="0021483F" w:rsidP="0021483F" w:rsidR="0021483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21483F" w:rsidP="0021483F" w:rsidR="0021483F">
      <w:pPr>
        <w:pStyle w:val="NormaleSPIS"/>
      </w:pPr>
    </w:p>
    <w:p w:rsidRDefault="0021483F" w:rsidP="00C01D08" w:rsidR="0021483F">
      <w:pPr>
        <w:pStyle w:val="NormaleSPIS"/>
        <w:spacing w:after="0"/>
      </w:pPr>
    </w:p>
    <w:sectPr w:rsidSect="0032366B" w:rsidR="0021483F">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483F"/>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1D08"/>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729"/>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1715593">
      <w:bodyDiv w:val="true"/>
      <w:marLeft w:val="0"/>
      <w:marRight w:val="0"/>
      <w:marTop w:val="0"/>
      <w:marBottom w:val="0"/>
      <w:divBdr>
        <w:top w:space="0" w:sz="0" w:color="auto" w:val="none"/>
        <w:left w:space="0" w:sz="0" w:color="auto" w:val="none"/>
        <w:bottom w:space="0" w:sz="0" w:color="auto" w:val="none"/>
        <w:right w:space="0" w:sz="0" w:color="auto" w:val="none"/>
      </w:divBdr>
    </w:div>
    <w:div w:id="20461312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St-661/2018-8</izvorni_sadrzaj>
    <derivirana_varijabla naziv="DomainObject.Oznaka_1">St-661/2018-8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izvorni_sadrzaj>
    <derivirana_varijabla naziv="DomainObject.Predmet.Broj_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St-661/2018</izvorni_sadrzaj>
    <derivirana_varijabla naziv="DomainObject.Predmet.OznakaBroj_1">St-661/2018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MEĐUNARODNAZABAVA društvo s ograničenom odgovornošću za ugostiteljstvo i turizam</izvorni_sadrzaj>
    <derivirana_varijabla naziv="DomainObject.Predmet.ProtustrankaFormated_1">  MEĐUNARODNAZABAVA društvo s ograničenom odgovornošću za ugostiteljstvo i turizam</derivirana_varijabla>
  </DomainObject.Predmet.ProtustrankaFormated>
  <DomainObject.Predmet.ProtustrankaFormatedOIB>
    <izvorni_sadrzaj>  MEĐUNARODNAZABAVA društvo s ograničenom odgovornošću za ugostiteljstvo i turizam, OIB 91189747825</izvorni_sadrzaj>
    <derivirana_varijabla naziv="DomainObject.Predmet.ProtustrankaFormatedOIB_1">  MEĐUNARODNAZABAVA društvo s ograničenom odgovornošću za ugostiteljstvo i turizam, OIB 91189747825</derivirana_varijabla>
  </DomainObject.Predmet.ProtustrankaFormatedOIB>
  <DomainObject.Predmet.ProtustrankaFormatedWithAdress>
    <izvorni_sadrzaj> MEĐUNARODNAZABAVA društvo s ograničenom odgovornošću za ugostiteljstvo i turizam, Martićeva 71, 10000 Zagreb</izvorni_sadrzaj>
    <derivirana_varijabla naziv="DomainObject.Predmet.ProtustrankaFormatedWithAdress_1"> MEĐUNARODNAZABAVA društvo s ograničenom odgovornošću za ugostiteljstvo i turizam, Martićeva 71, 10000 Zagreb</derivirana_varijabla>
  </DomainObject.Predmet.ProtustrankaFormatedWithAdress>
  <DomainObject.Predmet.ProtustrankaFormatedWithAdressOIB>
    <izvorni_sadrzaj> MEĐUNARODNAZABAVA društvo s ograničenom odgovornošću za ugostiteljstvo i turizam, OIB 91189747825, Martićeva 71, 10000 Zagreb</izvorni_sadrzaj>
    <derivirana_varijabla naziv="DomainObject.Predmet.ProtustrankaFormatedWithAdressOIB_1"> MEĐUNARODNAZABAVA društvo s ograničenom odgovornošću za ugostiteljstvo i turizam, OIB 91189747825, Martićeva 71, 10000 Zagreb</derivirana_varijabla>
  </DomainObject.Predmet.ProtustrankaFormatedWithAdressOIB>
  <DomainObject.Predmet.ProtustrankaWithAdress>
    <izvorni_sadrzaj>MEĐUNARODNAZABAVA društvo s ograničenom odgovornošću za ugostiteljstvo i turizam Martićeva 71, 10000 Zagreb</izvorni_sadrzaj>
    <derivirana_varijabla naziv="DomainObject.Predmet.ProtustrankaWithAdress_1">MEĐUNARODNAZABAVA društvo s ograničenom odgovornošću za ugostiteljstvo i turizam Martićeva 71, 10000 Zagreb</derivirana_varijabla>
  </DomainObject.Predmet.ProtustrankaWithAdress>
  <DomainObject.Predmet.ProtustrankaWithAdressOIB>
    <izvorni_sadrzaj>MEĐUNARODNAZABAVA društvo s ograničenom odgovornošću za ugostiteljstvo i turizam, OIB 91189747825, Martićeva 71, 10000 Zagreb</izvorni_sadrzaj>
    <derivirana_varijabla naziv="DomainObject.Predmet.ProtustrankaWithAdressOIB_1">MEĐUNARODNAZABAVA društvo s ograničenom odgovornošću za ugostiteljstvo i turizam, OIB 91189747825, Martićeva 71, 10000 Zagreb</derivirana_varijabla>
  </DomainObject.Predmet.ProtustrankaWithAdressOIB>
  <DomainObject.Predmet.ProtustrankaNazivFormated>
    <izvorni_sadrzaj>MEĐUNARODNAZABAVA društvo s ograničenom odgovornošću za ugostiteljstvo i turizam</izvorni_sadrzaj>
    <derivirana_varijabla naziv="DomainObject.Predmet.ProtustrankaNazivFormated_1">MEĐUNARODNAZABAVA društvo s ograničenom odgovornošću za ugostiteljstvo i turizam</derivirana_varijabla>
  </DomainObject.Predmet.ProtustrankaNazivFormated>
  <DomainObject.Predmet.ProtustrankaNazivFormatedOIB>
    <izvorni_sadrzaj>MEĐUNARODNAZABAVA društvo s ograničenom odgovornošću za ugostiteljstvo i turizam, OIB 91189747825</izvorni_sadrzaj>
    <derivirana_varijabla naziv="DomainObject.Predmet.ProtustrankaNazivFormatedOIB_1">MEĐUNARODNAZABAVA društvo s ograničenom odgovornošću za ugostiteljstvo i turizam, OIB 91189747825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DRAGIJA zastupanog po punomoćniku ODVJETNIČKO DRUŠTVO ČOGURIĆ &amp; PARTNERI društvo s ograničenom odgovornošću</izvorni_sadrzaj>
    <derivirana_varijabla naziv="DomainObject.Predmet.StrankaFormated_1">  MIRJANA DRAGIJA zastupanog po punomoćniku ODVJETNIČKO DRUŠTVO ČOGURIĆ &amp; PARTNERI društvo s ograničenom odgovornošću</derivirana_varijabla>
  </DomainObject.Predmet.StrankaFormated>
  <DomainObject.Predmet.StrankaFormatedOIB>
    <izvorni_sadrzaj>  MIRJANA DRAGIJA, OIB 05333382942 zastupanog po punomoćniku ODVJETNIČKO DRUŠTVO ČOGURIĆ &amp; PARTNERI društvo s ograničenom odgovornošću</izvorni_sadrzaj>
    <derivirana_varijabla naziv="DomainObject.Predmet.StrankaFormatedOIB_1">  MIRJANA DRAGIJA, OIB 05333382942 zastupanog po punomoćniku ODVJETNIČKO DRUŠTVO ČOGURIĆ &amp; PARTNERI društvo s ograničenom odgovornošću</derivirana_varijabla>
  </DomainObject.Predmet.StrankaFormatedOIB>
  <DomainObject.Predmet.StrankaFormatedWithAdress>
    <izvorni_sadrzaj> MIRJANA DRAGIJA, Dubrava Vrbovečka, Zetkan 20, 10342 Dubrava zastupanog po punomoćniku ODVJETNIČKO DRUŠTVO ČOGURIĆ &amp; PARTNERI društvo s ograničenom odgovornošću</izvorni_sadrzaj>
    <derivirana_varijabla naziv="DomainObject.Predmet.StrankaFormatedWithAdress_1"> MIRJANA DRAGIJA, Dubrava Vrbovečka, Zetkan 20, 10342 Dubrava zastupanog po punomoćniku ODVJETNIČKO DRUŠTVO ČOGURIĆ &amp; PARTNERI društvo s ograničenom odgovornošću</derivirana_varijabla>
  </DomainObject.Predmet.StrankaFormatedWithAdress>
  <DomainObject.Predmet.StrankaFormatedWithAdressOIB>
    <izvorni_sadrzaj> MIRJANA DRAGIJA, OIB 05333382942, Dubrava Vrbovečka, Zetkan 20, 10342 Dubrava zastupanog po punomoćniku ODVJETNIČKO DRUŠTVO ČOGURIĆ &amp; PARTNERI društvo s ograničenom odgovornošću</izvorni_sadrzaj>
    <derivirana_varijabla naziv="DomainObject.Predmet.StrankaFormatedWithAdressOIB_1"> MIRJANA DRAGIJA, OIB 05333382942, Dubrava Vrbovečka, Zetkan 20, 10342 Dubrava zastupanog po punomoćniku ODVJETNIČKO DRUŠTVO ČOGURIĆ &amp; PARTNERI društvo s ograničenom odgovornošću</derivirana_varijabla>
  </DomainObject.Predmet.StrankaFormatedWithAdressOIB>
  <DomainObject.Predmet.StrankaWithAdress>
    <izvorni_sadrzaj>MIRJANA DRAGIJA Dubrava Vrbovečka, Zetkan 20,10342 Dubrava</izvorni_sadrzaj>
    <derivirana_varijabla naziv="DomainObject.Predmet.StrankaWithAdress_1">MIRJANA DRAGIJA Dubrava Vrbovečka, Zetkan 20,10342 Dubrava</derivirana_varijabla>
  </DomainObject.Predmet.StrankaWithAdress>
  <DomainObject.Predmet.StrankaWithAdressOIB>
    <izvorni_sadrzaj>MIRJANA DRAGIJA, OIB 05333382942, Dubrava Vrbovečka, Zetkan 20,10342 Dubrava</izvorni_sadrzaj>
    <derivirana_varijabla naziv="DomainObject.Predmet.StrankaWithAdressOIB_1">MIRJANA DRAGIJA, OIB 05333382942, Dubrava Vrbovečka, Zetkan 20,10342 Dubrava</derivirana_varijabla>
  </DomainObject.Predmet.StrankaWithAdressOIB>
  <DomainObject.Predmet.StrankaNazivFormated>
    <izvorni_sadrzaj>MIRJANA DRAGIJA</izvorni_sadrzaj>
    <derivirana_varijabla naziv="DomainObject.Predmet.StrankaNazivFormated_1">MIRJANA DRAGIJA</derivirana_varijabla>
  </DomainObject.Predmet.StrankaNazivFormated>
  <DomainObject.Predmet.StrankaNazivFormatedOIB>
    <izvorni_sadrzaj>MIRJANA DRAGIJA, OIB 05333382942</izvorni_sadrzaj>
    <derivirana_varijabla naziv="DomainObject.Predmet.StrankaNazivFormatedOIB_1">MIRJANA DRAGIJA, OIB 05333382942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MIRJANA DRAGIJA zastupanog po punomoćniku ODVJETNIČKO DRUŠTVO ČOGURIĆ &amp; PARTNERI društvo s ograničenom odgovornošću</item>
    </izvorni_sadrzaj>
    <derivirana_varijabla naziv="DomainObject.Predmet.StrankaListFormated_1">
      <item>MIRJANA DRAGIJA zastupanog po punomoćniku ODVJETNIČKO DRUŠTVO ČOGURIĆ &amp; PARTNERI društvo s ograničenom odgovornošću</item>
    </derivirana_varijabla>
  </DomainObject.Predmet.StrankaListFormated>
  <DomainObject.Predmet.StrankaListFormatedOIB>
    <izvorni_sadrzaj>
      <item>MIRJANA DRAGIJA, OIB 05333382942 zastupanog po punomoćniku ODVJETNIČKO DRUŠTVO ČOGURIĆ &amp; PARTNERI društvo s ograničenom odgovornošću</item>
    </izvorni_sadrzaj>
    <derivirana_varijabla naziv="DomainObject.Predmet.StrankaListFormatedOIB_1">
      <item>MIRJANA DRAGIJA, OIB 05333382942 zastupanog po punomoćniku ODVJETNIČKO DRUŠTVO ČOGURIĆ &amp; PARTNERI društvo s ograničenom odgovornošću</item>
    </derivirana_varijabla>
  </DomainObject.Predmet.StrankaListFormatedOIB>
  <DomainObject.Predmet.StrankaListFormatedWithAdress>
    <izvorni_sadrzaj>
      <item>MIRJANA DRAGIJA, Dubrava Vrbovečka, Zetkan 20, 10342 Dubrava zastupanog po punomoćniku ODVJETNIČKO DRUŠTVO ČOGURIĆ &amp; PARTNERI društvo s ograničenom odgovornošću</item>
    </izvorni_sadrzaj>
    <derivirana_varijabla naziv="DomainObject.Predmet.StrankaListFormatedWithAdress_1">
      <item>MIRJANA DRAGIJA, Dubrava Vrbovečka, Zetkan 20, 10342 Dubrava zastupanog po punomoćniku ODVJETNIČKO DRUŠTVO ČOGURIĆ &amp; PARTNERI društvo s ograničenom odgovornošću</item>
    </derivirana_varijabla>
  </DomainObject.Predmet.StrankaListFormatedWithAdress>
  <DomainObject.Predmet.StrankaListFormatedWithAdressOIB>
    <izvorni_sadrzaj>
      <item>MIRJANA DRAGIJA, OIB 05333382942, Dubrava Vrbovečka, Zetkan 20, 10342 Dubrava zastupanog po punomoćniku ODVJETNIČKO DRUŠTVO ČOGURIĆ &amp; PARTNERI društvo s ograničenom odgovornošću</item>
    </izvorni_sadrzaj>
    <derivirana_varijabla naziv="DomainObject.Predmet.StrankaListFormatedWithAdressOIB_1">
      <item>MIRJANA DRAGIJA, OIB 05333382942, Dubrava Vrbovečka, Zetkan 20, 10342 Dubrava zastupanog po punomoćniku ODVJETNIČKO DRUŠTVO ČOGURIĆ &amp; PARTNERI društvo s ograničenom odgovornošću</item>
    </derivirana_varijabla>
  </DomainObject.Predmet.StrankaListFormatedWithAdressOIB>
  <DomainObject.Predmet.StrankaListNazivFormated>
    <izvorni_sadrzaj>
      <item>MIRJANA DRAGIJA</item>
    </izvorni_sadrzaj>
    <derivirana_varijabla naziv="DomainObject.Predmet.StrankaListNazivFormated_1">
      <item>MIRJANA DRAGIJA</item>
    </derivirana_varijabla>
  </DomainObject.Predmet.StrankaListNazivFormated>
  <DomainObject.Predmet.StrankaListNazivFormatedOIB>
    <izvorni_sadrzaj>
      <item>MIRJANA DRAGIJA, OIB 05333382942</item>
    </izvorni_sadrzaj>
    <derivirana_varijabla naziv="DomainObject.Predmet.StrankaListNazivFormatedOIB_1">
      <item>MIRJANA DRAGIJA, OIB 05333382942</item>
    </derivirana_varijabla>
  </DomainObject.Predmet.StrankaListNazivFormatedOIB>
  <DomainObject.Predmet.ProtuStrankaListFormated>
    <izvorni_sadrzaj>
      <item>MEĐUNARODNAZABAVA društvo s ograničenom odgovornošću za ugostiteljstvo i turizam</item>
    </izvorni_sadrzaj>
    <derivirana_varijabla naziv="DomainObject.Predmet.ProtuStrankaListFormated_1">
      <item>MEĐUNARODNAZABAVA društvo s ograničenom odgovornošću za ugostiteljstvo i turizam</item>
    </derivirana_varijabla>
  </DomainObject.Predmet.ProtuStrankaListFormated>
  <DomainObject.Predmet.ProtuStrankaListFormatedOIB>
    <izvorni_sadrzaj>
      <item>MEĐUNARODNAZABAVA društvo s ograničenom odgovornošću za ugostiteljstvo i turizam, OIB 91189747825</item>
    </izvorni_sadrzaj>
    <derivirana_varijabla naziv="DomainObject.Predmet.ProtuStrankaListFormatedOIB_1">
      <item>MEĐUNARODNAZABAVA društvo s ograničenom odgovornošću za ugostiteljstvo i turizam, OIB 91189747825</item>
    </derivirana_varijabla>
  </DomainObject.Predmet.ProtuStrankaListFormatedOIB>
  <DomainObject.Predmet.ProtuStrankaListFormatedWithAdress>
    <izvorni_sadrzaj>
      <item>MEĐUNARODNAZABAVA društvo s ograničenom odgovornošću za ugostiteljstvo i turizam, Martićeva 71, 10000 Zagreb</item>
    </izvorni_sadrzaj>
    <derivirana_varijabla naziv="DomainObject.Predmet.ProtuStrankaListFormatedWithAdress_1">
      <item>MEĐUNARODNAZABAVA društvo s ograničenom odgovornošću za ugostiteljstvo i turizam, Martićeva 71, 10000 Zagreb</item>
    </derivirana_varijabla>
  </DomainObject.Predmet.ProtuStrankaListFormatedWithAdress>
  <DomainObject.Predmet.ProtuStrankaListFormatedWithAdressOIB>
    <izvorni_sadrzaj>
      <item>MEĐUNARODNAZABAVA društvo s ograničenom odgovornošću za ugostiteljstvo i turizam, OIB 91189747825, Martićeva 71, 10000 Zagreb</item>
    </izvorni_sadrzaj>
    <derivirana_varijabla naziv="DomainObject.Predmet.ProtuStrankaListFormatedWithAdressOIB_1">
      <item>MEĐUNARODNAZABAVA društvo s ograničenom odgovornošću za ugostiteljstvo i turizam, OIB 91189747825, Martićeva 71, 10000 Zagreb</item>
    </derivirana_varijabla>
  </DomainObject.Predmet.ProtuStrankaListFormatedWithAdressOIB>
  <DomainObject.Predmet.ProtuStrankaListNazivFormated>
    <izvorni_sadrzaj>
      <item>MEĐUNARODNAZABAVA društvo s ograničenom odgovornošću za ugostiteljstvo i turizam</item>
    </izvorni_sadrzaj>
    <derivirana_varijabla naziv="DomainObject.Predmet.ProtuStrankaListNazivFormated_1">
      <item>MEĐUNARODNAZABAVA društvo s ograničenom odgovornošću za ugostiteljstvo i turizam</item>
    </derivirana_varijabla>
  </DomainObject.Predmet.ProtuStrankaListNazivFormated>
  <DomainObject.Predmet.ProtuStrankaListNazivFormatedOIB>
    <izvorni_sadrzaj>
      <item>MEĐUNARODNAZABAVA društvo s ograničenom odgovornošću za ugostiteljstvo i turizam, OIB 91189747825</item>
    </izvorni_sadrzaj>
    <derivirana_varijabla naziv="DomainObject.Predmet.ProtuStrankaListNazivFormatedOIB_1">
      <item>MEĐUNARODNAZABAVA društvo s ograničenom odgovornošću za ugostiteljstvo i turizam, OIB 91189747825</item>
    </derivirana_varijabla>
  </DomainObject.Predmet.ProtuStrankaListNazivFormatedOIB>
  <DomainObject.Predmet.OstaliListFormated>
    <izvorni_sadrzaj>
      <item>Daniel Ivan Svirčević</item>
      <item>Odvjetnik Ivan Kusalić</item>
      <item>ODVJETNIČKO DRUŠTVO ČOGURIĆ &amp; PARTNERI društvo s ograničenom odgovornošću punomoćnik sudionika u postupku MIRJANA DRAGIJA</item>
    </izvorni_sadrzaj>
    <derivirana_varijabla naziv="DomainObject.Predmet.OstaliListFormated_1">
      <item>Daniel Ivan Svirčević</item>
      <item>Odvjetnik Ivan Kusalić</item>
      <item>ODVJETNIČKO DRUŠTVO ČOGURIĆ &amp; PARTNERI društvo s ograničenom odgovornošću punomoćnik sudionika u postupku MIRJANA DRAGIJA</item>
    </derivirana_varijabla>
  </DomainObject.Predmet.OstaliListFormated>
  <DomainObject.Predmet.OstaliListFormatedOIB>
    <izvorni_sadrzaj>
      <item>Daniel Ivan Svirčević, OIB 84557670660</item>
      <item>Odvjetnik Ivan Kusalić, OIB 16109712911</item>
      <item>ODVJETNIČKO DRUŠTVO ČOGURIĆ &amp; PARTNERI društvo s ograničenom odgovornošću, OIB 25849043143 punomoćnik sudionika u postupku MIRJANA DRAGIJA</item>
    </izvorni_sadrzaj>
    <derivirana_varijabla naziv="DomainObject.Predmet.OstaliListFormatedOIB_1">
      <item>Daniel Ivan Svirčević, OIB 84557670660</item>
      <item>Odvjetnik Ivan Kusalić, OIB 16109712911</item>
      <item>ODVJETNIČKO DRUŠTVO ČOGURIĆ &amp; PARTNERI društvo s ograničenom odgovornošću, OIB 25849043143 punomoćnik sudionika u postupku MIRJANA DRAGIJA</item>
    </derivirana_varijabla>
  </DomainObject.Predmet.OstaliListFormatedOIB>
  <DomainObject.Predmet.OstaliListFormatedWithAdress>
    <izvorni_sadrzaj>
      <item>Daniel Ivan Svirčević, Krajiška 2, 10000 Zagreb</item>
      <item>Odvjetnik Ivan Kusalić, Masarykova 22, 10000 Zagreb</item>
      <item>ODVJETNIČKO DRUŠTVO ČOGURIĆ &amp; PARTNERI društvo s ograničenom odgovornošću, Ilica 41a, 10000 Zagreb punomoćnik sudionika u postupku MIRJANA DRAGIJA</item>
    </izvorni_sadrzaj>
    <derivirana_varijabla naziv="DomainObject.Predmet.OstaliListFormatedWithAdress_1">
      <item>Daniel Ivan Svirčević, Krajiška 2, 10000 Zagreb</item>
      <item>Odvjetnik Ivan Kusalić, Masarykova 22, 10000 Zagreb</item>
      <item>ODVJETNIČKO DRUŠTVO ČOGURIĆ &amp; PARTNERI društvo s ograničenom odgovornošću, Ilica 41a, 10000 Zagreb punomoćnik sudionika u postupku MIRJANA DRAGIJA</item>
    </derivirana_varijabla>
  </DomainObject.Predmet.OstaliListFormatedWithAdress>
  <DomainObject.Predmet.OstaliListFormatedWithAdressOIB>
    <izvorni_sadrzaj>
      <item>Daniel Ivan Svirčević, OIB 84557670660, Krajiška 2, 10000 Zagreb</item>
      <item>Odvjetnik Ivan Kusalić, OIB 16109712911, Masarykova 22, 10000 Zagreb</item>
      <item>ODVJETNIČKO DRUŠTVO ČOGURIĆ &amp; PARTNERI društvo s ograničenom odgovornošću, OIB 25849043143, Ilica 41a, 10000 Zagreb punomoćnik sudionika u postupku MIRJANA DRAGIJA</item>
    </izvorni_sadrzaj>
    <derivirana_varijabla naziv="DomainObject.Predmet.OstaliListFormatedWithAdressOIB_1">
      <item>Daniel Ivan Svirčević, OIB 84557670660, Krajiška 2, 10000 Zagreb</item>
      <item>Odvjetnik Ivan Kusalić, OIB 16109712911, Masarykova 22, 10000 Zagreb</item>
      <item>ODVJETNIČKO DRUŠTVO ČOGURIĆ &amp; PARTNERI društvo s ograničenom odgovornošću, OIB 25849043143, Ilica 41a, 10000 Zagreb punomoćnik sudionika u postupku MIRJANA DRAGIJA</item>
    </derivirana_varijabla>
  </DomainObject.Predmet.OstaliListFormatedWithAdressOIB>
  <DomainObject.Predmet.OstaliListNazivFormated>
    <izvorni_sadrzaj>
      <item>Daniel Ivan Svirčević</item>
      <item>Odvjetnik Ivan Kusalić</item>
      <item>ODVJETNIČKO DRUŠTVO ČOGURIĆ &amp; PARTNERI društvo s ograničenom odgovornošću</item>
    </izvorni_sadrzaj>
    <derivirana_varijabla naziv="DomainObject.Predmet.OstaliListNazivFormated_1">
      <item>Daniel Ivan Svirčević</item>
      <item>Odvjetnik Ivan Kusalić</item>
      <item>ODVJETNIČKO DRUŠTVO ČOGURIĆ &amp; PARTNERI društvo s ograničenom odgovornošću</item>
    </derivirana_varijabla>
  </DomainObject.Predmet.OstaliListNazivFormated>
  <DomainObject.Predmet.OstaliListNazivFormatedOIB>
    <izvorni_sadrzaj>
      <item>Daniel Ivan Svirčević, OIB 84557670660</item>
      <item>Odvjetnik Ivan Kusalić, OIB 16109712911</item>
      <item>ODVJETNIČKO DRUŠTVO ČOGURIĆ &amp; PARTNERI društvo s ograničenom odgovornošću, OIB 25849043143</item>
    </izvorni_sadrzaj>
    <derivirana_varijabla naziv="DomainObject.Predmet.OstaliListNazivFormatedOIB_1">
      <item>Daniel Ivan Svirčević, OIB 84557670660</item>
      <item>Odvjetnik Ivan Kusalić, OIB 16109712911</item>
      <item>ODVJETNIČKO DRUŠTVO ČOGURIĆ &amp; PARTNERI društvo s ograničenom odgovornošću, OIB 25849043143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St-661/2018-8</izvorni_sadrzaj>
    <derivirana_varijabla naziv="DomainObject.PoslovniBrojDokumenta_1">St-661/2018-8</derivirana_varijabla>
  </DomainObject.PoslovniBrojDokumenta>
  <DomainObject.Predmet.StrankaIDrugi>
    <izvorni_sadrzaj>MIRJANA DRAGIJA</izvorni_sadrzaj>
    <derivirana_varijabla naziv="DomainObject.Predmet.StrankaIDrugi_1">MIRJANA DRAGIJA</derivirana_varijabla>
  </DomainObject.Predmet.StrankaIDrugi>
  <DomainObject.Predmet.ProtustrankaIDrugi>
    <izvorni_sadrzaj>MEĐUNARODNAZABAVA društvo s ograničenom odgovornošću za ugostiteljstvo i turizam</izvorni_sadrzaj>
    <derivirana_varijabla naziv="DomainObject.Predmet.ProtustrankaIDrugi_1">MEĐUNARODNAZABAVA društvo s ograničenom odgovornošću za ugostiteljstvo i turizam</derivirana_varijabla>
  </DomainObject.Predmet.ProtustrankaIDrugi>
  <DomainObject.Predmet.StrankaIDrugiAdressOIB>
    <izvorni_sadrzaj>MIRJANA DRAGIJA, OIB 05333382942, Dubrava Vrbovečka, Zetkan 20, 10342 Dubrava</izvorni_sadrzaj>
    <derivirana_varijabla naziv="DomainObject.Predmet.StrankaIDrugiAdressOIB_1">MIRJANA DRAGIJA, OIB 05333382942, Dubrava Vrbovečka, Zetkan 20, 10342 Dubrava</derivirana_varijabla>
  </DomainObject.Predmet.StrankaIDrugiAdressOIB>
  <DomainObject.Predmet.ProtustrankaIDrugiAdressOIB>
    <izvorni_sadrzaj>MEĐUNARODNAZABAVA društvo s ograničenom odgovornošću za ugostiteljstvo i turizam, OIB 91189747825, Martićeva 71, 10000 Zagreb</izvorni_sadrzaj>
    <derivirana_varijabla naziv="DomainObject.Predmet.ProtustrankaIDrugiAdressOIB_1">MEĐUNARODNAZABAVA društvo s ograničenom odgovornošću za ugostiteljstvo i turizam, OIB 91189747825, Martićeva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MEĐUNARODNAZABAVA društvo s ograničenom odgovornošću za ugostiteljstvo i turizam</item>
      <item>Daniel Ivan Svirčević</item>
      <item>Odvjetnik Ivan Kusalić</item>
      <item>MIRJANA DRAGIJA</item>
      <item>ODVJETNIČKO DRUŠTVO ČOGURIĆ &amp; PARTNERI društvo s ograničenom odgovornošću</item>
    </izvorni_sadrzaj>
    <derivirana_varijabla naziv="DomainObject.Predmet.SudioniciListNaziv_1">
      <item>MEĐUNARODNAZABAVA društvo s ograničenom odgovornošću za ugostiteljstvo i turizam</item>
      <item>Daniel Ivan Svirčević</item>
      <item>Odvjetnik Ivan Kusalić</item>
      <item>MIRJANA DRAGIJA</item>
      <item>ODVJETNIČKO DRUŠTVO ČOGURIĆ &amp; PARTNERI društvo s ograničenom odgovornošću</item>
    </derivirana_varijabla>
  </DomainObject.Predmet.SudioniciListNaziv>
  <DomainObject.Predmet.SudioniciListAdressOIB>
    <izvorni_sadrzaj>
      <item>MEĐUNARODNAZABAVA društvo s ograničenom odgovornošću za ugostiteljstvo i turizam, OIB 91189747825, Martićeva 71,10000 Zagreb</item>
      <item>Daniel Ivan Svirčević, OIB 84557670660, Krajiška 2,10000 Zagreb</item>
      <item>Odvjetnik Ivan Kusalić, OIB 16109712911, Masarykova 22,10000 Zagreb</item>
      <item>MIRJANA DRAGIJA, OIB 05333382942, Dubrava Vrbovečka, Zetkan 20,10342 Dubrava</item>
      <item>ODVJETNIČKO DRUŠTVO ČOGURIĆ &amp; PARTNERI društvo s ograničenom odgovornošću, OIB 25849043143, Ilica 41a,10000 Zagreb</item>
    </izvorni_sadrzaj>
    <derivirana_varijabla naziv="DomainObject.Predmet.SudioniciListAdressOIB_1">
      <item>MEĐUNARODNAZABAVA društvo s ograničenom odgovornošću za ugostiteljstvo i turizam, OIB 91189747825, Martićeva 71,10000 Zagreb</item>
      <item>Daniel Ivan Svirčević, OIB 84557670660, Krajiška 2,10000 Zagreb</item>
      <item>Odvjetnik Ivan Kusalić, OIB 16109712911, Masarykova 22,10000 Zagreb</item>
      <item>MIRJANA DRAGIJA, OIB 05333382942, Dubrava Vrbovečka, Zetkan 20,10342 Dubrava</item>
      <item>ODVJETNIČKO DRUŠTVO ČOGURIĆ &amp; PARTNERI društvo s ograničenom odgovornošću, OIB 25849043143, Ilica 41a,10000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2E023-118D-420A-BB47-DB5E1C39A4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802</properties:Words>
  <properties:Characters>4541</properties:Characters>
  <properties:Lines>79</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2018-10-17T09:20:00Z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St-661/2018-8 / Odluka - Dopis (odluka_St-661_2018-8.docx)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