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f84b" w14:paraId="934f84b" w:rsidRDefault="00AE649C" w:rsidP="00FA5B5E" w:rsidR="00AE649C" w:rsidRPr="00B76F3C">
      <w:pPr>
        <w:pStyle w:val="Naslov3"/>
        <w15:collapsed w:val="false"/>
      </w:pPr>
    </w:p>
    <w:p w:rsidRDefault="00E02FF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02FF0" w:rsidP="00E02FF0" w:rsidR="00E02FF0">
      <w:pPr>
        <w:ind w:firstLine="708"/>
      </w:pPr>
    </w:p>
    <w:p w:rsidRDefault="00E02FF0" w:rsidP="00E02FF0" w:rsidR="00E02FF0">
      <w:pPr>
        <w:ind w:firstLine="708"/>
      </w:pPr>
    </w:p>
    <w:p w:rsidRDefault="00E02FF0" w:rsidP="00E02FF0" w:rsidR="00E02FF0">
      <w:pPr>
        <w:ind w:firstLine="708"/>
      </w:pPr>
      <w:r>
        <w:t xml:space="preserve">REPUBLIKA HRVATSKA </w:t>
      </w:r>
      <w:r>
        <w:tab/>
      </w:r>
      <w:r>
        <w:tab/>
      </w:r>
      <w:r>
        <w:tab/>
      </w:r>
      <w:r>
        <w:tab/>
        <w:t xml:space="preserve">   Poslovni broj 3. St-572/2016-15</w:t>
      </w:r>
    </w:p>
    <w:p w:rsidRDefault="00E02FF0" w:rsidP="00E02FF0" w:rsidR="00E02FF0">
      <w:pPr>
        <w:ind w:firstLine="708"/>
      </w:pPr>
      <w:r>
        <w:t>TRGOVAČKI SUD U ZADRU</w:t>
      </w:r>
      <w:r>
        <w:tab/>
      </w:r>
    </w:p>
    <w:p w:rsidRDefault="00E02FF0" w:rsidP="00E02FF0" w:rsidR="00E02FF0">
      <w:pPr>
        <w:ind w:firstLine="708"/>
      </w:pPr>
      <w:r>
        <w:t>Zadar, Dr. Franje Tuđmana 35</w:t>
      </w:r>
      <w:r>
        <w:tab/>
      </w:r>
      <w:r>
        <w:tab/>
      </w:r>
      <w:r>
        <w:tab/>
      </w:r>
      <w:r>
        <w:tab/>
      </w:r>
      <w:r>
        <w:tab/>
      </w:r>
    </w:p>
    <w:p w:rsidRDefault="00E02FF0" w:rsidP="00E02FF0" w:rsidR="00E02FF0">
      <w:pPr>
        <w:jc w:val="center"/>
      </w:pPr>
    </w:p>
    <w:p w:rsidRDefault="00E02FF0" w:rsidP="00E02FF0" w:rsidR="00E02FF0">
      <w:pPr>
        <w:jc w:val="center"/>
      </w:pPr>
    </w:p>
    <w:p w:rsidRDefault="00E02FF0" w:rsidP="00E02FF0" w:rsidR="00E02FF0">
      <w:pPr>
        <w:jc w:val="center"/>
      </w:pPr>
      <w:r>
        <w:t xml:space="preserve">R E P U B L I K A  H R V A T S KA </w:t>
      </w:r>
    </w:p>
    <w:p w:rsidRDefault="00E02FF0" w:rsidP="00E02FF0" w:rsidR="00E02FF0"/>
    <w:p w:rsidRDefault="00E02FF0" w:rsidP="00E02FF0" w:rsidR="00E02FF0">
      <w:pPr>
        <w:tabs>
          <w:tab w:pos="4536" w:val="center"/>
          <w:tab w:pos="7695" w:val="left"/>
        </w:tabs>
      </w:pPr>
      <w:r>
        <w:tab/>
        <w:t>R J E Š E N J E</w:t>
      </w:r>
      <w:r>
        <w:tab/>
      </w:r>
    </w:p>
    <w:p w:rsidRDefault="00E02FF0" w:rsidP="00E02FF0" w:rsidR="00E02FF0">
      <w:pPr>
        <w:jc w:val="both"/>
      </w:pPr>
    </w:p>
    <w:p w:rsidRDefault="00E02FF0" w:rsidP="00E02FF0" w:rsidR="00E02FF0">
      <w:pPr>
        <w:ind w:firstLine="705"/>
        <w:jc w:val="both"/>
      </w:pPr>
      <w:r>
        <w:t xml:space="preserve">Trgovački sud u Zadru, OIB: 39670464653, po sutkinji Tini Grgas, odlučujući o prijedlogu vjerovnika Republike Hrvatske za otvaranje stečajnoga postupka nad dužnikom CUBUS LUX USLUGE d.o.o. sa sjedištem u Zadru, Obala kneza Trpimira 33, OIB: 60249442481, 24. svibnja 2016. </w:t>
      </w:r>
    </w:p>
    <w:p w:rsidRDefault="00E02FF0" w:rsidP="00E02FF0" w:rsidR="00E02FF0">
      <w:pPr>
        <w:ind w:firstLine="708"/>
        <w:jc w:val="both"/>
      </w:pPr>
      <w:r>
        <w:t xml:space="preserve"> </w:t>
      </w:r>
    </w:p>
    <w:p w:rsidRDefault="00E02FF0" w:rsidP="00E02FF0" w:rsidR="00E02FF0">
      <w:pPr>
        <w:jc w:val="center"/>
      </w:pPr>
      <w:r>
        <w:t>r i j e š i o  j e</w:t>
      </w:r>
    </w:p>
    <w:p w:rsidRDefault="00E02FF0" w:rsidP="00E02FF0" w:rsidR="00E02FF0"/>
    <w:p w:rsidRDefault="00E02FF0" w:rsidP="00E02FF0" w:rsidR="00E02FF0">
      <w:pPr>
        <w:ind w:firstLine="708"/>
        <w:jc w:val="both"/>
      </w:pPr>
      <w:r>
        <w:t>I. Pozivaju se osobe koje imaju pravni interes za provedbom stečajnoga postupka nad dužnikom CUBUS LUX USLUGE d.o.o. sa sjedištem u Zadru, Obala kneza Trpimira 33, OIB: 60249442481, u roku od 15 dana od isteka osmog dana od dana objave ovog rješenja na mrežnoj stranici e-Oglasna ploča suda, solidarno uplatiti predujam za namirenje troškova prethodnoga i otvorenoga stečajnog postupka u iznosu od 10.000,00 kn na žiro račun ovog suda otvoren kod Hrvatske poštanske banke d.d. broj: IBAN: HR43 2390 0011 3000 0085 7 s pozivom na broj odobrenja 05 221-572-16.</w:t>
      </w:r>
    </w:p>
    <w:p w:rsidRDefault="00E02FF0" w:rsidP="00E02FF0" w:rsidR="00E02FF0">
      <w:pPr>
        <w:ind w:firstLine="705"/>
        <w:jc w:val="both"/>
      </w:pPr>
      <w:r>
        <w:t>II. Ako osobe iz točke I. izreke ovog rješenja ne predujme zatraženi iznos, sud će donijeti rješenje o otvaranju i zaključenju stečajnoga postupka nad uvodno označenim dužnikom.</w:t>
      </w:r>
    </w:p>
    <w:p w:rsidRDefault="00E02FF0" w:rsidP="00E02FF0" w:rsidR="00E02FF0">
      <w:pPr>
        <w:ind w:firstLine="705"/>
        <w:jc w:val="both"/>
      </w:pPr>
      <w:r>
        <w:t xml:space="preserve">III. Ovo rješenje će se objaviti na mrežnoj stranici e-Oglasna ploča suda istog dana kada je doneseno. </w:t>
      </w:r>
    </w:p>
    <w:p w:rsidRDefault="00E02FF0" w:rsidP="00E02FF0" w:rsidR="00E02FF0">
      <w:pPr>
        <w:jc w:val="both"/>
      </w:pPr>
    </w:p>
    <w:p w:rsidRDefault="00E02FF0" w:rsidP="00E02FF0" w:rsidR="00E02FF0">
      <w:pPr>
        <w:jc w:val="center"/>
      </w:pPr>
      <w:r>
        <w:t>Obrazloženje</w:t>
      </w:r>
    </w:p>
    <w:p w:rsidRDefault="00E02FF0" w:rsidP="00E02FF0" w:rsidR="00E02FF0">
      <w:pPr>
        <w:jc w:val="center"/>
      </w:pPr>
    </w:p>
    <w:p w:rsidRDefault="00E02FF0" w:rsidP="00E02FF0" w:rsidR="00E02FF0">
      <w:pPr>
        <w:ind w:firstLine="708"/>
        <w:jc w:val="both"/>
      </w:pPr>
      <w:r>
        <w:t xml:space="preserve">Postupajući po prijedlogu vjerovnika Republike Hrvatske za otvaranje stečajnoga postupka nad uvodno označenim dužnikom, rješenjem ovog suda </w:t>
      </w:r>
      <w:proofErr w:type="spellStart"/>
      <w:r>
        <w:t>posl</w:t>
      </w:r>
      <w:proofErr w:type="spellEnd"/>
      <w:r>
        <w:t xml:space="preserve">. br. St-258/15 od 8. ožujka 2016., obustavljen je skraćeni stečajni postupak nad dužnikom te je po pravomoćnosti istog, rješenjem ovog suda </w:t>
      </w:r>
      <w:proofErr w:type="spellStart"/>
      <w:r>
        <w:t>posl</w:t>
      </w:r>
      <w:proofErr w:type="spellEnd"/>
      <w:r>
        <w:t xml:space="preserve">. br. gornji od 3. svibnja 2016. pokrenut prethodni postupak radi utvrđivanja pretpostavki za otvaranje stečajnoga postupka nad dužnikom.  </w:t>
      </w:r>
    </w:p>
    <w:p w:rsidRDefault="00E02FF0" w:rsidP="00E02FF0" w:rsidR="00E02FF0">
      <w:pPr>
        <w:ind w:firstLine="708"/>
        <w:jc w:val="both"/>
      </w:pPr>
      <w:r>
        <w:t>Na ročištu radi očitovanja o prijedlogu i ročištu radi utvrđivanja pretpostavki za otvaranje stečajnog postupka nad dužnikom od 17. svibnja 2016., Milan Kotur kao osoba ovlaštena za zastupanje dužnika po zakonu, naveo je da dužnik ima neizvršene dospjele osnove za plaćanje u iznosu od oko 290.000,00 kn, da nije vlasnik imovine, da nema potraživanja prema trećim osobama te da ima otvoren račun kod Hypo-Alpe-</w:t>
      </w:r>
      <w:proofErr w:type="spellStart"/>
      <w:r>
        <w:t>Adria</w:t>
      </w:r>
      <w:proofErr w:type="spellEnd"/>
      <w:r>
        <w:t xml:space="preserve">-Bank d.d. koji je u blokadi još od 2012. kada je dužnik prestao s poslovanjem.  </w:t>
      </w:r>
    </w:p>
    <w:p w:rsidRDefault="00E02FF0" w:rsidP="00E02FF0" w:rsidR="00E02FF0">
      <w:pPr>
        <w:ind w:firstLine="708"/>
        <w:jc w:val="both"/>
      </w:pPr>
      <w:r>
        <w:t>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prethodna i otvorenoga stečajnog postupka te da će u protivnom donijeti rješenje o otvaranju i zaključenju stečajnoga postupka.</w:t>
      </w:r>
    </w:p>
    <w:p w:rsidRDefault="00E02FF0" w:rsidP="00E02FF0" w:rsidR="00E02FF0">
      <w:pPr>
        <w:ind w:firstLine="708"/>
        <w:jc w:val="both"/>
      </w:pPr>
      <w:r>
        <w:t>Radi osiguranja novčanih sredstava potrebnih za namirenje troškova stečajnog postupka u smislu odredbe čl. 132. st. 1. SZ-a, a budući iz navoda osobe ovlaštene za zastupanje dužnika po zakonu i prijedloga vjerovnika Republike Hrvatske za otvaranje stečajnog postupka nad dužnikom proizlazi da dužnik nema imovinu iz koje bi se mogli namiriti troškovi stečajnoga postupka, ovaj sud je iste procijenio na iznos od 10.000,00 kn od čega se iznos od 3.000,00 kuna odnosi na nagradu privremenog stečajnog upravitelja, daljnji iznos od 5.000,00 kuna na nagradu stečajnog upravitelja, a preostali iznos od 2.000,00 kuna na troškove izrade pečata, računovodstvenih usluga, uredskog materijala, poštanskih usluga,  otvaranja žiro računa te sređivanja knjigovodstvene i arhivske građe stečajnog dužnika.</w:t>
      </w:r>
    </w:p>
    <w:p w:rsidRDefault="00E02FF0" w:rsidP="00E02FF0" w:rsidR="00E02FF0">
      <w:pPr>
        <w:ind w:firstLine="708"/>
        <w:jc w:val="both"/>
      </w:pPr>
      <w:r>
        <w:t xml:space="preserve">Slijedom navedenog, a temeljem odredbe čl. 132. st. 1., 2. i 3. SZ-a, osobe koje imaju pravni interes za provedbu stečajnoga postupka nad dužnikom trebalo je pozvati na uplatu navedenog predujma za namirenje troškova istog zbog čega je donesena odluka kao u izreci rješenja. </w:t>
      </w:r>
    </w:p>
    <w:p w:rsidRDefault="00E02FF0" w:rsidP="00E02FF0" w:rsidR="00E02FF0">
      <w:pPr>
        <w:ind w:firstLine="708"/>
        <w:jc w:val="both"/>
      </w:pPr>
    </w:p>
    <w:p w:rsidRDefault="00E02FF0" w:rsidP="00E02FF0" w:rsidR="00E02FF0">
      <w:pPr>
        <w:jc w:val="center"/>
      </w:pPr>
    </w:p>
    <w:p w:rsidRDefault="00E02FF0" w:rsidP="00E02FF0" w:rsidR="00E02FF0">
      <w:pPr>
        <w:jc w:val="center"/>
      </w:pPr>
      <w:r>
        <w:t>U Zadru 24. svibnja 2016.</w:t>
      </w:r>
    </w:p>
    <w:p w:rsidRDefault="00E02FF0" w:rsidP="00E02FF0" w:rsidR="00E02FF0">
      <w:pPr>
        <w:ind w:firstLine="708"/>
        <w:jc w:val="both"/>
      </w:pPr>
    </w:p>
    <w:p w:rsidRDefault="00E02FF0" w:rsidP="00E02FF0" w:rsidR="00E02FF0">
      <w:pPr>
        <w:jc w:val="right"/>
      </w:pPr>
    </w:p>
    <w:p w:rsidRDefault="00E02FF0" w:rsidP="00E02FF0" w:rsidR="00E02FF0">
      <w:pPr>
        <w:jc w:val="right"/>
      </w:pPr>
      <w:r>
        <w:t>Sutkinja:</w:t>
      </w:r>
    </w:p>
    <w:p w:rsidRDefault="00E02FF0" w:rsidP="00E02FF0" w:rsidR="00E02FF0">
      <w:pPr>
        <w:jc w:val="right"/>
      </w:pPr>
      <w:r>
        <w:t>Tina Grgas</w:t>
      </w:r>
    </w:p>
    <w:p w:rsidRDefault="00E02FF0" w:rsidP="00E02FF0" w:rsidR="00E02FF0">
      <w:pPr>
        <w:jc w:val="right"/>
      </w:pPr>
    </w:p>
    <w:p w:rsidRDefault="00E02FF0" w:rsidP="00E02FF0" w:rsidR="00E02FF0">
      <w:pPr>
        <w:jc w:val="right"/>
      </w:pPr>
    </w:p>
    <w:p w:rsidRDefault="00E02FF0" w:rsidP="00E02FF0" w:rsidR="00E02FF0">
      <w:r>
        <w:tab/>
        <w:t xml:space="preserve">UPUTA O PRAVNOM LIJEKU: </w:t>
      </w:r>
    </w:p>
    <w:p w:rsidRDefault="00E02FF0" w:rsidP="00E02FF0" w:rsidR="00E02FF0">
      <w:pPr>
        <w:ind w:firstLine="708"/>
        <w:jc w:val="both"/>
      </w:pPr>
      <w: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E02FF0" w:rsidP="00E02FF0" w:rsidR="00E02FF0"/>
    <w:p w:rsidRDefault="00E02FF0" w:rsidP="00E02FF0" w:rsidR="00E02FF0">
      <w:pPr>
        <w:ind w:firstLine="708"/>
      </w:pPr>
      <w:r>
        <w:t xml:space="preserve">Dostaviti: </w:t>
      </w:r>
    </w:p>
    <w:p w:rsidRDefault="00E02FF0" w:rsidP="00E02FF0" w:rsidR="00E02FF0">
      <w:pPr>
        <w:ind w:firstLine="708"/>
      </w:pPr>
      <w:r>
        <w:t>- Svim sudionicima putem e-Oglasne ploče suda</w:t>
      </w:r>
    </w:p>
    <w:p w:rsidRDefault="00E02FF0" w:rsidP="00E02FF0" w:rsidR="00E02FF0">
      <w:pPr>
        <w:ind w:firstLine="708"/>
      </w:pPr>
      <w:r>
        <w:t xml:space="preserve">- Računovodstvu suda  </w:t>
      </w:r>
    </w:p>
    <w:p w:rsidRDefault="00E02FF0" w:rsidP="00E02FF0" w:rsidR="00E02FF0">
      <w:pPr>
        <w:ind w:firstLine="708"/>
      </w:pPr>
    </w:p>
    <w:p w:rsidRDefault="00E02FF0" w:rsidP="00E02FF0" w:rsidR="00E02FF0"/>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2FF0"/>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64267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St-572/2016-9</izvorni_sadrzaj>
    <derivirana_varijabla naziv="DomainObject.Oznaka_1">St-572/2016-9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izvorni_sadrzaj>
    <derivirana_varijabla naziv="DomainObject.Predmet.Broj_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St-572/2016</izvorni_sadrzaj>
    <derivirana_varijabla naziv="DomainObject.Predmet.OznakaBroj_1">St-572/2016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Cubus Lux Usluge društvo s ograničenom odgovornošću za trgovinu i usluge</izvorni_sadrzaj>
    <derivirana_varijabla naziv="DomainObject.Predmet.ProtustrankaFormated_1">  Cubus Lux Usluge društvo s ograničenom odgovornošću za trgovinu i usluge</derivirana_varijabla>
  </DomainObject.Predmet.ProtustrankaFormated>
  <DomainObject.Predmet.ProtustrankaFormatedOIB>
    <izvorni_sadrzaj>  Cubus Lux Usluge društvo s ograničenom odgovornošću za trgovinu i usluge, OIB 60249442481</izvorni_sadrzaj>
    <derivirana_varijabla naziv="DomainObject.Predmet.ProtustrankaFormatedOIB_1">  Cubus Lux Usluge društvo s ograničenom odgovornošću za trgovinu i usluge, OIB 60249442481</derivirana_varijabla>
  </DomainObject.Predmet.ProtustrankaFormatedOIB>
  <DomainObject.Predmet.ProtustrankaFormatedWithAdress>
    <izvorni_sadrzaj> Cubus Lux Usluge društvo s ograničenom odgovornošću za trgovinu i usluge, Obala Kneza Trpimira 33, 23000 Zadar</izvorni_sadrzaj>
    <derivirana_varijabla naziv="DomainObject.Predmet.ProtustrankaFormatedWithAdress_1"> Cubus Lux Usluge društvo s ograničenom odgovornošću za trgovinu i usluge, Obala Kneza Trpimira 33, 23000 Zadar</derivirana_varijabla>
  </DomainObject.Predmet.ProtustrankaFormatedWithAdress>
  <DomainObject.Predmet.ProtustrankaFormatedWithAdressOIB>
    <izvorni_sadrzaj> Cubus Lux Usluge društvo s ograničenom odgovornošću za trgovinu i usluge, OIB 60249442481, Obala Kneza Trpimira 33, 23000 Zadar</izvorni_sadrzaj>
    <derivirana_varijabla naziv="DomainObject.Predmet.ProtustrankaFormatedWithAdressOIB_1"> Cubus Lux Usluge društvo s ograničenom odgovornošću za trgovinu i usluge, OIB 60249442481, Obala Kneza Trpimira 33, 23000 Zadar</derivirana_varijabla>
  </DomainObject.Predmet.ProtustrankaFormatedWithAdressOIB>
  <DomainObject.Predmet.ProtustrankaWithAdress>
    <izvorni_sadrzaj>Cubus Lux Usluge društvo s ograničenom odgovornošću za trgovinu i usluge Obala Kneza Trpimira 33, 23000 Zadar</izvorni_sadrzaj>
    <derivirana_varijabla naziv="DomainObject.Predmet.ProtustrankaWithAdress_1">Cubus Lux Usluge društvo s ograničenom odgovornošću za trgovinu i usluge Obala Kneza Trpimira 33, 23000 Zadar</derivirana_varijabla>
  </DomainObject.Predmet.ProtustrankaWithAdress>
  <DomainObject.Predmet.ProtustrankaWithAdressOIB>
    <izvorni_sadrzaj>Cubus Lux Usluge društvo s ograničenom odgovornošću za trgovinu i usluge, OIB 60249442481, Obala Kneza Trpimira 33, 23000 Zadar</izvorni_sadrzaj>
    <derivirana_varijabla naziv="DomainObject.Predmet.ProtustrankaWithAdressOIB_1">Cubus Lux Usluge društvo s ograničenom odgovornošću za trgovinu i usluge, OIB 60249442481, Obala Kneza Trpimira 33, 23000 Zadar</derivirana_varijabla>
  </DomainObject.Predmet.ProtustrankaWithAdressOIB>
  <DomainObject.Predmet.ProtustrankaNazivFormated>
    <izvorni_sadrzaj>Cubus Lux Usluge društvo s ograničenom odgovornošću za trgovinu i usluge</izvorni_sadrzaj>
    <derivirana_varijabla naziv="DomainObject.Predmet.ProtustrankaNazivFormated_1">Cubus Lux Usluge društvo s ograničenom odgovornošću za trgovinu i usluge</derivirana_varijabla>
  </DomainObject.Predmet.ProtustrankaNazivFormated>
  <DomainObject.Predmet.ProtustrankaNazivFormatedOIB>
    <izvorni_sadrzaj>Cubus Lux Usluge društvo s ograničenom odgovornošću za trgovinu i usluge, OIB 60249442481</izvorni_sadrzaj>
    <derivirana_varijabla naziv="DomainObject.Predmet.ProtustrankaNazivFormatedOIB_1">Cubus Lux Usluge društvo s ograničenom odgovornošću za trgovinu i usluge, OIB 60249442481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Cubus Lux Usluge društvo s ograničenom odgovornošću za trgovinu i usluge</item>
    </izvorni_sadrzaj>
    <derivirana_varijabla naziv="DomainObject.Predmet.ProtuStrankaListFormated_1">
      <item>Cubus Lux Usluge društvo s ograničenom odgovornošću za trgovinu i usluge</item>
    </derivirana_varijabla>
  </DomainObject.Predmet.ProtuStrankaListFormated>
  <DomainObject.Predmet.ProtuStrankaListFormatedOIB>
    <izvorni_sadrzaj>
      <item>Cubus Lux Usluge društvo s ograničenom odgovornošću za trgovinu i usluge, OIB 60249442481</item>
    </izvorni_sadrzaj>
    <derivirana_varijabla naziv="DomainObject.Predmet.ProtuStrankaListFormatedOIB_1">
      <item>Cubus Lux Usluge društvo s ograničenom odgovornošću za trgovinu i usluge, OIB 60249442481</item>
    </derivirana_varijabla>
  </DomainObject.Predmet.ProtuStrankaListFormatedOIB>
  <DomainObject.Predmet.ProtuStrankaListFormatedWithAdress>
    <izvorni_sadrzaj>
      <item>Cubus Lux Usluge društvo s ograničenom odgovornošću za trgovinu i usluge, Obala Kneza Trpimira 33, 23000 Zadar</item>
    </izvorni_sadrzaj>
    <derivirana_varijabla naziv="DomainObject.Predmet.ProtuStrankaListFormatedWithAdress_1">
      <item>Cubus Lux Usluge društvo s ograničenom odgovornošću za trgovinu i usluge, Obala Kneza Trpimira 33, 23000 Zadar</item>
    </derivirana_varijabla>
  </DomainObject.Predmet.ProtuStrankaListFormatedWithAdress>
  <DomainObject.Predmet.ProtuStrankaListFormatedWithAdressOIB>
    <izvorni_sadrzaj>
      <item>Cubus Lux Usluge društvo s ograničenom odgovornošću za trgovinu i usluge, OIB 60249442481, Obala Kneza Trpimira 33, 23000 Zadar</item>
    </izvorni_sadrzaj>
    <derivirana_varijabla naziv="DomainObject.Predmet.ProtuStrankaListFormatedWithAdressOIB_1">
      <item>Cubus Lux Usluge društvo s ograničenom odgovornošću za trgovinu i usluge, OIB 60249442481, Obala Kneza Trpimira 33, 23000 Zadar</item>
    </derivirana_varijabla>
  </DomainObject.Predmet.ProtuStrankaListFormatedWithAdressOIB>
  <DomainObject.Predmet.ProtuStrankaListNazivFormated>
    <izvorni_sadrzaj>
      <item>Cubus Lux Usluge društvo s ograničenom odgovornošću za trgovinu i usluge</item>
    </izvorni_sadrzaj>
    <derivirana_varijabla naziv="DomainObject.Predmet.ProtuStrankaListNazivFormated_1">
      <item>Cubus Lux Usluge društvo s ograničenom odgovornošću za trgovinu i usluge</item>
    </derivirana_varijabla>
  </DomainObject.Predmet.ProtuStrankaListNazivFormated>
  <DomainObject.Predmet.ProtuStrankaListNazivFormatedOIB>
    <izvorni_sadrzaj>
      <item>Cubus Lux Usluge društvo s ograničenom odgovornošću za trgovinu i usluge, OIB 60249442481</item>
    </izvorni_sadrzaj>
    <derivirana_varijabla naziv="DomainObject.Predmet.ProtuStrankaListNazivFormatedOIB_1">
      <item>Cubus Lux Usluge društvo s ograničenom odgovornošću za trgovinu i usluge, OIB 60249442481</item>
    </derivirana_varijabla>
  </DomainObject.Predmet.ProtuStrankaListNazivFormatedOIB>
  <DomainObject.Predmet.OstaliListFormated>
    <izvorni_sadrzaj>
      <item>Milan Kotur</item>
    </izvorni_sadrzaj>
    <derivirana_varijabla naziv="DomainObject.Predmet.OstaliListFormated_1">
      <item>Milan Kotur</item>
    </derivirana_varijabla>
  </DomainObject.Predmet.OstaliListFormated>
  <DomainObject.Predmet.OstaliListFormatedOIB>
    <izvorni_sadrzaj>
      <item>Milan Kotur, OIB 82564837435</item>
    </izvorni_sadrzaj>
    <derivirana_varijabla naziv="DomainObject.Predmet.OstaliListFormatedOIB_1">
      <item>Milan Kotur, OIB 82564837435</item>
    </derivirana_varijabla>
  </DomainObject.Predmet.OstaliListFormatedOIB>
  <DomainObject.Predmet.OstaliListFormatedWithAdress>
    <izvorni_sadrzaj>
      <item>Milan Kotur, Ulica X 11, 23248 Ražanac</item>
    </izvorni_sadrzaj>
    <derivirana_varijabla naziv="DomainObject.Predmet.OstaliListFormatedWithAdress_1">
      <item>Milan Kotur, Ulica X 11, 23248 Ražanac</item>
    </derivirana_varijabla>
  </DomainObject.Predmet.OstaliListFormatedWithAdress>
  <DomainObject.Predmet.OstaliListFormatedWithAdressOIB>
    <izvorni_sadrzaj>
      <item>Milan Kotur, OIB 82564837435, Ulica X 11, 23248 Ražanac</item>
    </izvorni_sadrzaj>
    <derivirana_varijabla naziv="DomainObject.Predmet.OstaliListFormatedWithAdressOIB_1">
      <item>Milan Kotur, OIB 82564837435, Ulica X 11, 23248 Ražanac</item>
    </derivirana_varijabla>
  </DomainObject.Predmet.OstaliListFormatedWithAdressOIB>
  <DomainObject.Predmet.OstaliListNazivFormated>
    <izvorni_sadrzaj>
      <item>Milan Kotur</item>
    </izvorni_sadrzaj>
    <derivirana_varijabla naziv="DomainObject.Predmet.OstaliListNazivFormated_1">
      <item>Milan Kotur</item>
    </derivirana_varijabla>
  </DomainObject.Predmet.OstaliListNazivFormated>
  <DomainObject.Predmet.OstaliListNazivFormatedOIB>
    <izvorni_sadrzaj>
      <item>Milan Kotur, OIB 82564837435</item>
    </izvorni_sadrzaj>
    <derivirana_varijabla naziv="DomainObject.Predmet.OstaliListNazivFormatedOIB_1">
      <item>Milan Kotur, OIB 82564837435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St-572/2016-9</izvorni_sadrzaj>
    <derivirana_varijabla naziv="DomainObject.PoslovniBrojDokumenta_1">St-572/2016-9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Cubus Lux Usluge društvo s ograničenom odgovornošću za trgovinu i usluge</izvorni_sadrzaj>
    <derivirana_varijabla naziv="DomainObject.Predmet.ProtustrankaIDrugi_1">Cubus Lux Usluge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Cubus Lux Usluge društvo s ograničenom odgovornošću za trgovinu i usluge, OIB 60249442481, Obala Kneza Trpimira 33, 23000 Zadar</izvorni_sadrzaj>
    <derivirana_varijabla naziv="DomainObject.Predmet.ProtustrankaIDrugiAdressOIB_1">Cubus Lux Usluge društvo s ograničenom odgovornošću za trgovinu i usluge, OIB 60249442481, Obala Kneza Trpimira 33,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Cubus Lux Usluge društvo s ograničenom odgovornošću za trgovinu i usluge</item>
      <item>FINA</item>
      <item>Milan Kotur</item>
    </izvorni_sadrzaj>
    <derivirana_varijabla naziv="DomainObject.Predmet.SudioniciListNaziv_1">
      <item>Cubus Lux Usluge društvo s ograničenom odgovornošću za trgovinu i usluge</item>
      <item>FINA</item>
      <item>Milan Kotur</item>
    </derivirana_varijabla>
  </DomainObject.Predmet.SudioniciListNaziv>
  <DomainObject.Predmet.SudioniciListAdressOIB>
    <izvorni_sadrzaj>
      <item>Cubus Lux Usluge društvo s ograničenom odgovornošću za trgovinu i usluge, OIB 60249442481, Obala Kneza Trpimira 33,23000 Zadar</item>
      <item>FINA, OIB 85821130368</item>
      <item>Milan Kotur, OIB 82564837435, Ulica X 11,23248 Ražanac</item>
    </izvorni_sadrzaj>
    <derivirana_varijabla naziv="DomainObject.Predmet.SudioniciListAdressOIB_1">
      <item>Cubus Lux Usluge društvo s ograničenom odgovornošću za trgovinu i usluge, OIB 60249442481, Obala Kneza Trpimira 33,23000 Zadar</item>
      <item>FINA, OIB 85821130368</item>
      <item>Milan Kotur, OIB 82564837435, Ulica X 11,23248 Ražanac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D54412-0D6C-4548-826E-F7AED85CC4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668</properties:Words>
  <properties:Characters>3579</properties:Characters>
  <properties:Lines>89</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2016-05-24T12:02:00Z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St-572/2016-9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