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c9dbf" w14:paraId="a3c9dbf" w:rsidRDefault="00FC1EDB" w:rsidP="00FC1EDB" w:rsidR="00B419CB" w:rsidRPr="00E7227C">
      <w:pPr>
        <w:tabs>
          <w:tab w:pos="2295" w:val="left"/>
        </w:tabs>
        <w:ind w:left="284"/>
        <w15:collapsed w:val="false"/>
        <w:rPr>
          <w:b/>
        </w:rPr>
      </w:pPr>
      <w:bookmarkStart w:name="_GoBack" w:id="0"/>
      <w:bookmarkEnd w:id="0"/>
      <w:r w:rsidRPr="00E7227C">
        <w:rPr>
          <w:b/>
        </w:rPr>
        <w:tab/>
      </w:r>
      <w:r w:rsidR="00B419CB" w:rsidRPr="00E7227C">
        <w:rPr>
          <w:b/>
        </w:rPr>
        <w:tab/>
      </w:r>
      <w:r w:rsidR="00B419CB" w:rsidRPr="00E7227C">
        <w:rPr>
          <w:b/>
        </w:rPr>
        <w:tab/>
      </w:r>
      <w:r w:rsidR="00B419CB" w:rsidRPr="00E7227C">
        <w:rPr>
          <w:b/>
        </w:rPr>
        <w:tab/>
      </w:r>
      <w:r w:rsidR="00B419CB" w:rsidRPr="00E7227C">
        <w:rPr>
          <w:b/>
        </w:rPr>
        <w:tab/>
      </w:r>
      <w:r w:rsidR="00E920AB" w:rsidRPr="00E7227C">
        <w:rPr>
          <w:b/>
        </w:rPr>
        <w:tab/>
      </w:r>
    </w:p>
    <w:p w:rsidRDefault="008415F5" w:rsidP="00800ABF" w:rsidR="008415F5" w:rsidRPr="00E7227C">
      <w:pPr>
        <w:jc w:val="center"/>
      </w:pPr>
      <w:r w:rsidRPr="00E7227C">
        <w:t>R E P U B L I K A    H R V A T S K A</w:t>
      </w:r>
    </w:p>
    <w:p w:rsidRDefault="00B419CB" w:rsidP="008415F5" w:rsidR="00B419CB" w:rsidRPr="00E7227C">
      <w:pPr>
        <w:jc w:val="center"/>
        <w:rPr>
          <w:b/>
        </w:rPr>
      </w:pPr>
    </w:p>
    <w:p w:rsidRDefault="008F4849" w:rsidP="008415F5" w:rsidR="00B419CB" w:rsidRPr="00E7227C">
      <w:pPr>
        <w:jc w:val="center"/>
      </w:pPr>
      <w:r w:rsidRPr="00E7227C">
        <w:t>Z A K L J U Č A K</w:t>
      </w:r>
    </w:p>
    <w:p w:rsidRDefault="00B419CB" w:rsidP="008415F5" w:rsidR="00B419CB" w:rsidRPr="00E7227C">
      <w:pPr>
        <w:jc w:val="center"/>
      </w:pPr>
      <w:r w:rsidRPr="00E7227C">
        <w:t xml:space="preserve"> </w:t>
      </w:r>
    </w:p>
    <w:p w:rsidRDefault="00B61F93" w:rsidP="00F73F2B" w:rsidR="00B61F93" w:rsidRPr="00E7227C">
      <w:pPr>
        <w:ind w:firstLine="709"/>
        <w:jc w:val="both"/>
      </w:pPr>
      <w:r w:rsidRPr="00E7227C">
        <w:t>Trgovački sud u Zagrebu po sucu pojedincu</w:t>
      </w:r>
      <w:r w:rsidRPr="00E7227C">
        <w:rPr>
          <w:b/>
        </w:rPr>
        <w:t xml:space="preserve"> </w:t>
      </w:r>
      <w:r w:rsidRPr="00E7227C">
        <w:t xml:space="preserve">Nevenki Siladi Rstić u stečajnom postupku otvorenim nad </w:t>
      </w:r>
      <w:r w:rsidR="00E7227C" w:rsidRPr="00E7227C">
        <w:t>nad imovinom dužnika pojedinca, KADRI ALI vl. obrta UGOSTITELJSKI OBRT "SREBRNJAK", OIB: 73770946771, Zagreb, Domjanićeva 3</w:t>
      </w:r>
      <w:r w:rsidR="00B36B17" w:rsidRPr="00E7227C">
        <w:t xml:space="preserve">, dana </w:t>
      </w:r>
      <w:r w:rsidR="00283965">
        <w:t>18</w:t>
      </w:r>
      <w:r w:rsidRPr="00E7227C">
        <w:t xml:space="preserve">. </w:t>
      </w:r>
      <w:r w:rsidR="00283965">
        <w:t>listopada</w:t>
      </w:r>
      <w:r w:rsidRPr="00E7227C">
        <w:t xml:space="preserve"> 201</w:t>
      </w:r>
      <w:r w:rsidR="00B36B17" w:rsidRPr="00E7227C">
        <w:t>6. godine</w:t>
      </w:r>
    </w:p>
    <w:p w:rsidRDefault="00F73F2B" w:rsidP="008415F5" w:rsidR="00A806E8" w:rsidRPr="00E7227C">
      <w:pPr>
        <w:jc w:val="center"/>
      </w:pPr>
      <w:r>
        <w:t>z a k</w:t>
      </w:r>
      <w:r w:rsidR="004270F7" w:rsidRPr="00E7227C">
        <w:t xml:space="preserve"> l j u č i o</w:t>
      </w:r>
      <w:r>
        <w:t xml:space="preserve">    </w:t>
      </w:r>
      <w:r w:rsidR="00DA1DB6" w:rsidRPr="00E7227C">
        <w:t>j e</w:t>
      </w:r>
    </w:p>
    <w:p w:rsidRDefault="00963B6E" w:rsidP="00963B6E" w:rsidR="00963B6E" w:rsidRPr="00E7227C">
      <w:pPr>
        <w:jc w:val="both"/>
      </w:pPr>
    </w:p>
    <w:p w:rsidRDefault="00B16F77" w:rsidP="00E7227C" w:rsidR="00E7227C" w:rsidRPr="00E7227C">
      <w:pPr>
        <w:pStyle w:val="Tijeloteksta"/>
        <w:numPr>
          <w:ilvl w:val="0"/>
          <w:numId w:val="44"/>
        </w:numPr>
        <w:ind w:hanging="709" w:left="709"/>
        <w:jc w:val="both"/>
        <w:outlineLvl w:val="0"/>
        <w:rPr>
          <w:rFonts w:cs="Times New Roman" w:hAnsi="Times New Roman" w:ascii="Times New Roman"/>
          <w:sz w:val="24"/>
        </w:rPr>
      </w:pPr>
      <w:r w:rsidRPr="00E7227C">
        <w:rPr>
          <w:rFonts w:cs="Times New Roman" w:hAnsi="Times New Roman" w:ascii="Times New Roman"/>
          <w:sz w:val="24"/>
        </w:rPr>
        <w:t xml:space="preserve">U stečajnom postupku koji se vodi nad </w:t>
      </w:r>
      <w:r w:rsidR="00E7227C" w:rsidRPr="00E7227C">
        <w:rPr>
          <w:rFonts w:cs="Times New Roman" w:hAnsi="Times New Roman" w:ascii="Times New Roman"/>
          <w:sz w:val="24"/>
        </w:rPr>
        <w:t>nad imovinom dužnika pojedinca, KADRI ALI vl. obrta UGOSTITELJSKI OBRT "SREBRNJAK", OIB: 73770946771, Zagreb, Domjanićeva 3</w:t>
      </w:r>
      <w:r w:rsidR="00152575" w:rsidRPr="00E7227C">
        <w:rPr>
          <w:rFonts w:cs="Times New Roman" w:hAnsi="Times New Roman" w:ascii="Times New Roman"/>
          <w:sz w:val="24"/>
        </w:rPr>
        <w:t xml:space="preserve">, </w:t>
      </w:r>
      <w:r w:rsidRPr="00E7227C">
        <w:rPr>
          <w:rFonts w:cs="Times New Roman" w:hAnsi="Times New Roman" w:ascii="Times New Roman"/>
          <w:sz w:val="24"/>
        </w:rPr>
        <w:t>o</w:t>
      </w:r>
      <w:r w:rsidR="006D4DB7" w:rsidRPr="00E7227C">
        <w:rPr>
          <w:rFonts w:cs="Times New Roman" w:hAnsi="Times New Roman" w:ascii="Times New Roman"/>
          <w:sz w:val="24"/>
        </w:rPr>
        <w:t xml:space="preserve">dređuje se </w:t>
      </w:r>
      <w:r w:rsidR="00283965">
        <w:rPr>
          <w:rFonts w:cs="Times New Roman" w:hAnsi="Times New Roman" w:ascii="Times New Roman"/>
          <w:b/>
          <w:sz w:val="24"/>
          <w:u w:val="single"/>
        </w:rPr>
        <w:t>drugo</w:t>
      </w:r>
      <w:r w:rsidR="009E0375" w:rsidRPr="00E7227C">
        <w:rPr>
          <w:rFonts w:cs="Times New Roman" w:hAnsi="Times New Roman" w:ascii="Times New Roman"/>
          <w:b/>
          <w:sz w:val="24"/>
          <w:u w:val="single"/>
        </w:rPr>
        <w:t xml:space="preserve"> </w:t>
      </w:r>
      <w:r w:rsidRPr="00E7227C">
        <w:rPr>
          <w:rFonts w:cs="Times New Roman" w:hAnsi="Times New Roman" w:ascii="Times New Roman"/>
          <w:b/>
          <w:sz w:val="24"/>
          <w:u w:val="single"/>
        </w:rPr>
        <w:t>ročište za javnu dražbu</w:t>
      </w:r>
      <w:r w:rsidRPr="00E7227C">
        <w:rPr>
          <w:rFonts w:cs="Times New Roman" w:hAnsi="Times New Roman" w:ascii="Times New Roman"/>
          <w:sz w:val="24"/>
        </w:rPr>
        <w:t xml:space="preserve"> radi prodaje </w:t>
      </w:r>
      <w:r w:rsidR="00ED1AB8" w:rsidRPr="00E7227C">
        <w:rPr>
          <w:rFonts w:cs="Times New Roman" w:hAnsi="Times New Roman" w:ascii="Times New Roman"/>
          <w:sz w:val="24"/>
        </w:rPr>
        <w:t>nekretnine</w:t>
      </w:r>
      <w:r w:rsidR="006D4DB7" w:rsidRPr="00E7227C">
        <w:rPr>
          <w:rFonts w:cs="Times New Roman" w:hAnsi="Times New Roman" w:ascii="Times New Roman"/>
          <w:sz w:val="24"/>
        </w:rPr>
        <w:t xml:space="preserve"> u vlasništvu stečajnog</w:t>
      </w:r>
      <w:r w:rsidR="00947AC0" w:rsidRPr="00E7227C">
        <w:rPr>
          <w:rFonts w:cs="Times New Roman" w:hAnsi="Times New Roman" w:ascii="Times New Roman"/>
          <w:sz w:val="24"/>
        </w:rPr>
        <w:t xml:space="preserve"> </w:t>
      </w:r>
      <w:r w:rsidR="00841210" w:rsidRPr="00E7227C">
        <w:rPr>
          <w:rFonts w:cs="Times New Roman" w:hAnsi="Times New Roman" w:ascii="Times New Roman"/>
          <w:sz w:val="24"/>
        </w:rPr>
        <w:t>d</w:t>
      </w:r>
      <w:r w:rsidR="00494A48" w:rsidRPr="00E7227C">
        <w:rPr>
          <w:rFonts w:cs="Times New Roman" w:hAnsi="Times New Roman" w:ascii="Times New Roman"/>
          <w:sz w:val="24"/>
        </w:rPr>
        <w:t>užnika</w:t>
      </w:r>
      <w:r w:rsidR="008841B3" w:rsidRPr="00E7227C">
        <w:rPr>
          <w:rFonts w:cs="Times New Roman" w:hAnsi="Times New Roman" w:ascii="Times New Roman"/>
          <w:sz w:val="24"/>
        </w:rPr>
        <w:t>,</w:t>
      </w:r>
      <w:r w:rsidR="00597E7B" w:rsidRPr="00E7227C">
        <w:rPr>
          <w:rFonts w:cs="Times New Roman" w:hAnsi="Times New Roman" w:ascii="Times New Roman"/>
          <w:sz w:val="24"/>
        </w:rPr>
        <w:t xml:space="preserve"> </w:t>
      </w:r>
      <w:r w:rsidR="00F73F2B">
        <w:rPr>
          <w:rFonts w:cs="Times New Roman" w:hAnsi="Times New Roman" w:ascii="Times New Roman"/>
          <w:sz w:val="24"/>
        </w:rPr>
        <w:t xml:space="preserve">uz odgovarajuću primjenu </w:t>
      </w:r>
      <w:r w:rsidR="006D4DB7" w:rsidRPr="00E7227C">
        <w:rPr>
          <w:rFonts w:cs="Times New Roman" w:hAnsi="Times New Roman" w:ascii="Times New Roman"/>
          <w:sz w:val="24"/>
        </w:rPr>
        <w:t xml:space="preserve">pravila </w:t>
      </w:r>
      <w:r w:rsidR="00E92A0B" w:rsidRPr="00E7227C">
        <w:rPr>
          <w:rFonts w:cs="Times New Roman" w:hAnsi="Times New Roman" w:ascii="Times New Roman"/>
          <w:sz w:val="24"/>
        </w:rPr>
        <w:t>o ovrsi na nekretninama</w:t>
      </w:r>
      <w:r w:rsidR="00ED1AB8" w:rsidRPr="00E7227C">
        <w:rPr>
          <w:rFonts w:cs="Times New Roman" w:hAnsi="Times New Roman" w:ascii="Times New Roman"/>
          <w:sz w:val="24"/>
        </w:rPr>
        <w:t xml:space="preserve"> i to</w:t>
      </w:r>
      <w:r w:rsidR="0041532D" w:rsidRPr="00E7227C">
        <w:rPr>
          <w:rFonts w:cs="Times New Roman" w:hAnsi="Times New Roman" w:ascii="Times New Roman"/>
          <w:sz w:val="24"/>
        </w:rPr>
        <w:t xml:space="preserve"> upisanih u </w:t>
      </w:r>
      <w:r w:rsidR="00E218E7" w:rsidRPr="00E7227C">
        <w:rPr>
          <w:rFonts w:cs="Times New Roman" w:hAnsi="Times New Roman" w:ascii="Times New Roman"/>
          <w:sz w:val="24"/>
        </w:rPr>
        <w:t xml:space="preserve">upisanih u zemljišnim knjigama </w:t>
      </w:r>
      <w:r w:rsidR="00E7227C" w:rsidRPr="00E7227C">
        <w:rPr>
          <w:rFonts w:cs="Times New Roman" w:hAnsi="Times New Roman" w:ascii="Times New Roman"/>
          <w:sz w:val="24"/>
        </w:rPr>
        <w:t xml:space="preserve">Općinskog građanskog suda u Zagrebu, u zk. ul. 2827 (E7 na T2) k.o. Grad Zagreb, nekretnina koja se sastoji od dvosobnog stana u prizemlju, površine 54.48 čm, u nacrtu označeno smeđom bojom, kao posebnog dijela kuće popisni broj 3806 u Domjanićevoj ulici broj 17, upisanoj kao zk. tijelo AII, sagrađene na kč. br. 2447 DVORIŠTE I VRT U DOMJANIĆEVOJ ULICI 17, površine 165.1 čhv ili 594 </w:t>
      </w:r>
      <w:r w:rsidR="00E7227C" w:rsidRPr="00E7227C">
        <w:rPr>
          <w:rFonts w:cs="Times New Roman" w:hAnsi="Times New Roman" w:ascii="Times New Roman"/>
          <w:sz w:val="24"/>
          <w:vertAlign w:val="superscript"/>
        </w:rPr>
        <w:t xml:space="preserve">m2 </w:t>
      </w:r>
      <w:r w:rsidR="00E7227C" w:rsidRPr="00E7227C">
        <w:rPr>
          <w:rFonts w:cs="Times New Roman" w:hAnsi="Times New Roman" w:ascii="Times New Roman"/>
          <w:sz w:val="24"/>
        </w:rPr>
        <w:t>upisanoj kao zk. tijelo AI.</w:t>
      </w:r>
    </w:p>
    <w:p w:rsidRDefault="00963B6E" w:rsidP="00963B6E" w:rsidR="00963B6E" w:rsidRPr="00E7227C">
      <w:pPr>
        <w:ind w:firstLine="709"/>
        <w:jc w:val="both"/>
      </w:pPr>
    </w:p>
    <w:p w:rsidRDefault="00E7227C" w:rsidP="00E7227C" w:rsidR="00E7227C">
      <w:pPr>
        <w:pStyle w:val="Tijeloteksta"/>
        <w:ind w:left="709"/>
        <w:jc w:val="both"/>
        <w:outlineLvl w:val="0"/>
        <w:rPr>
          <w:rFonts w:cs="Times New Roman" w:hAnsi="Times New Roman" w:ascii="Times New Roman"/>
          <w:sz w:val="24"/>
        </w:rPr>
      </w:pPr>
      <w:r w:rsidRPr="00E7227C">
        <w:rPr>
          <w:rFonts w:cs="Times New Roman" w:hAnsi="Times New Roman" w:ascii="Times New Roman"/>
          <w:sz w:val="24"/>
        </w:rPr>
        <w:t>Na navedenoj nekretnini, u teretovnici je upisano:</w:t>
      </w:r>
    </w:p>
    <w:p w:rsidRDefault="00E7227C" w:rsidP="00E7227C" w:rsidR="00E7227C" w:rsidRPr="00E7227C">
      <w:pPr>
        <w:pStyle w:val="Tijeloteksta"/>
        <w:ind w:left="709"/>
        <w:jc w:val="both"/>
        <w:outlineLvl w:val="0"/>
        <w:rPr>
          <w:rFonts w:cs="Times New Roman" w:hAnsi="Times New Roman" w:ascii="Times New Roman"/>
          <w:sz w:val="24"/>
        </w:rPr>
      </w:pPr>
    </w:p>
    <w:p w:rsidRDefault="00E7227C" w:rsidP="00E7227C" w:rsidR="00E7227C" w:rsidRPr="00E7227C">
      <w:pPr>
        <w:pStyle w:val="Tijeloteksta"/>
        <w:numPr>
          <w:ilvl w:val="0"/>
          <w:numId w:val="45"/>
        </w:numPr>
        <w:jc w:val="both"/>
        <w:outlineLvl w:val="0"/>
        <w:rPr>
          <w:rFonts w:cs="Times New Roman" w:hAnsi="Times New Roman" w:ascii="Times New Roman"/>
          <w:sz w:val="24"/>
        </w:rPr>
      </w:pPr>
      <w:r w:rsidRPr="00E7227C">
        <w:rPr>
          <w:rFonts w:cs="Times New Roman" w:hAnsi="Times New Roman" w:ascii="Times New Roman"/>
          <w:sz w:val="24"/>
        </w:rPr>
        <w:t xml:space="preserve">Zaprimljeno 01.12.2011. broj Z-59015/11, Temeljem rješenja o osiguranju Općinskog građanskog suda u Zagrebu posl. br. Ovr-1941/11-4 od 27. rujna 2012. uknjižuje se založno pravo radi osiguranja novčane tražbine predlagatelja osiguranja u iznosu od 256.723,24 kn, sa zakonskom zateznom kamatom po stopi određenoj za svako polugodište uvećanjem eskontne stope Hravstke narodne banke koja je vrijedila zadnjeg dana polugodišta, koje je prethodilo tekućem polugodištu za pet postotnih poena tekućom na iznos glavnice od 245.283,56 kn počevši od 20. travnja 2011. pa do isplate te radi osiguranja troška ovog postupka u iznosu od 2.500,00 kn sa zakonskom zateznom kamatom po navedenoj stopi tekućom od 27. rujna 2012. pa do isplate, za korist </w:t>
      </w:r>
      <w:r w:rsidRPr="00E7227C">
        <w:rPr>
          <w:rFonts w:cs="Times New Roman" w:hAnsi="Times New Roman" w:ascii="Times New Roman"/>
          <w:b/>
          <w:sz w:val="24"/>
        </w:rPr>
        <w:t>REPUBLIKE HRVATSKE, OIB: 52634238587</w:t>
      </w:r>
    </w:p>
    <w:p w:rsidRDefault="00B36B17" w:rsidP="00B36B17" w:rsidR="00B36B17" w:rsidRPr="00E7227C"/>
    <w:p w:rsidRDefault="00FC1EDB" w:rsidP="00E7227C" w:rsidR="00B36B17" w:rsidRPr="00E7227C">
      <w:pPr>
        <w:pStyle w:val="Odlomakpopisa"/>
        <w:numPr>
          <w:ilvl w:val="0"/>
          <w:numId w:val="44"/>
        </w:numPr>
        <w:ind w:left="709"/>
      </w:pPr>
      <w:r w:rsidRPr="00E7227C">
        <w:t xml:space="preserve">Utvrđena </w:t>
      </w:r>
      <w:r w:rsidR="00B36B17" w:rsidRPr="00E7227C">
        <w:t>vrijednost nekretnine iz to</w:t>
      </w:r>
      <w:r w:rsidR="00E7227C">
        <w:t>č</w:t>
      </w:r>
      <w:r w:rsidR="00B36B17" w:rsidRPr="00E7227C">
        <w:t>ke I</w:t>
      </w:r>
      <w:r w:rsidRPr="00E7227C">
        <w:t>) ovog zaključka iznosi</w:t>
      </w:r>
      <w:r w:rsidR="00B36B17" w:rsidRPr="00E7227C">
        <w:t>:</w:t>
      </w:r>
    </w:p>
    <w:p w:rsidRDefault="00B36B17" w:rsidP="00B36B17" w:rsidR="00B36B17" w:rsidRPr="00E7227C">
      <w:pPr>
        <w:pStyle w:val="Odlomakpopisa"/>
        <w:ind w:left="1080"/>
        <w:rPr>
          <w:b/>
          <w:i/>
        </w:rPr>
      </w:pPr>
    </w:p>
    <w:p w:rsidRDefault="00E7227C" w:rsidP="00E7227C" w:rsidR="00E7227C" w:rsidRPr="00E33DE6">
      <w:pPr>
        <w:ind w:hanging="2552" w:left="2552"/>
        <w:jc w:val="center"/>
        <w:rPr>
          <w:i/>
        </w:rPr>
      </w:pPr>
      <w:r w:rsidRPr="00E33DE6">
        <w:rPr>
          <w:b/>
          <w:i/>
        </w:rPr>
        <w:t xml:space="preserve">iznosi </w:t>
      </w:r>
      <w:r>
        <w:rPr>
          <w:b/>
          <w:i/>
        </w:rPr>
        <w:t>723.000,00</w:t>
      </w:r>
      <w:r w:rsidRPr="00A006EC">
        <w:rPr>
          <w:b/>
          <w:i/>
        </w:rPr>
        <w:t xml:space="preserve"> kuna</w:t>
      </w:r>
      <w:r w:rsidRPr="00E33DE6">
        <w:rPr>
          <w:b/>
          <w:i/>
        </w:rPr>
        <w:t xml:space="preserve"> (slovima: </w:t>
      </w:r>
      <w:r>
        <w:rPr>
          <w:b/>
          <w:i/>
        </w:rPr>
        <w:t>sedamsto dvadeset i tri tisuće kuna)</w:t>
      </w:r>
    </w:p>
    <w:p w:rsidRDefault="00BB53D2" w:rsidP="00B36B17" w:rsidR="000E63CD" w:rsidRPr="00E7227C">
      <w:pPr>
        <w:ind w:right="-144"/>
      </w:pPr>
      <w:r w:rsidRPr="00E7227C">
        <w:rPr>
          <w:b/>
          <w:i/>
        </w:rPr>
        <w:t xml:space="preserve"> </w:t>
      </w:r>
    </w:p>
    <w:p w:rsidRDefault="00DA1DB6" w:rsidP="00E7227C" w:rsidR="00DA1DB6" w:rsidRPr="00E7227C">
      <w:pPr>
        <w:pStyle w:val="Odlomakpopisa"/>
        <w:numPr>
          <w:ilvl w:val="0"/>
          <w:numId w:val="44"/>
        </w:numPr>
        <w:ind w:hanging="709" w:left="709"/>
        <w:jc w:val="both"/>
        <w:rPr>
          <w:u w:val="single"/>
        </w:rPr>
      </w:pPr>
      <w:r w:rsidRPr="00E7227C">
        <w:rPr>
          <w:u w:val="single"/>
        </w:rPr>
        <w:lastRenderedPageBreak/>
        <w:t>NAČIN PRODAJE:</w:t>
      </w:r>
    </w:p>
    <w:p w:rsidRDefault="00FB5ACB" w:rsidP="008415F5" w:rsidR="00FB5ACB" w:rsidRPr="00E7227C">
      <w:pPr>
        <w:ind w:firstLine="360"/>
        <w:jc w:val="both"/>
      </w:pPr>
    </w:p>
    <w:p w:rsidRDefault="00DA1DB6" w:rsidP="00963B6E" w:rsidR="00DA1DB6" w:rsidRPr="00E7227C">
      <w:pPr>
        <w:ind w:firstLine="709" w:left="709"/>
        <w:jc w:val="both"/>
      </w:pPr>
      <w:r w:rsidRPr="00E7227C">
        <w:t>Nekretnine iz točke I</w:t>
      </w:r>
      <w:r w:rsidR="00FB5ACB" w:rsidRPr="00E7227C">
        <w:t>)</w:t>
      </w:r>
      <w:r w:rsidRPr="00E7227C">
        <w:t xml:space="preserve"> ovog rješenja prodavat će se u stečajnom postupku usmenom javnom dražbom.</w:t>
      </w:r>
    </w:p>
    <w:p w:rsidRDefault="00BB53D2" w:rsidP="00963B6E" w:rsidR="00BB53D2" w:rsidRPr="00E7227C">
      <w:pPr>
        <w:ind w:left="709"/>
        <w:jc w:val="both"/>
      </w:pPr>
    </w:p>
    <w:p w:rsidRDefault="00283965" w:rsidP="00963B6E" w:rsidR="008A16A9">
      <w:pPr>
        <w:ind w:firstLine="709" w:left="709"/>
        <w:jc w:val="both"/>
      </w:pPr>
      <w:r>
        <w:t>Drugo</w:t>
      </w:r>
      <w:r w:rsidR="00DA1DB6" w:rsidRPr="00E7227C">
        <w:t xml:space="preserve"> ročište za javnu dražbu održat će se u zgradi Trgovačkog suda u Zagrebu,</w:t>
      </w:r>
      <w:r w:rsidR="00B36B17" w:rsidRPr="00E7227C">
        <w:t xml:space="preserve"> soba broj 94/II</w:t>
      </w:r>
      <w:r w:rsidR="00DA1DB6" w:rsidRPr="00E7227C">
        <w:t xml:space="preserve">, dana </w:t>
      </w:r>
    </w:p>
    <w:p w:rsidRDefault="00283965" w:rsidP="00963B6E" w:rsidR="00283965" w:rsidRPr="00E7227C">
      <w:pPr>
        <w:ind w:firstLine="709" w:left="709"/>
        <w:jc w:val="both"/>
      </w:pPr>
    </w:p>
    <w:p w:rsidRDefault="00283965" w:rsidP="00EB669B" w:rsidR="00963B6E" w:rsidRPr="00E7227C">
      <w:pPr>
        <w:jc w:val="center"/>
      </w:pPr>
      <w:r>
        <w:rPr>
          <w:b/>
          <w:u w:val="single"/>
        </w:rPr>
        <w:t>18</w:t>
      </w:r>
      <w:r w:rsidR="007D3A28" w:rsidRPr="00E66FF9">
        <w:rPr>
          <w:b/>
          <w:u w:val="single"/>
        </w:rPr>
        <w:t xml:space="preserve">. </w:t>
      </w:r>
      <w:r>
        <w:rPr>
          <w:b/>
          <w:u w:val="single"/>
        </w:rPr>
        <w:t>siječnja</w:t>
      </w:r>
      <w:r w:rsidR="00FC1EDB" w:rsidRPr="00E66FF9">
        <w:rPr>
          <w:b/>
          <w:u w:val="single"/>
        </w:rPr>
        <w:t xml:space="preserve"> </w:t>
      </w:r>
      <w:r w:rsidR="008A16A9" w:rsidRPr="00E66FF9">
        <w:rPr>
          <w:b/>
          <w:u w:val="single"/>
        </w:rPr>
        <w:t>201</w:t>
      </w:r>
      <w:r>
        <w:rPr>
          <w:b/>
          <w:u w:val="single"/>
        </w:rPr>
        <w:t>7</w:t>
      </w:r>
      <w:r w:rsidR="007D3A28" w:rsidRPr="00E66FF9">
        <w:rPr>
          <w:b/>
          <w:u w:val="single"/>
        </w:rPr>
        <w:t xml:space="preserve">. godine u </w:t>
      </w:r>
      <w:r>
        <w:rPr>
          <w:b/>
          <w:u w:val="single"/>
        </w:rPr>
        <w:t>09</w:t>
      </w:r>
      <w:r w:rsidR="008A16A9" w:rsidRPr="00E66FF9">
        <w:rPr>
          <w:b/>
          <w:u w:val="single"/>
        </w:rPr>
        <w:t>,30</w:t>
      </w:r>
      <w:r w:rsidR="007D3A28" w:rsidRPr="00E66FF9">
        <w:rPr>
          <w:b/>
          <w:u w:val="single"/>
        </w:rPr>
        <w:t xml:space="preserve"> sati.</w:t>
      </w:r>
    </w:p>
    <w:p w:rsidRDefault="00963B6E" w:rsidP="00963B6E" w:rsidR="00963B6E" w:rsidRPr="00E7227C">
      <w:pPr>
        <w:ind w:firstLine="709" w:left="709"/>
        <w:jc w:val="both"/>
      </w:pPr>
    </w:p>
    <w:p w:rsidRDefault="00DA1DB6" w:rsidP="00963B6E" w:rsidR="00DA1DB6" w:rsidRPr="00E7227C">
      <w:pPr>
        <w:ind w:firstLine="709" w:left="709"/>
        <w:jc w:val="both"/>
      </w:pPr>
      <w:r w:rsidRPr="00E7227C">
        <w:t>Ročište će se održati i ako na njemu sudjeluje samo jedan ponuditelj.</w:t>
      </w:r>
    </w:p>
    <w:p w:rsidRDefault="007D3A28" w:rsidP="008415F5" w:rsidR="007D3A28" w:rsidRPr="00E7227C">
      <w:pPr>
        <w:ind w:firstLine="708"/>
        <w:jc w:val="both"/>
      </w:pPr>
    </w:p>
    <w:p w:rsidRDefault="00391F73" w:rsidP="00E7227C" w:rsidR="000E63CD" w:rsidRPr="00E7227C">
      <w:pPr>
        <w:pStyle w:val="Odlomakpopisa"/>
        <w:numPr>
          <w:ilvl w:val="0"/>
          <w:numId w:val="44"/>
        </w:numPr>
        <w:ind w:left="709"/>
        <w:jc w:val="both"/>
      </w:pPr>
      <w:r w:rsidRPr="00E7227C">
        <w:t xml:space="preserve">Ovaj zaključak o prodaji objavit će se na </w:t>
      </w:r>
      <w:r w:rsidR="00B36B17" w:rsidRPr="00E7227C">
        <w:t>mrežno</w:t>
      </w:r>
      <w:r w:rsidR="008A16A9" w:rsidRPr="00E7227C">
        <w:t>j stranici e-Oglasna ploča Trgo</w:t>
      </w:r>
      <w:r w:rsidR="00B36B17" w:rsidRPr="00E7227C">
        <w:t>v</w:t>
      </w:r>
      <w:r w:rsidR="008A16A9" w:rsidRPr="00E7227C">
        <w:t>a</w:t>
      </w:r>
      <w:r w:rsidR="00B36B17" w:rsidRPr="00E7227C">
        <w:t>čkog suda u Zagrebu, na web stranici Visokog trgovačkog suda Republike Hrvatske</w:t>
      </w:r>
      <w:r w:rsidR="00ED2100" w:rsidRPr="00E7227C">
        <w:t>,</w:t>
      </w:r>
      <w:r w:rsidR="00B36B17" w:rsidRPr="00E7227C">
        <w:t xml:space="preserve"> te</w:t>
      </w:r>
      <w:r w:rsidR="00ED2100" w:rsidRPr="00E7227C">
        <w:t xml:space="preserve"> u očevidniku nekretnin</w:t>
      </w:r>
      <w:r w:rsidRPr="00E7227C">
        <w:t xml:space="preserve">a </w:t>
      </w:r>
      <w:r w:rsidR="003252B5" w:rsidRPr="00E7227C">
        <w:t>FINA-e</w:t>
      </w:r>
      <w:r w:rsidR="008A16A9" w:rsidRPr="00E7227C">
        <w:t xml:space="preserve"> i u očevidniku nekretnina Hrvatske gospodarske komore, </w:t>
      </w:r>
      <w:r w:rsidRPr="00E7227C">
        <w:t>a razlučni vjerovnik može ga objavi</w:t>
      </w:r>
      <w:r w:rsidR="000E63CD" w:rsidRPr="00E7227C">
        <w:t>ti i u jednom od javnih glasila.</w:t>
      </w:r>
    </w:p>
    <w:p w:rsidRDefault="00963B6E" w:rsidP="00963B6E" w:rsidR="00963B6E" w:rsidRPr="00E7227C">
      <w:pPr>
        <w:pStyle w:val="Odlomakpopisa"/>
        <w:ind w:left="709"/>
        <w:jc w:val="both"/>
      </w:pPr>
    </w:p>
    <w:p w:rsidRDefault="00391F73" w:rsidP="00963B6E" w:rsidR="007D3A28" w:rsidRPr="00E7227C">
      <w:pPr>
        <w:pStyle w:val="Odlomakpopisa"/>
        <w:ind w:firstLine="709" w:left="709"/>
        <w:jc w:val="both"/>
      </w:pPr>
      <w:r w:rsidRPr="00E7227C">
        <w:t>Rok od objave zaključka o prodaji nekretnina na oglasnoj ploči ovog suda do prodaje iznosi 15 dana.</w:t>
      </w:r>
    </w:p>
    <w:p w:rsidRDefault="000E63CD" w:rsidP="000E63CD" w:rsidR="000E63CD" w:rsidRPr="00E7227C">
      <w:pPr>
        <w:jc w:val="both"/>
      </w:pPr>
    </w:p>
    <w:p w:rsidRDefault="00391F73" w:rsidP="00E7227C" w:rsidR="00391F73" w:rsidRPr="00E7227C">
      <w:pPr>
        <w:pStyle w:val="Odlomakpopisa"/>
        <w:numPr>
          <w:ilvl w:val="0"/>
          <w:numId w:val="44"/>
        </w:numPr>
        <w:ind w:hanging="709" w:left="709"/>
        <w:jc w:val="both"/>
        <w:rPr>
          <w:u w:val="single"/>
        </w:rPr>
      </w:pPr>
      <w:r w:rsidRPr="00E7227C">
        <w:rPr>
          <w:u w:val="single"/>
        </w:rPr>
        <w:t>UVJETI PRODAJE:</w:t>
      </w:r>
    </w:p>
    <w:p w:rsidRDefault="00391F73" w:rsidP="008415F5" w:rsidR="00391F73" w:rsidRPr="00E7227C">
      <w:pPr>
        <w:ind w:firstLine="708"/>
        <w:jc w:val="both"/>
      </w:pPr>
    </w:p>
    <w:p w:rsidRDefault="00391F73" w:rsidP="00963B6E" w:rsidR="00FB5ACB" w:rsidRPr="00E7227C">
      <w:pPr>
        <w:numPr>
          <w:ilvl w:val="0"/>
          <w:numId w:val="27"/>
        </w:numPr>
        <w:ind w:hanging="426" w:left="426"/>
        <w:jc w:val="both"/>
      </w:pPr>
      <w:r w:rsidRPr="00E7227C">
        <w:t>Prodaju se nekretnine navedene u točci I</w:t>
      </w:r>
      <w:r w:rsidR="003E4C90" w:rsidRPr="00E7227C">
        <w:t>)</w:t>
      </w:r>
      <w:r w:rsidRPr="00E7227C">
        <w:t xml:space="preserve"> ovog zaključka.</w:t>
      </w:r>
    </w:p>
    <w:p w:rsidRDefault="000E63CD" w:rsidP="00963B6E" w:rsidR="000E63CD" w:rsidRPr="00E7227C">
      <w:pPr>
        <w:ind w:hanging="426" w:left="426"/>
        <w:jc w:val="both"/>
      </w:pPr>
    </w:p>
    <w:p w:rsidRDefault="00391F73" w:rsidP="00963B6E" w:rsidR="00FB5ACB" w:rsidRPr="00E7227C">
      <w:pPr>
        <w:numPr>
          <w:ilvl w:val="0"/>
          <w:numId w:val="27"/>
        </w:numPr>
        <w:ind w:hanging="426" w:left="426"/>
        <w:jc w:val="both"/>
      </w:pPr>
      <w:r w:rsidRPr="00E7227C">
        <w:t>Vrijednost nekretnina utvrđena je u iznosu</w:t>
      </w:r>
      <w:r w:rsidR="00165B0A" w:rsidRPr="00E7227C">
        <w:t xml:space="preserve"> </w:t>
      </w:r>
      <w:r w:rsidRPr="00E7227C">
        <w:t>ka</w:t>
      </w:r>
      <w:r w:rsidR="00ED2100" w:rsidRPr="00E7227C">
        <w:t>o pod točkom II</w:t>
      </w:r>
      <w:r w:rsidR="003E4C90" w:rsidRPr="00E7227C">
        <w:t>)</w:t>
      </w:r>
      <w:r w:rsidR="00ED2100" w:rsidRPr="00E7227C">
        <w:t xml:space="preserve"> ovog rješenja.</w:t>
      </w:r>
    </w:p>
    <w:p w:rsidRDefault="000E63CD" w:rsidP="00963B6E" w:rsidR="000E63CD" w:rsidRPr="00E7227C">
      <w:pPr>
        <w:ind w:hanging="426" w:left="426"/>
        <w:jc w:val="both"/>
      </w:pPr>
    </w:p>
    <w:p w:rsidRDefault="00FC1EDB" w:rsidP="00963B6E" w:rsidR="00FB5ACB" w:rsidRPr="00E7227C">
      <w:pPr>
        <w:numPr>
          <w:ilvl w:val="0"/>
          <w:numId w:val="27"/>
        </w:numPr>
        <w:ind w:hanging="426" w:left="426"/>
        <w:jc w:val="both"/>
      </w:pPr>
      <w:r w:rsidRPr="00E7227C">
        <w:t>Nekretnina</w:t>
      </w:r>
      <w:r w:rsidR="00391F73" w:rsidRPr="00E7227C">
        <w:t xml:space="preserve"> iz točke I</w:t>
      </w:r>
      <w:r w:rsidR="003E4C90" w:rsidRPr="00E7227C">
        <w:t>)</w:t>
      </w:r>
      <w:r w:rsidR="00391F73" w:rsidRPr="00E7227C">
        <w:t xml:space="preserve"> ovog zaključka prodavat će se na </w:t>
      </w:r>
      <w:r w:rsidR="00283965">
        <w:t>drugom</w:t>
      </w:r>
      <w:r w:rsidR="00391F73" w:rsidRPr="00E7227C">
        <w:t xml:space="preserve"> ročištu za javnu dražbu po početnoj cijeni koja je jednaka utvrđenoj vrijednosti nekretnina kao pod točkom II</w:t>
      </w:r>
      <w:r w:rsidR="00107426" w:rsidRPr="00E7227C">
        <w:t>)</w:t>
      </w:r>
      <w:r w:rsidR="00391F73" w:rsidRPr="00E7227C">
        <w:t xml:space="preserve"> ovog rješenja i ispod te cijene ne mogu se prodati na ovom </w:t>
      </w:r>
      <w:r w:rsidR="00363EEF">
        <w:t>drugom</w:t>
      </w:r>
      <w:r w:rsidR="00391F73" w:rsidRPr="00E7227C">
        <w:t xml:space="preserve"> ročištu, sukladno odredbi čl. 164</w:t>
      </w:r>
      <w:r w:rsidR="00BB53D2" w:rsidRPr="00E7227C">
        <w:t>.</w:t>
      </w:r>
      <w:r w:rsidR="00391F73" w:rsidRPr="00E7227C">
        <w:t xml:space="preserve"> st. 6</w:t>
      </w:r>
      <w:r w:rsidR="000E63CD" w:rsidRPr="00E7227C">
        <w:t>.</w:t>
      </w:r>
      <w:r w:rsidR="00391F73" w:rsidRPr="00E7227C">
        <w:t xml:space="preserve"> </w:t>
      </w:r>
      <w:r w:rsidR="007D3A28" w:rsidRPr="00E7227C">
        <w:t>Stečajnog zakona.</w:t>
      </w:r>
    </w:p>
    <w:p w:rsidRDefault="000E63CD" w:rsidP="00963B6E" w:rsidR="000E63CD" w:rsidRPr="00E7227C">
      <w:pPr>
        <w:ind w:hanging="426" w:left="426"/>
        <w:jc w:val="both"/>
      </w:pPr>
    </w:p>
    <w:p w:rsidRDefault="00391F73" w:rsidP="00963B6E" w:rsidR="00FB5ACB" w:rsidRPr="00E7227C">
      <w:pPr>
        <w:numPr>
          <w:ilvl w:val="0"/>
          <w:numId w:val="27"/>
        </w:numPr>
        <w:ind w:hanging="426" w:left="426"/>
        <w:jc w:val="both"/>
      </w:pPr>
      <w:r w:rsidRPr="00E7227C">
        <w:t>Sve poreze i pristojbe u svezi s prodajom nekretnina snosi kupac.</w:t>
      </w:r>
    </w:p>
    <w:p w:rsidRDefault="000E63CD" w:rsidP="00963B6E" w:rsidR="000E63CD" w:rsidRPr="00E7227C">
      <w:pPr>
        <w:ind w:hanging="426" w:left="426"/>
        <w:jc w:val="both"/>
      </w:pPr>
    </w:p>
    <w:p w:rsidRDefault="00FB5ACB" w:rsidP="00B36B17" w:rsidR="00FB5ACB" w:rsidRPr="00E7227C">
      <w:pPr>
        <w:numPr>
          <w:ilvl w:val="0"/>
          <w:numId w:val="27"/>
        </w:numPr>
        <w:ind w:hanging="426" w:left="426"/>
        <w:jc w:val="both"/>
      </w:pPr>
      <w:r w:rsidRPr="00E7227C">
        <w:t>Kao kupci mogu sudjelovati samo osobe koje su najkasnije dva dana prije dana održava</w:t>
      </w:r>
      <w:r w:rsidR="00B36B17" w:rsidRPr="00E7227C">
        <w:t xml:space="preserve">nja ročišta za dražbu uplatile </w:t>
      </w:r>
      <w:r w:rsidRPr="00E7227C">
        <w:t>jamčevinu u iznosu od 10 % utvrđene vr</w:t>
      </w:r>
      <w:r w:rsidR="00B36B17" w:rsidRPr="00E7227C">
        <w:t xml:space="preserve">ijednosti nekretnina iz </w:t>
      </w:r>
      <w:r w:rsidRPr="00E7227C">
        <w:t>točke I. ovog zaklj</w:t>
      </w:r>
      <w:r w:rsidR="00B36B17" w:rsidRPr="00E7227C">
        <w:t xml:space="preserve">učka na račun sudskog depozita Trgovačkog suda u Zagrebu pri </w:t>
      </w:r>
      <w:r w:rsidRPr="00E7227C">
        <w:t xml:space="preserve">Hrvatskoj poštanskoj banci d.d. Zagreb broj </w:t>
      </w:r>
      <w:r w:rsidRPr="00E7227C">
        <w:rPr>
          <w:b/>
          <w:i/>
        </w:rPr>
        <w:t>HR9223900011300000460</w:t>
      </w:r>
      <w:r w:rsidRPr="00E7227C">
        <w:t xml:space="preserve"> poziv na broj </w:t>
      </w:r>
      <w:r w:rsidR="00E7227C">
        <w:rPr>
          <w:b/>
          <w:i/>
        </w:rPr>
        <w:t>21015</w:t>
      </w:r>
      <w:r w:rsidRPr="00E7227C">
        <w:t xml:space="preserve"> i dokaz o tome predoče stečajnom sucu prije početka dražbe.</w:t>
      </w:r>
      <w:r w:rsidR="00B36B17" w:rsidRPr="00E7227C">
        <w:t xml:space="preserve"> </w:t>
      </w:r>
      <w:r w:rsidRPr="00E7227C">
        <w:t>Punomoćnici ponuditelja mogu sudjelovati na dražbi samo uz ovjerenu specijalnu punomoć.</w:t>
      </w:r>
    </w:p>
    <w:p w:rsidRDefault="003C54D5" w:rsidP="00B36B17" w:rsidR="00FB5ACB" w:rsidRPr="00E7227C">
      <w:pPr>
        <w:ind w:hanging="426" w:left="426"/>
        <w:jc w:val="both"/>
      </w:pPr>
      <w:r w:rsidRPr="00E7227C">
        <w:t xml:space="preserve">      </w:t>
      </w:r>
      <w:r w:rsidR="00B36B17" w:rsidRPr="00E7227C">
        <w:tab/>
        <w:t xml:space="preserve">Sudionicima </w:t>
      </w:r>
      <w:r w:rsidR="00FB5ACB" w:rsidRPr="00E7227C">
        <w:t>dražbe koji ne uspiju u nadme</w:t>
      </w:r>
      <w:r w:rsidR="00B36B17" w:rsidRPr="00E7227C">
        <w:t>tanju, jamčevina će se vratiti odmah</w:t>
      </w:r>
      <w:r w:rsidR="00FB5ACB" w:rsidRPr="00E7227C">
        <w:t xml:space="preserve"> </w:t>
      </w:r>
      <w:r w:rsidR="00B36B17" w:rsidRPr="00E7227C">
        <w:t xml:space="preserve">nakon zaključenja javne dražbe. </w:t>
      </w:r>
      <w:r w:rsidR="00FB5ACB" w:rsidRPr="00E7227C">
        <w:t>Jamčevinu nisu dužni položiti razlučni vjerovnic</w:t>
      </w:r>
      <w:r w:rsidR="00B36B17" w:rsidRPr="00E7227C">
        <w:t xml:space="preserve">i kojima je to pravo upisano u </w:t>
      </w:r>
      <w:r w:rsidR="00FB5ACB" w:rsidRPr="00E7227C">
        <w:t>zemljišnim knjigama.</w:t>
      </w:r>
      <w:r w:rsidR="00B36B17" w:rsidRPr="00E7227C">
        <w:t xml:space="preserve"> </w:t>
      </w:r>
      <w:r w:rsidR="00FB5ACB" w:rsidRPr="00E7227C">
        <w:t xml:space="preserve">Na jamčevinu se ne obračunavaju kamate. </w:t>
      </w:r>
    </w:p>
    <w:p w:rsidRDefault="00FB5ACB" w:rsidP="00963B6E" w:rsidR="00FB5ACB" w:rsidRPr="00E7227C">
      <w:pPr>
        <w:tabs>
          <w:tab w:pos="2430" w:val="left"/>
        </w:tabs>
        <w:ind w:hanging="426" w:left="426"/>
        <w:jc w:val="both"/>
      </w:pPr>
      <w:r w:rsidRPr="00E7227C">
        <w:tab/>
      </w:r>
    </w:p>
    <w:p w:rsidRDefault="00391F73" w:rsidP="00B36B17" w:rsidR="00391F73" w:rsidRPr="00E7227C">
      <w:pPr>
        <w:numPr>
          <w:ilvl w:val="0"/>
          <w:numId w:val="27"/>
        </w:numPr>
        <w:ind w:hanging="426" w:left="426"/>
        <w:jc w:val="both"/>
      </w:pPr>
      <w:r w:rsidRPr="00E7227C">
        <w:t>Kupac je dužan up</w:t>
      </w:r>
      <w:r w:rsidR="00B36B17" w:rsidRPr="00E7227C">
        <w:t>latiti razliku između jamčevine</w:t>
      </w:r>
      <w:r w:rsidRPr="00E7227C">
        <w:t xml:space="preserve"> i pos</w:t>
      </w:r>
      <w:r w:rsidR="00B36B17" w:rsidRPr="00E7227C">
        <w:t xml:space="preserve">tignute kupoprodajne cijene u </w:t>
      </w:r>
      <w:r w:rsidRPr="00E7227C">
        <w:t>roku od 30 dana od održane javne dražbe.</w:t>
      </w:r>
      <w:r w:rsidR="00B36B17" w:rsidRPr="00E7227C">
        <w:t xml:space="preserve"> </w:t>
      </w:r>
      <w:r w:rsidRPr="00E7227C">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B5ACB" w:rsidP="00963B6E" w:rsidR="00FB5ACB" w:rsidRPr="00E7227C">
      <w:pPr>
        <w:ind w:hanging="426" w:left="426"/>
        <w:jc w:val="both"/>
      </w:pPr>
    </w:p>
    <w:p w:rsidRDefault="00391F73" w:rsidP="00963B6E" w:rsidR="00391F73" w:rsidRPr="00E7227C">
      <w:pPr>
        <w:numPr>
          <w:ilvl w:val="0"/>
          <w:numId w:val="27"/>
        </w:numPr>
        <w:ind w:hanging="426" w:left="426"/>
        <w:jc w:val="both"/>
      </w:pPr>
      <w:r w:rsidRPr="00E7227C">
        <w:lastRenderedPageBreak/>
        <w:t>Ukoliko je kupac razlučni vjerovnik koji se jedini namiruje iz kupovnine ili se namiruje prije tražbina svih ostalih vjerovnika koji ima</w:t>
      </w:r>
      <w:r w:rsidR="00B36B17" w:rsidRPr="00E7227C">
        <w:t xml:space="preserve">ju pravo na namirenje iz iste </w:t>
      </w:r>
      <w:r w:rsidRPr="00E7227C">
        <w:t xml:space="preserve">kupovnine, nije dužan položiti kupovninu </w:t>
      </w:r>
      <w:r w:rsidR="00B36B17" w:rsidRPr="00E7227C">
        <w:t>ako ona iznosi koliko i njegova</w:t>
      </w:r>
      <w:r w:rsidRPr="00E7227C">
        <w:t xml:space="preserve"> tražbina ili manje, a ako iznosi više tada je dužan položiti razliku.</w:t>
      </w:r>
    </w:p>
    <w:p w:rsidRDefault="00FB5ACB" w:rsidP="00963B6E" w:rsidR="00FB5ACB" w:rsidRPr="00E7227C">
      <w:pPr>
        <w:ind w:hanging="426" w:left="426"/>
        <w:jc w:val="both"/>
      </w:pPr>
    </w:p>
    <w:p w:rsidRDefault="00391F73" w:rsidP="00B36B17" w:rsidR="00C06A15" w:rsidRPr="00E7227C">
      <w:pPr>
        <w:numPr>
          <w:ilvl w:val="0"/>
          <w:numId w:val="27"/>
        </w:numPr>
        <w:ind w:hanging="426" w:left="426"/>
        <w:jc w:val="both"/>
      </w:pPr>
      <w:r w:rsidRPr="00E7227C">
        <w:t>Nekretnine će se rješenjem o dosudi dosuditi kupcu koji ponudi najpovoljniju cijenu.</w:t>
      </w:r>
      <w:r w:rsidR="00B36B17" w:rsidRPr="00E7227C">
        <w:t xml:space="preserve"> </w:t>
      </w:r>
      <w:r w:rsidRPr="00E7227C">
        <w:t>Ukoliko bude više kupaca, nekretnina će se dosuditi i kupcima koji su ponudili nižu cijenu (ali ne i nižu od one poče</w:t>
      </w:r>
      <w:r w:rsidR="00B36B17" w:rsidRPr="00E7227C">
        <w:t>tne na ovom ročištu za prodaju)</w:t>
      </w:r>
      <w:r w:rsidRPr="00E7227C">
        <w:t xml:space="preserve"> prema veličini ponuđene cijene, ako kupci koji su ponudili veću cijen</w:t>
      </w:r>
      <w:r w:rsidR="00FB5ACB" w:rsidRPr="00E7227C">
        <w:t>u ne polože kupovninu u roku.</w:t>
      </w:r>
    </w:p>
    <w:p w:rsidRDefault="00FB5ACB" w:rsidP="00963B6E" w:rsidR="00FB5ACB" w:rsidRPr="00E7227C">
      <w:pPr>
        <w:ind w:hanging="426" w:left="426"/>
        <w:jc w:val="both"/>
      </w:pPr>
    </w:p>
    <w:p w:rsidRDefault="00391F73" w:rsidP="00963B6E" w:rsidR="00391F73" w:rsidRPr="00E7227C">
      <w:pPr>
        <w:numPr>
          <w:ilvl w:val="0"/>
          <w:numId w:val="27"/>
        </w:numPr>
        <w:ind w:hanging="426" w:left="426"/>
        <w:jc w:val="both"/>
      </w:pPr>
      <w:r w:rsidRPr="00E7227C">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963B6E" w:rsidR="00FB5ACB" w:rsidRPr="00E7227C">
      <w:pPr>
        <w:ind w:hanging="426" w:left="426"/>
        <w:jc w:val="both"/>
      </w:pPr>
    </w:p>
    <w:p w:rsidRDefault="00391F73" w:rsidP="006E5C7E" w:rsidR="00391F73" w:rsidRPr="00E7227C">
      <w:pPr>
        <w:numPr>
          <w:ilvl w:val="0"/>
          <w:numId w:val="27"/>
        </w:numPr>
        <w:tabs>
          <w:tab w:pos="426" w:val="left"/>
        </w:tabs>
        <w:ind w:hanging="568" w:left="426"/>
        <w:jc w:val="both"/>
      </w:pPr>
      <w:r w:rsidRPr="00E7227C">
        <w:t>Nakon pravomoćnosti rješenja o dosudi i nakon što kupac položi kupovninu sud će donijeti zaključak o predaji nekretnina kupcu, čime kupac stupa u posjed istih.</w:t>
      </w:r>
    </w:p>
    <w:p w:rsidRDefault="00FB5ACB" w:rsidP="00963B6E" w:rsidR="00FB5ACB" w:rsidRPr="00E7227C">
      <w:pPr>
        <w:ind w:hanging="426" w:left="426"/>
        <w:jc w:val="both"/>
      </w:pPr>
    </w:p>
    <w:p w:rsidRDefault="00391F73" w:rsidP="006E5C7E" w:rsidR="00391F73" w:rsidRPr="00E7227C">
      <w:pPr>
        <w:numPr>
          <w:ilvl w:val="0"/>
          <w:numId w:val="27"/>
        </w:numPr>
        <w:ind w:hanging="568" w:left="426"/>
        <w:jc w:val="both"/>
      </w:pPr>
      <w:r w:rsidRPr="00E7227C">
        <w:t>Prodaja se obavlja po načelu «viđeno-kupljeno», što isključuje sve naknadne</w:t>
      </w:r>
      <w:r w:rsidR="00FB5ACB" w:rsidRPr="00E7227C">
        <w:t xml:space="preserve"> </w:t>
      </w:r>
      <w:r w:rsidRPr="00E7227C">
        <w:t>prigovore kupca.</w:t>
      </w:r>
    </w:p>
    <w:p w:rsidRDefault="00FB5ACB" w:rsidP="00963B6E" w:rsidR="00FB5ACB" w:rsidRPr="00E7227C">
      <w:pPr>
        <w:ind w:hanging="426" w:left="426"/>
        <w:jc w:val="both"/>
      </w:pPr>
    </w:p>
    <w:p w:rsidRDefault="00391F73" w:rsidP="006E5C7E" w:rsidR="00391F73" w:rsidRPr="00E7227C">
      <w:pPr>
        <w:numPr>
          <w:ilvl w:val="0"/>
          <w:numId w:val="27"/>
        </w:numPr>
        <w:ind w:hanging="568" w:left="426"/>
        <w:jc w:val="both"/>
      </w:pPr>
      <w:r w:rsidRPr="00E7227C">
        <w:t>Razgledati nek</w:t>
      </w:r>
      <w:r w:rsidR="00B36B17" w:rsidRPr="00E7227C">
        <w:t xml:space="preserve">retnine i dokumentaciju vezanu </w:t>
      </w:r>
      <w:r w:rsidRPr="00E7227C">
        <w:t xml:space="preserve">uz iste, zainteresirane osobe mogu u vrijeme dogovoreno </w:t>
      </w:r>
      <w:r w:rsidR="00B36B17" w:rsidRPr="00E7227C">
        <w:t>sa stečajnim upraviteljem na broj telefona</w:t>
      </w:r>
      <w:r w:rsidR="0033713F" w:rsidRPr="00E7227C">
        <w:t xml:space="preserve"> </w:t>
      </w:r>
      <w:r w:rsidR="00E7227C">
        <w:rPr>
          <w:i/>
        </w:rPr>
        <w:t>098/1301-186</w:t>
      </w:r>
    </w:p>
    <w:p w:rsidRDefault="00391F73" w:rsidP="008415F5" w:rsidR="00391F73" w:rsidRPr="00E7227C">
      <w:pPr>
        <w:jc w:val="both"/>
      </w:pPr>
      <w:r w:rsidRPr="00E7227C">
        <w:tab/>
      </w:r>
      <w:r w:rsidRPr="00E7227C">
        <w:tab/>
      </w:r>
      <w:r w:rsidRPr="00E7227C">
        <w:tab/>
      </w:r>
      <w:r w:rsidRPr="00E7227C">
        <w:tab/>
      </w:r>
      <w:r w:rsidRPr="00E7227C">
        <w:tab/>
      </w:r>
    </w:p>
    <w:p w:rsidRDefault="00391F73" w:rsidP="008415F5" w:rsidR="00391F73" w:rsidRPr="00E7227C">
      <w:pPr>
        <w:jc w:val="center"/>
      </w:pPr>
      <w:r w:rsidRPr="00E7227C">
        <w:t>Obrazloženje</w:t>
      </w:r>
    </w:p>
    <w:p w:rsidRDefault="007D3A28" w:rsidP="008415F5" w:rsidR="007D3A28" w:rsidRPr="00E7227C">
      <w:pPr>
        <w:jc w:val="center"/>
      </w:pPr>
    </w:p>
    <w:p w:rsidRDefault="00391F73" w:rsidP="008415F5" w:rsidR="00391F73" w:rsidRPr="00E7227C">
      <w:pPr>
        <w:ind w:firstLine="709"/>
        <w:jc w:val="both"/>
      </w:pPr>
      <w:r w:rsidRPr="00E7227C">
        <w:t>Gore navedene nekretnine čine stečajnu masu stečajnog dužnika te se prodaju u stečajnom postupku uz odgovarajuću primjenu pravila o ovrsi n</w:t>
      </w:r>
      <w:r w:rsidR="00B36B17" w:rsidRPr="00E7227C">
        <w:t xml:space="preserve">a nekretninama, sve sukladno članku 164. stavak 1. Stečajnog zakona ("Narodne novine" 44/96 do 133/12; </w:t>
      </w:r>
      <w:r w:rsidRPr="00E7227C">
        <w:t xml:space="preserve">dalje </w:t>
      </w:r>
      <w:r w:rsidR="008A16A9" w:rsidRPr="00E7227C">
        <w:t xml:space="preserve">stari </w:t>
      </w:r>
      <w:r w:rsidRPr="00E7227C">
        <w:t>SZ</w:t>
      </w:r>
      <w:r w:rsidR="00B36B17" w:rsidRPr="00E7227C">
        <w:t>-a</w:t>
      </w:r>
      <w:r w:rsidRPr="00E7227C">
        <w:t xml:space="preserve">), </w:t>
      </w:r>
      <w:r w:rsidR="008A16A9" w:rsidRPr="00E7227C">
        <w:t>te članku 444. stavak 1</w:t>
      </w:r>
      <w:r w:rsidRPr="00E7227C">
        <w:t>.</w:t>
      </w:r>
      <w:r w:rsidR="008A16A9" w:rsidRPr="00E7227C">
        <w:t xml:space="preserve"> Stečajnog zakona ("Narodne novine" 71/15).</w:t>
      </w:r>
    </w:p>
    <w:p w:rsidRDefault="000E63CD" w:rsidP="008415F5" w:rsidR="000E63CD" w:rsidRPr="00E7227C">
      <w:pPr>
        <w:ind w:firstLine="709"/>
        <w:jc w:val="both"/>
      </w:pPr>
    </w:p>
    <w:p w:rsidRDefault="00391F73" w:rsidP="008415F5" w:rsidR="00391F73" w:rsidRPr="00E7227C">
      <w:pPr>
        <w:jc w:val="both"/>
      </w:pPr>
      <w:r w:rsidRPr="00E7227C">
        <w:tab/>
        <w:t xml:space="preserve">Na </w:t>
      </w:r>
      <w:r w:rsidR="000E63CD" w:rsidRPr="00E7227C">
        <w:t>prva dva ročišta</w:t>
      </w:r>
      <w:r w:rsidRPr="00E7227C">
        <w:t xml:space="preserve"> za javnu dražbu nekretnine se ne mogu prodati ispod u</w:t>
      </w:r>
      <w:r w:rsidR="006D50D3" w:rsidRPr="00E7227C">
        <w:t xml:space="preserve">tvrđene vrijednosti temeljem članka </w:t>
      </w:r>
      <w:r w:rsidRPr="00E7227C">
        <w:t xml:space="preserve">164. </w:t>
      </w:r>
      <w:r w:rsidR="008A16A9" w:rsidRPr="00E7227C">
        <w:t xml:space="preserve">starog </w:t>
      </w:r>
      <w:r w:rsidRPr="00E7227C">
        <w:t>SZ</w:t>
      </w:r>
      <w:r w:rsidR="000E63CD" w:rsidRPr="00E7227C">
        <w:t>-a</w:t>
      </w:r>
      <w:r w:rsidRPr="00E7227C">
        <w:t>.</w:t>
      </w:r>
    </w:p>
    <w:p w:rsidRDefault="000E63CD" w:rsidP="008415F5" w:rsidR="000E63CD" w:rsidRPr="00E7227C">
      <w:pPr>
        <w:jc w:val="both"/>
      </w:pPr>
    </w:p>
    <w:p w:rsidRDefault="00391F73" w:rsidP="008415F5" w:rsidR="00391F73" w:rsidRPr="00E7227C">
      <w:pPr>
        <w:ind w:firstLine="708"/>
        <w:jc w:val="both"/>
      </w:pPr>
      <w:r w:rsidRPr="00E7227C">
        <w:t>O uvjetima i načinu prodaje odlučeno je kao u izreci ovog</w:t>
      </w:r>
      <w:r w:rsidR="006D50D3" w:rsidRPr="00E7227C">
        <w:t xml:space="preserve"> rješenja pozivom na odredbe članka </w:t>
      </w:r>
      <w:r w:rsidR="00DB52F8" w:rsidRPr="00E7227C">
        <w:t>95</w:t>
      </w:r>
      <w:r w:rsidRPr="00E7227C">
        <w:t>, 98, 99,</w:t>
      </w:r>
      <w:r w:rsidR="006D50D3" w:rsidRPr="00E7227C">
        <w:t xml:space="preserve"> </w:t>
      </w:r>
      <w:r w:rsidRPr="00E7227C">
        <w:t xml:space="preserve">100, </w:t>
      </w:r>
      <w:r w:rsidR="00DB52F8" w:rsidRPr="00E7227C">
        <w:t>101</w:t>
      </w:r>
      <w:r w:rsidRPr="00E7227C">
        <w:t>, 106, 107, 108 i 109</w:t>
      </w:r>
      <w:r w:rsidR="006D50D3" w:rsidRPr="00E7227C">
        <w:t>. Ovršnog zakona ("Narodne novine" 112/12; dalje OZ), a u svezi s člankom</w:t>
      </w:r>
      <w:r w:rsidRPr="00E7227C">
        <w:t xml:space="preserve"> 164</w:t>
      </w:r>
      <w:r w:rsidR="006D50D3" w:rsidRPr="00E7227C">
        <w:t>.</w:t>
      </w:r>
      <w:r w:rsidRPr="00E7227C">
        <w:t xml:space="preserve"> SZ</w:t>
      </w:r>
      <w:r w:rsidR="000E63CD" w:rsidRPr="00E7227C">
        <w:t>-a</w:t>
      </w:r>
      <w:r w:rsidRPr="00E7227C">
        <w:t>.</w:t>
      </w:r>
    </w:p>
    <w:p w:rsidRDefault="000E63CD" w:rsidP="008415F5" w:rsidR="000E63CD" w:rsidRPr="00E7227C">
      <w:pPr>
        <w:ind w:firstLine="708"/>
        <w:jc w:val="both"/>
      </w:pPr>
    </w:p>
    <w:p w:rsidRDefault="00391F73" w:rsidP="006E5C7E" w:rsidR="0020558A" w:rsidRPr="00E7227C">
      <w:pPr>
        <w:jc w:val="both"/>
      </w:pPr>
      <w:r w:rsidRPr="00E7227C">
        <w:tab/>
        <w:t>Kod prodaje u stečajnom postupku ne primjenjuju se odredbe Ovršnog zakona odnoseće na broj ročišta i visinu cijene.</w:t>
      </w:r>
    </w:p>
    <w:p w:rsidRDefault="0020558A" w:rsidP="008415F5" w:rsidR="0020558A" w:rsidRPr="00E7227C">
      <w:pPr>
        <w:jc w:val="center"/>
      </w:pPr>
    </w:p>
    <w:p w:rsidRDefault="00D74F5E" w:rsidP="006D50D3" w:rsidR="00DF49FF" w:rsidRPr="00E7227C">
      <w:pPr>
        <w:jc w:val="center"/>
      </w:pPr>
      <w:r w:rsidRPr="00E7227C">
        <w:t xml:space="preserve">U </w:t>
      </w:r>
      <w:r w:rsidR="002048C5" w:rsidRPr="00E7227C">
        <w:t>Zagreb</w:t>
      </w:r>
      <w:r w:rsidRPr="00E7227C">
        <w:t>u</w:t>
      </w:r>
      <w:r w:rsidR="0033713F" w:rsidRPr="00E7227C">
        <w:t xml:space="preserve">, </w:t>
      </w:r>
      <w:r w:rsidR="00283965">
        <w:t>18</w:t>
      </w:r>
      <w:r w:rsidR="008B7A19" w:rsidRPr="00E7227C">
        <w:t xml:space="preserve">. </w:t>
      </w:r>
      <w:r w:rsidR="00283965">
        <w:t>listopada</w:t>
      </w:r>
      <w:r w:rsidR="00052891" w:rsidRPr="00E7227C">
        <w:t xml:space="preserve"> 201</w:t>
      </w:r>
      <w:r w:rsidR="006D50D3" w:rsidRPr="00E7227C">
        <w:t>6</w:t>
      </w:r>
      <w:r w:rsidR="008B7A19" w:rsidRPr="00E7227C">
        <w:t>.</w:t>
      </w:r>
    </w:p>
    <w:p w:rsidRDefault="00A806E8" w:rsidP="008415F5" w:rsidR="00A806E8" w:rsidRPr="00E7227C">
      <w:pPr>
        <w:jc w:val="both"/>
      </w:pPr>
      <w:r w:rsidRPr="00E7227C">
        <w:tab/>
      </w:r>
      <w:r w:rsidRPr="00E7227C">
        <w:tab/>
      </w:r>
      <w:r w:rsidRPr="00E7227C">
        <w:tab/>
      </w:r>
      <w:r w:rsidRPr="00E7227C">
        <w:tab/>
      </w:r>
      <w:r w:rsidRPr="00E7227C">
        <w:tab/>
      </w:r>
      <w:r w:rsidRPr="00E7227C">
        <w:tab/>
      </w:r>
      <w:r w:rsidRPr="00E7227C">
        <w:tab/>
      </w:r>
      <w:r w:rsidRPr="00E7227C">
        <w:tab/>
      </w:r>
      <w:r w:rsidR="00622282" w:rsidRPr="00E7227C">
        <w:tab/>
      </w:r>
      <w:r w:rsidR="006D50D3" w:rsidRPr="00E7227C">
        <w:tab/>
        <w:t xml:space="preserve"> </w:t>
      </w:r>
      <w:r w:rsidR="00622282" w:rsidRPr="00E7227C">
        <w:t>SUDAC</w:t>
      </w:r>
      <w:r w:rsidRPr="00E7227C">
        <w:t>:</w:t>
      </w:r>
    </w:p>
    <w:p w:rsidRDefault="00A806E8" w:rsidP="008415F5" w:rsidR="00B01320" w:rsidRPr="00E7227C">
      <w:pPr>
        <w:jc w:val="both"/>
      </w:pPr>
      <w:r w:rsidRPr="00E7227C">
        <w:tab/>
      </w:r>
      <w:r w:rsidRPr="00E7227C">
        <w:tab/>
      </w:r>
      <w:r w:rsidRPr="00E7227C">
        <w:tab/>
      </w:r>
      <w:r w:rsidRPr="00E7227C">
        <w:tab/>
      </w:r>
      <w:r w:rsidRPr="00E7227C">
        <w:tab/>
      </w:r>
      <w:r w:rsidRPr="00E7227C">
        <w:tab/>
      </w:r>
      <w:r w:rsidRPr="00E7227C">
        <w:tab/>
      </w:r>
      <w:r w:rsidRPr="00E7227C">
        <w:tab/>
      </w:r>
      <w:r w:rsidR="007025E0" w:rsidRPr="00E7227C">
        <w:t xml:space="preserve">     </w:t>
      </w:r>
      <w:r w:rsidR="0033713F" w:rsidRPr="00E7227C">
        <w:tab/>
      </w:r>
      <w:r w:rsidR="0063497F" w:rsidRPr="00E7227C">
        <w:t>Nevenka Siladi Rstić</w:t>
      </w:r>
      <w:r w:rsidR="006E1DC0" w:rsidRPr="00E7227C">
        <w:t>, v.</w:t>
      </w:r>
      <w:r w:rsidR="006D50D3" w:rsidRPr="00E7227C">
        <w:t xml:space="preserve"> </w:t>
      </w:r>
      <w:r w:rsidR="006E1DC0" w:rsidRPr="00E7227C">
        <w:t>r.</w:t>
      </w:r>
      <w:r w:rsidR="00BA1900" w:rsidRPr="00E7227C">
        <w:t xml:space="preserve"> </w:t>
      </w:r>
    </w:p>
    <w:p w:rsidRDefault="00DD1ABE" w:rsidP="008415F5" w:rsidR="00DD1ABE" w:rsidRPr="00E7227C">
      <w:pPr>
        <w:jc w:val="both"/>
        <w:rPr>
          <w:i/>
        </w:rPr>
      </w:pPr>
      <w:r w:rsidRPr="00E7227C">
        <w:rPr>
          <w:i/>
        </w:rPr>
        <w:t>UPUTA O PRAVNOM LIJEKU:</w:t>
      </w:r>
    </w:p>
    <w:p w:rsidRDefault="00DD1ABE" w:rsidP="008415F5" w:rsidR="007960BC" w:rsidRPr="00E7227C">
      <w:pPr>
        <w:jc w:val="both"/>
      </w:pPr>
      <w:r w:rsidRPr="00E7227C">
        <w:rPr>
          <w:i/>
        </w:rPr>
        <w:t>Protiv ovog zaključka nije dopuštena žalba (čl.</w:t>
      </w:r>
      <w:r w:rsidR="006D50D3" w:rsidRPr="00E7227C">
        <w:rPr>
          <w:i/>
        </w:rPr>
        <w:t xml:space="preserve"> </w:t>
      </w:r>
      <w:r w:rsidRPr="00E7227C">
        <w:rPr>
          <w:i/>
        </w:rPr>
        <w:t>11.</w:t>
      </w:r>
      <w:r w:rsidR="006D50D3" w:rsidRPr="00E7227C">
        <w:rPr>
          <w:i/>
        </w:rPr>
        <w:t xml:space="preserve"> </w:t>
      </w:r>
      <w:r w:rsidRPr="00E7227C">
        <w:rPr>
          <w:i/>
        </w:rPr>
        <w:t>st.</w:t>
      </w:r>
      <w:r w:rsidR="006D50D3" w:rsidRPr="00E7227C">
        <w:rPr>
          <w:i/>
        </w:rPr>
        <w:t xml:space="preserve"> </w:t>
      </w:r>
      <w:r w:rsidRPr="00E7227C">
        <w:rPr>
          <w:i/>
        </w:rPr>
        <w:t>9. SZ)</w:t>
      </w:r>
      <w:r w:rsidRPr="00E7227C">
        <w:tab/>
      </w:r>
      <w:r w:rsidRPr="00E7227C">
        <w:tab/>
      </w:r>
      <w:r w:rsidRPr="00E7227C">
        <w:tab/>
      </w:r>
      <w:r w:rsidR="00C949A8" w:rsidRPr="00E7227C">
        <w:tab/>
      </w:r>
    </w:p>
    <w:p w:rsidRDefault="00C465E7" w:rsidP="008415F5" w:rsidR="00C465E7" w:rsidRPr="00E7227C">
      <w:pPr>
        <w:ind w:firstLine="708" w:left="4956"/>
        <w:jc w:val="both"/>
      </w:pPr>
    </w:p>
    <w:p w:rsidRDefault="0041532D" w:rsidP="0033713F" w:rsidR="0041532D" w:rsidRPr="00E7227C">
      <w:pPr>
        <w:pStyle w:val="Uvuenotijeloteksta"/>
        <w:ind w:left="0"/>
        <w:jc w:val="both"/>
      </w:pPr>
      <w:r w:rsidRPr="00E7227C">
        <w:t>Za točnost otpravka – ovlašten službenik</w:t>
      </w:r>
    </w:p>
    <w:p w:rsidRDefault="0033713F" w:rsidP="008415F5" w:rsidR="0041532D" w:rsidRPr="00E7227C">
      <w:pPr>
        <w:pStyle w:val="Uvuenotijeloteksta"/>
        <w:ind w:left="0"/>
        <w:jc w:val="both"/>
      </w:pPr>
      <w:r w:rsidRPr="00E7227C">
        <w:t xml:space="preserve">                     </w:t>
      </w:r>
      <w:r w:rsidR="0041532D" w:rsidRPr="00E7227C">
        <w:t xml:space="preserve"> Ana Brlek</w:t>
      </w:r>
    </w:p>
    <w:p w:rsidRDefault="00F80116" w:rsidP="008415F5" w:rsidR="00F80116" w:rsidRPr="00E7227C">
      <w:pPr>
        <w:jc w:val="both"/>
      </w:pPr>
    </w:p>
    <w:p w:rsidRDefault="00C465E7" w:rsidP="008415F5" w:rsidR="00C465E7" w:rsidRPr="00E7227C">
      <w:pPr>
        <w:jc w:val="both"/>
      </w:pPr>
    </w:p>
    <w:sectPr w:rsidSect="00052891" w:rsidR="00C465E7" w:rsidRPr="00E7227C">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4965">
      <w:rPr>
        <w:rStyle w:val="Brojstranice"/>
        <w:noProof/>
      </w:rPr>
      <w:t>- 3 -</w:t>
    </w:r>
    <w:r>
      <w:rPr>
        <w:rStyle w:val="Brojstranice"/>
      </w:rPr>
      <w:fldChar w:fldCharType="end"/>
    </w:r>
  </w:p>
  <w:p w:rsidRDefault="00E218E7" w:rsidP="0041532D" w:rsidR="00E218E7" w:rsidRPr="009C3F4F">
    <w:pPr>
      <w:pStyle w:val="Zaglavlje"/>
      <w:ind w:right="360"/>
      <w:jc w:val="right"/>
      <w:rPr>
        <w:sz w:val="20"/>
      </w:rPr>
    </w:pPr>
    <w:r>
      <w:tab/>
    </w:r>
    <w:r>
      <w:tab/>
    </w:r>
    <w:r w:rsidR="00E7227C">
      <w:t xml:space="preserve">Poslovni broj: </w:t>
    </w:r>
    <w:r w:rsidR="00E7227C" w:rsidRPr="001F3BAC">
      <w:t>47. St-</w:t>
    </w:r>
    <w:r w:rsidR="00E7227C">
      <w:t>210</w:t>
    </w:r>
    <w:r w:rsidR="00E7227C" w:rsidRPr="001F3BAC">
      <w:t>/1</w:t>
    </w:r>
    <w:r w:rsidR="00E7227C">
      <w:t>5</w:t>
    </w:r>
    <w:r w:rsidR="00E7227C" w:rsidRPr="001F3BAC">
      <w:t>-</w:t>
    </w:r>
    <w:r w:rsidR="00283965">
      <w:rPr>
        <w:sz w:val="20"/>
      </w:rPr>
      <w:t>51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F93" w:rsidP="00B61F93" w:rsidR="00B61F93">
    <w:pPr>
      <w:pStyle w:val="Zaglavlje"/>
    </w:pPr>
  </w:p>
  <w:p w:rsidRDefault="00B61F93" w:rsidP="00B36B17" w:rsidR="00B36B17">
    <w:pPr>
      <w:pStyle w:val="Zaglavlje"/>
      <w:rPr>
        <w:sz w:val="20"/>
      </w:rPr>
    </w:pPr>
    <w:r>
      <w:tab/>
    </w:r>
    <w:r>
      <w:tab/>
      <w:t xml:space="preserve">       </w:t>
    </w:r>
    <w:r w:rsidR="00B36B17">
      <w:t xml:space="preserve"> </w:t>
    </w:r>
    <w:r w:rsidR="00E7227C">
      <w:t xml:space="preserve">Poslovni broj: </w:t>
    </w:r>
    <w:r w:rsidR="00E7227C" w:rsidRPr="001F3BAC">
      <w:t>47. St-</w:t>
    </w:r>
    <w:r w:rsidR="00E7227C">
      <w:t>210</w:t>
    </w:r>
    <w:r w:rsidR="00E7227C" w:rsidRPr="001F3BAC">
      <w:t>/1</w:t>
    </w:r>
    <w:r w:rsidR="00E7227C">
      <w:t>5</w:t>
    </w:r>
    <w:r w:rsidR="00E7227C" w:rsidRPr="001F3BAC">
      <w:t>-</w:t>
    </w:r>
    <w:r w:rsidR="00283965">
      <w:rPr>
        <w:sz w:val="20"/>
      </w:rPr>
      <w:t>51</w:t>
    </w: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rsidRPr="00953077">
    <w:pPr>
      <w:pStyle w:val="Zaglavlje"/>
      <w:ind w:left="426"/>
    </w:pPr>
    <w:r w:rsidRPr="00953077">
      <w:t>REPUBLIKA HRVAT</w:t>
    </w:r>
    <w:r>
      <w:t>S</w:t>
    </w:r>
    <w:r w:rsidRPr="00953077">
      <w:t>KA</w:t>
    </w:r>
  </w:p>
  <w:p w:rsidRDefault="00B61F93" w:rsidP="00B61F93" w:rsidR="00B61F93" w:rsidRPr="00953077">
    <w:pPr>
      <w:pStyle w:val="Zaglavlje"/>
      <w:ind w:left="426"/>
    </w:pPr>
    <w:r w:rsidRPr="00953077">
      <w:t>Trgovački sud u Zagrebu</w:t>
    </w:r>
  </w:p>
  <w:p w:rsidRDefault="00B61F93" w:rsidP="00B61F93" w:rsidR="00FC1EDB">
    <w:pPr>
      <w:pStyle w:val="Zaglavlje"/>
      <w:ind w:left="426"/>
    </w:pPr>
    <w:r w:rsidRPr="00953077">
      <w:t>Zagreb</w:t>
    </w:r>
    <w:r w:rsidR="00B36B17">
      <w:t>, Amruševa 2/II, desno (p.p. 432</w:t>
    </w:r>
    <w:r w:rsidRPr="00953077">
      <w:t>)</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4F3016B"/>
    <w:multiLevelType w:val="hybridMultilevel"/>
    <w:tmpl w:val="2206B81C"/>
    <w:lvl w:tplc="3D3821D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AC96261"/>
    <w:multiLevelType w:val="hybridMultilevel"/>
    <w:tmpl w:val="D32034AE"/>
    <w:lvl w:tplc="38D0CDC6" w:ilvl="0">
      <w:start w:val="740"/>
      <w:numFmt w:val="bullet"/>
      <w:lvlText w:val="-"/>
      <w:lvlJc w:val="left"/>
      <w:pPr>
        <w:ind w:hanging="360" w:left="720"/>
      </w:pPr>
      <w:rPr>
        <w:rFonts w:cs="Tahoma" w:eastAsia="Times New Roman" w:hAnsi="Tahoma" w:ascii="Tahoma" w:hint="default"/>
        <w:color w:val="444444"/>
        <w:sz w:val="16"/>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7">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8">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F97171B"/>
    <w:multiLevelType w:val="hybridMultilevel"/>
    <w:tmpl w:val="13EE0BAC"/>
    <w:lvl w:tplc="26A0449C"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3">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5">
    <w:nsid w:val="35B64E2C"/>
    <w:multiLevelType w:val="hybridMultilevel"/>
    <w:tmpl w:val="D71CFC46"/>
    <w:lvl w:tplc="C122C068" w:ilvl="0">
      <w:start w:val="1"/>
      <w:numFmt w:val="upperRoman"/>
      <w:lvlText w:val="%1.)"/>
      <w:lvlJc w:val="left"/>
      <w:pPr>
        <w:ind w:hanging="720" w:left="1800"/>
      </w:pPr>
      <w:rPr>
        <w:rFonts w:hint="default"/>
        <w:b w:val="false"/>
        <w:i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7">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9">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1">
    <w:nsid w:val="448740E0"/>
    <w:multiLevelType w:val="hybridMultilevel"/>
    <w:tmpl w:val="BD8C3D16"/>
    <w:lvl w:tplc="0DF0226A" w:ilvl="0">
      <w:start w:val="6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4">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5">
    <w:nsid w:val="4F617CA9"/>
    <w:multiLevelType w:val="hybridMultilevel"/>
    <w:tmpl w:val="35F8C7F2"/>
    <w:lvl w:tplc="F77AAECC"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9">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4">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5">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53B17D0"/>
    <w:multiLevelType w:val="hybridMultilevel"/>
    <w:tmpl w:val="23BADD32"/>
    <w:lvl w:tplc="D816737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43">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0"/>
  </w:num>
  <w:num w:numId="2">
    <w:abstractNumId w:val="29"/>
  </w:num>
  <w:num w:numId="3">
    <w:abstractNumId w:val="32"/>
  </w:num>
  <w:num w:numId="4">
    <w:abstractNumId w:val="0"/>
  </w:num>
  <w:num w:numId="5">
    <w:abstractNumId w:val="5"/>
  </w:num>
  <w:num w:numId="6">
    <w:abstractNumId w:val="38"/>
  </w:num>
  <w:num w:numId="7">
    <w:abstractNumId w:val="13"/>
  </w:num>
  <w:num w:numId="8">
    <w:abstractNumId w:val="30"/>
  </w:num>
  <w:num w:numId="9">
    <w:abstractNumId w:val="6"/>
  </w:num>
  <w:num w:numId="10">
    <w:abstractNumId w:val="12"/>
  </w:num>
  <w:num w:numId="11">
    <w:abstractNumId w:val="24"/>
  </w:num>
  <w:num w:numId="12">
    <w:abstractNumId w:val="7"/>
  </w:num>
  <w:num w:numId="13">
    <w:abstractNumId w:val="37"/>
  </w:num>
  <w:num w:numId="14">
    <w:abstractNumId w:val="17"/>
  </w:num>
  <w:num w:numId="15">
    <w:abstractNumId w:val="8"/>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num>
  <w:num w:numId="18">
    <w:abstractNumId w:val="14"/>
  </w:num>
  <w:num w:numId="19">
    <w:abstractNumId w:val="28"/>
  </w:num>
  <w:num w:numId="20">
    <w:abstractNumId w:val="9"/>
  </w:num>
  <w:num w:numId="21">
    <w:abstractNumId w:val="27"/>
  </w:num>
  <w:num w:numId="22">
    <w:abstractNumId w:val="16"/>
  </w:num>
  <w:num w:numId="23">
    <w:abstractNumId w:val="33"/>
  </w:num>
  <w:num w:numId="24">
    <w:abstractNumId w:val="34"/>
  </w:num>
  <w:num w:numId="25">
    <w:abstractNumId w:val="18"/>
  </w:num>
  <w:num w:numId="26">
    <w:abstractNumId w:val="35"/>
  </w:num>
  <w:num w:numId="27">
    <w:abstractNumId w:val="31"/>
  </w:num>
  <w:num w:numId="28">
    <w:abstractNumId w:val="41"/>
  </w:num>
  <w:num w:numId="29">
    <w:abstractNumId w:val="26"/>
  </w:num>
  <w:num w:numId="30">
    <w:abstractNumId w:val="36"/>
  </w:num>
  <w:num w:numId="31">
    <w:abstractNumId w:val="15"/>
  </w:num>
  <w:num w:numId="32">
    <w:abstractNumId w:val="4"/>
  </w:num>
  <w:num w:numId="33">
    <w:abstractNumId w:val="23"/>
  </w:num>
  <w:num w:numId="34">
    <w:abstractNumId w:val="22"/>
  </w:num>
  <w:num w:numId="35">
    <w:abstractNumId w:val="39"/>
  </w:num>
  <w:num w:numId="36">
    <w:abstractNumId w:val="19"/>
  </w:num>
  <w:num w:numId="37">
    <w:abstractNumId w:val="43"/>
  </w:num>
  <w:num w:numId="38">
    <w:abstractNumId w:val="20"/>
  </w:num>
  <w:num w:numId="39">
    <w:abstractNumId w:val="21"/>
  </w:num>
  <w:num w:numId="40">
    <w:abstractNumId w:val="2"/>
  </w:num>
  <w:num w:numId="41">
    <w:abstractNumId w:val="25"/>
  </w:num>
  <w:num w:numId="42">
    <w:abstractNumId w:val="11"/>
  </w:num>
  <w:num w:numId="43">
    <w:abstractNumId w:val="3"/>
  </w:num>
  <w:num w:numId="44">
    <w:abstractNumId w:val="40"/>
  </w:num>
  <w:num w:numId="4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61C25"/>
    <w:rsid w:val="00071195"/>
    <w:rsid w:val="000767E9"/>
    <w:rsid w:val="00077E9A"/>
    <w:rsid w:val="0008428F"/>
    <w:rsid w:val="000C747F"/>
    <w:rsid w:val="000E292E"/>
    <w:rsid w:val="000E63CD"/>
    <w:rsid w:val="000F21CE"/>
    <w:rsid w:val="00107426"/>
    <w:rsid w:val="0013119D"/>
    <w:rsid w:val="00142D20"/>
    <w:rsid w:val="00152575"/>
    <w:rsid w:val="001643D5"/>
    <w:rsid w:val="00165B0A"/>
    <w:rsid w:val="001740BE"/>
    <w:rsid w:val="0019493C"/>
    <w:rsid w:val="001A0199"/>
    <w:rsid w:val="001C157B"/>
    <w:rsid w:val="001C4A03"/>
    <w:rsid w:val="001F004F"/>
    <w:rsid w:val="001F7157"/>
    <w:rsid w:val="002048C5"/>
    <w:rsid w:val="0020558A"/>
    <w:rsid w:val="002060E9"/>
    <w:rsid w:val="00215919"/>
    <w:rsid w:val="00232160"/>
    <w:rsid w:val="00236C2C"/>
    <w:rsid w:val="00240BD0"/>
    <w:rsid w:val="00282355"/>
    <w:rsid w:val="00283965"/>
    <w:rsid w:val="00284C28"/>
    <w:rsid w:val="002909E2"/>
    <w:rsid w:val="0029769A"/>
    <w:rsid w:val="002B77F3"/>
    <w:rsid w:val="002E2883"/>
    <w:rsid w:val="002F5511"/>
    <w:rsid w:val="00303C1B"/>
    <w:rsid w:val="003252B5"/>
    <w:rsid w:val="0033713F"/>
    <w:rsid w:val="00361D36"/>
    <w:rsid w:val="00363EEF"/>
    <w:rsid w:val="00374088"/>
    <w:rsid w:val="00374D53"/>
    <w:rsid w:val="00391F73"/>
    <w:rsid w:val="00397CFA"/>
    <w:rsid w:val="003B2001"/>
    <w:rsid w:val="003B3028"/>
    <w:rsid w:val="003C54D5"/>
    <w:rsid w:val="003D68CD"/>
    <w:rsid w:val="003E4C90"/>
    <w:rsid w:val="0041532D"/>
    <w:rsid w:val="0042538D"/>
    <w:rsid w:val="004270F7"/>
    <w:rsid w:val="00432782"/>
    <w:rsid w:val="004413C1"/>
    <w:rsid w:val="00444EEC"/>
    <w:rsid w:val="004451EF"/>
    <w:rsid w:val="004568C6"/>
    <w:rsid w:val="00487B15"/>
    <w:rsid w:val="00494A48"/>
    <w:rsid w:val="004A5049"/>
    <w:rsid w:val="004B0809"/>
    <w:rsid w:val="004C592A"/>
    <w:rsid w:val="004E3573"/>
    <w:rsid w:val="004F3E31"/>
    <w:rsid w:val="004F59FE"/>
    <w:rsid w:val="00526EF6"/>
    <w:rsid w:val="00541E38"/>
    <w:rsid w:val="00563720"/>
    <w:rsid w:val="00592CB5"/>
    <w:rsid w:val="00597E7B"/>
    <w:rsid w:val="005A257A"/>
    <w:rsid w:val="005A5170"/>
    <w:rsid w:val="005C73E7"/>
    <w:rsid w:val="005D397A"/>
    <w:rsid w:val="005D7DF5"/>
    <w:rsid w:val="005F23D2"/>
    <w:rsid w:val="006164C2"/>
    <w:rsid w:val="00622282"/>
    <w:rsid w:val="00622CE0"/>
    <w:rsid w:val="00626D75"/>
    <w:rsid w:val="00627006"/>
    <w:rsid w:val="00627499"/>
    <w:rsid w:val="00633709"/>
    <w:rsid w:val="0063497F"/>
    <w:rsid w:val="00644428"/>
    <w:rsid w:val="00685199"/>
    <w:rsid w:val="00696917"/>
    <w:rsid w:val="006A7C82"/>
    <w:rsid w:val="006C2827"/>
    <w:rsid w:val="006D4DB7"/>
    <w:rsid w:val="006D50D3"/>
    <w:rsid w:val="006E1DC0"/>
    <w:rsid w:val="006E5C7E"/>
    <w:rsid w:val="007025E0"/>
    <w:rsid w:val="0073788E"/>
    <w:rsid w:val="0075663D"/>
    <w:rsid w:val="00761B59"/>
    <w:rsid w:val="00762468"/>
    <w:rsid w:val="007678A2"/>
    <w:rsid w:val="00784EF5"/>
    <w:rsid w:val="007960BC"/>
    <w:rsid w:val="007A0ABD"/>
    <w:rsid w:val="007D25D9"/>
    <w:rsid w:val="007D3A28"/>
    <w:rsid w:val="00800ABF"/>
    <w:rsid w:val="00816788"/>
    <w:rsid w:val="00836C85"/>
    <w:rsid w:val="00841210"/>
    <w:rsid w:val="008415F5"/>
    <w:rsid w:val="0088070C"/>
    <w:rsid w:val="00882E6B"/>
    <w:rsid w:val="008841B3"/>
    <w:rsid w:val="008A16A9"/>
    <w:rsid w:val="008A387F"/>
    <w:rsid w:val="008B7A19"/>
    <w:rsid w:val="008D514A"/>
    <w:rsid w:val="008F4849"/>
    <w:rsid w:val="00914709"/>
    <w:rsid w:val="00947AC0"/>
    <w:rsid w:val="009515ED"/>
    <w:rsid w:val="009516D7"/>
    <w:rsid w:val="00963B6E"/>
    <w:rsid w:val="0098650A"/>
    <w:rsid w:val="009902BD"/>
    <w:rsid w:val="009C3B39"/>
    <w:rsid w:val="009C3F4F"/>
    <w:rsid w:val="009E0375"/>
    <w:rsid w:val="009E64C1"/>
    <w:rsid w:val="009F4968"/>
    <w:rsid w:val="00A31CB4"/>
    <w:rsid w:val="00A406A1"/>
    <w:rsid w:val="00A53CB8"/>
    <w:rsid w:val="00A63AD6"/>
    <w:rsid w:val="00A75EAF"/>
    <w:rsid w:val="00A76FD1"/>
    <w:rsid w:val="00A806E8"/>
    <w:rsid w:val="00A927F4"/>
    <w:rsid w:val="00A948B0"/>
    <w:rsid w:val="00A97C08"/>
    <w:rsid w:val="00AA09BB"/>
    <w:rsid w:val="00AA3112"/>
    <w:rsid w:val="00AE28C7"/>
    <w:rsid w:val="00AE2DF2"/>
    <w:rsid w:val="00AE73D5"/>
    <w:rsid w:val="00AF375B"/>
    <w:rsid w:val="00B01320"/>
    <w:rsid w:val="00B134BA"/>
    <w:rsid w:val="00B16F77"/>
    <w:rsid w:val="00B254AF"/>
    <w:rsid w:val="00B3642F"/>
    <w:rsid w:val="00B36B17"/>
    <w:rsid w:val="00B419CB"/>
    <w:rsid w:val="00B50989"/>
    <w:rsid w:val="00B53EDC"/>
    <w:rsid w:val="00B548C3"/>
    <w:rsid w:val="00B61F93"/>
    <w:rsid w:val="00B81BEC"/>
    <w:rsid w:val="00B86381"/>
    <w:rsid w:val="00BA1900"/>
    <w:rsid w:val="00BA698F"/>
    <w:rsid w:val="00BA70C8"/>
    <w:rsid w:val="00BB53D2"/>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27E4F"/>
    <w:rsid w:val="00D27F04"/>
    <w:rsid w:val="00D30894"/>
    <w:rsid w:val="00D45980"/>
    <w:rsid w:val="00D54B42"/>
    <w:rsid w:val="00D5779B"/>
    <w:rsid w:val="00D74F5E"/>
    <w:rsid w:val="00D8523B"/>
    <w:rsid w:val="00DA1DB6"/>
    <w:rsid w:val="00DB52F8"/>
    <w:rsid w:val="00DB6978"/>
    <w:rsid w:val="00DC5EED"/>
    <w:rsid w:val="00DD1ABE"/>
    <w:rsid w:val="00DD24F7"/>
    <w:rsid w:val="00DD5CF6"/>
    <w:rsid w:val="00DF2724"/>
    <w:rsid w:val="00DF49FF"/>
    <w:rsid w:val="00DF4DE0"/>
    <w:rsid w:val="00DF7F87"/>
    <w:rsid w:val="00E0607D"/>
    <w:rsid w:val="00E218E7"/>
    <w:rsid w:val="00E32F18"/>
    <w:rsid w:val="00E359B0"/>
    <w:rsid w:val="00E403AC"/>
    <w:rsid w:val="00E42B05"/>
    <w:rsid w:val="00E66974"/>
    <w:rsid w:val="00E66FF9"/>
    <w:rsid w:val="00E7227C"/>
    <w:rsid w:val="00E920AB"/>
    <w:rsid w:val="00E92A0B"/>
    <w:rsid w:val="00EB669B"/>
    <w:rsid w:val="00EC6820"/>
    <w:rsid w:val="00ED1AB8"/>
    <w:rsid w:val="00ED2100"/>
    <w:rsid w:val="00EE35B9"/>
    <w:rsid w:val="00EE634B"/>
    <w:rsid w:val="00F24965"/>
    <w:rsid w:val="00F57473"/>
    <w:rsid w:val="00F63357"/>
    <w:rsid w:val="00F73F2B"/>
    <w:rsid w:val="00F80116"/>
    <w:rsid w:val="00F82CEF"/>
    <w:rsid w:val="00F86E5D"/>
    <w:rsid w:val="00F92F05"/>
    <w:rsid w:val="00FA4720"/>
    <w:rsid w:val="00FB5ACB"/>
    <w:rsid w:val="00FC10F8"/>
    <w:rsid w:val="00FC1ED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basedOn w:val="Zadanifontodlomka"/>
    <w:link w:val="Tijeloteksta"/>
    <w:rsid w:val="00B36B17"/>
    <w:rPr>
      <w:rFonts w:cs="Arial" w:hAnsi="Arial" w:ascii="Arial"/>
      <w:sz w:val="22"/>
      <w:szCs w:val="24"/>
    </w:rPr>
  </w:style>
  <w:style w:styleId="Tekstrezerviranogmjesta" w:type="character">
    <w:name w:val="Placeholder Text"/>
    <w:basedOn w:val="Zadanifontodlomka"/>
    <w:uiPriority w:val="99"/>
    <w:semiHidden/>
    <w:rsid w:val="00622CE0"/>
    <w:rPr>
      <w:color w:val="808080"/>
      <w:bdr w:space="0" w:sz="0" w:color="auto" w:val="none"/>
      <w:shd w:fill="auto" w:color="auto" w:val="clear"/>
    </w:rPr>
  </w:style>
  <w:style w:customStyle="true" w:styleId="eSPISCCParagraphDefaultFont" w:type="character">
    <w:name w:val="eSPIS_CC_Paragraph Default Font"/>
    <w:basedOn w:val="Zadanifontodlomka"/>
    <w:rsid w:val="00622CE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22CE0"/>
    <w:rPr>
      <w:b/>
      <w:bdr w:space="0" w:sz="0" w:color="auto" w:val="none"/>
      <w:shd w:fill="FFFFCC" w:color="auto" w:val="clear"/>
      <w:lang w:val="hr-HR"/>
    </w:rPr>
  </w:style>
  <w:style w:customStyle="true" w:styleId="PozadinaSvijetloCrvena" w:type="character">
    <w:name w:val="Pozadina_SvijetloCrvena"/>
    <w:basedOn w:val="eSPISCCParagraphDefaultFont"/>
    <w:rsid w:val="00622CE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22CE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basedOn w:val="Zadanifontodlomka"/>
    <w:link w:val="Tijeloteksta"/>
    <w:rsid w:val="00B36B17"/>
    <w:rPr>
      <w:rFonts w:ascii="Arial" w:cs="Arial" w:hAnsi="Arial"/>
      <w:sz w:val="22"/>
      <w:szCs w:val="24"/>
    </w:rPr>
  </w:style>
  <w:style w:styleId="Tekstrezerviranogmjesta" w:type="character">
    <w:name w:val="Placeholder Text"/>
    <w:basedOn w:val="Zadanifontodlomka"/>
    <w:uiPriority w:val="99"/>
    <w:semiHidden/>
    <w:rsid w:val="00622CE0"/>
    <w:rPr>
      <w:color w:val="808080"/>
      <w:bdr w:color="auto" w:space="0" w:sz="0" w:val="none"/>
      <w:shd w:color="auto" w:fill="auto" w:val="clear"/>
    </w:rPr>
  </w:style>
  <w:style w:customStyle="1" w:styleId="eSPISCCParagraphDefaultFont" w:type="character">
    <w:name w:val="eSPIS_CC_Paragraph Default Font"/>
    <w:basedOn w:val="Zadanifontodlomka"/>
    <w:rsid w:val="00622CE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22CE0"/>
    <w:rPr>
      <w:b/>
      <w:bdr w:color="auto" w:space="0" w:sz="0" w:val="none"/>
      <w:shd w:color="auto" w:fill="FFFFCC" w:val="clear"/>
      <w:lang w:val="hr-HR"/>
    </w:rPr>
  </w:style>
  <w:style w:customStyle="1" w:styleId="PozadinaSvijetloCrvena" w:type="character">
    <w:name w:val="Pozadina_SvijetloCrvena"/>
    <w:basedOn w:val="eSPISCCParagraphDefaultFont"/>
    <w:rsid w:val="00622CE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22CE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7869">
      <w:bodyDiv w:val="true"/>
      <w:marLeft w:val="0"/>
      <w:marRight w:val="0"/>
      <w:marTop w:val="0"/>
      <w:marBottom w:val="0"/>
      <w:divBdr>
        <w:top w:space="0" w:sz="0" w:color="auto" w:val="none"/>
        <w:left w:space="0" w:sz="0" w:color="auto" w:val="none"/>
        <w:bottom w:space="0" w:sz="0" w:color="auto" w:val="none"/>
        <w:right w:space="0" w:sz="0" w:color="auto" w:val="none"/>
      </w:divBdr>
      <w:divsChild>
        <w:div w:id="1776362759">
          <w:marLeft w:val="0"/>
          <w:marRight w:val="0"/>
          <w:marTop w:val="0"/>
          <w:marBottom w:val="0"/>
          <w:divBdr>
            <w:top w:space="0" w:sz="0" w:color="auto" w:val="none"/>
            <w:left w:space="0" w:sz="0" w:color="auto" w:val="none"/>
            <w:bottom w:space="0" w:sz="0" w:color="auto" w:val="none"/>
            <w:right w:space="0" w:sz="0" w:color="auto" w:val="none"/>
          </w:divBdr>
          <w:divsChild>
            <w:div w:id="1800568440">
              <w:marLeft w:val="0"/>
              <w:marRight w:val="0"/>
              <w:marTop w:val="0"/>
              <w:marBottom w:val="0"/>
              <w:divBdr>
                <w:top w:space="0" w:sz="6" w:color="DDDDDD" w:val="single"/>
                <w:left w:space="0" w:sz="6" w:color="DDDDDD" w:val="single"/>
                <w:bottom w:space="0" w:sz="6" w:color="DDDDDD" w:val="single"/>
                <w:right w:space="0" w:sz="6" w:color="DDDDDD" w:val="single"/>
              </w:divBdr>
              <w:divsChild>
                <w:div w:id="1966227286">
                  <w:marLeft w:val="150"/>
                  <w:marRight w:val="150"/>
                  <w:marTop w:val="0"/>
                  <w:marBottom w:val="150"/>
                  <w:divBdr>
                    <w:top w:space="0" w:sz="0" w:color="auto" w:val="none"/>
                    <w:left w:space="0" w:sz="0" w:color="auto" w:val="none"/>
                    <w:bottom w:space="0" w:sz="0" w:color="auto" w:val="none"/>
                    <w:right w:space="0" w:sz="0" w:color="auto" w:val="none"/>
                  </w:divBdr>
                  <w:divsChild>
                    <w:div w:id="300113029">
                      <w:marLeft w:val="0"/>
                      <w:marRight w:val="0"/>
                      <w:marTop w:val="0"/>
                      <w:marBottom w:val="0"/>
                      <w:divBdr>
                        <w:top w:space="0" w:sz="0" w:color="auto" w:val="none"/>
                        <w:left w:space="0" w:sz="0" w:color="auto" w:val="none"/>
                        <w:bottom w:space="0" w:sz="0" w:color="auto" w:val="none"/>
                        <w:right w:space="0" w:sz="0" w:color="auto" w:val="none"/>
                      </w:divBdr>
                      <w:divsChild>
                        <w:div w:id="1639796915">
                          <w:marLeft w:val="0"/>
                          <w:marRight w:val="0"/>
                          <w:marTop w:val="0"/>
                          <w:marBottom w:val="0"/>
                          <w:divBdr>
                            <w:top w:space="0" w:sz="0" w:color="auto" w:val="none"/>
                            <w:left w:space="0" w:sz="0" w:color="auto" w:val="none"/>
                            <w:bottom w:space="0" w:sz="0" w:color="auto" w:val="none"/>
                            <w:right w:space="0" w:sz="0" w:color="auto" w:val="none"/>
                          </w:divBdr>
                          <w:divsChild>
                            <w:div w:id="602105809">
                              <w:marLeft w:val="0"/>
                              <w:marRight w:val="0"/>
                              <w:marTop w:val="0"/>
                              <w:marBottom w:val="0"/>
                              <w:divBdr>
                                <w:top w:space="0" w:sz="0" w:color="auto" w:val="none"/>
                                <w:left w:space="0" w:sz="0" w:color="auto" w:val="none"/>
                                <w:bottom w:space="0" w:sz="0" w:color="auto" w:val="none"/>
                                <w:right w:space="0" w:sz="0" w:color="auto" w:val="none"/>
                              </w:divBdr>
                              <w:divsChild>
                                <w:div w:id="1464498599">
                                  <w:marLeft w:val="0"/>
                                  <w:marRight w:val="0"/>
                                  <w:marTop w:val="0"/>
                                  <w:marBottom w:val="0"/>
                                  <w:divBdr>
                                    <w:top w:space="0" w:sz="0" w:color="auto" w:val="none"/>
                                    <w:left w:space="0" w:sz="0" w:color="auto" w:val="none"/>
                                    <w:bottom w:space="0" w:sz="0" w:color="auto" w:val="none"/>
                                    <w:right w:space="0" w:sz="0" w:color="auto" w:val="none"/>
                                  </w:divBdr>
                                  <w:divsChild>
                                    <w:div w:id="1833569033">
                                      <w:marLeft w:val="0"/>
                                      <w:marRight w:val="0"/>
                                      <w:marTop w:val="0"/>
                                      <w:marBottom w:val="0"/>
                                      <w:divBdr>
                                        <w:top w:space="0" w:sz="0" w:color="auto" w:val="none"/>
                                        <w:left w:space="0" w:sz="0" w:color="auto" w:val="none"/>
                                        <w:bottom w:space="0" w:sz="0" w:color="auto" w:val="none"/>
                                        <w:right w:space="0" w:sz="0" w:color="auto" w:val="none"/>
                                      </w:divBdr>
                                      <w:divsChild>
                                        <w:div w:id="13361490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2. javna dražba</izvorni_sadrzaj>
    <derivirana_varijabla naziv="DomainObject.Primjedba_1">2. javna dražba</derivirana_varijabla>
  </DomainObject.Primjedba>
  <DomainObject.Oznaka>
    <izvorni_sadrzaj>St-210/2015-51</izvorni_sadrzaj>
    <derivirana_varijabla naziv="DomainObject.Oznaka_1">St-210/2015-51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2015.</izvorni_sadrzaj>
    <derivirana_varijabla naziv="DomainObject.Predmet.DatumOsnivanja_1">12.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St-210/2015</izvorni_sadrzaj>
    <derivirana_varijabla naziv="DomainObject.Predmet.OznakaBroj_1">St-210/2015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Kalendar: 31.07.15</izvorni_sadrzaj>
    <derivirana_varijabla naziv="DomainObject.Predmet.PrimjedbaSuca_1">Kalendar: 31.07.15</derivirana_varijabla>
  </DomainObject.Predmet.PrimjedbaSuca>
  <DomainObject.Predmet.PrimjedbaUpisnicara>
    <izvorni_sadrzaj/>
    <derivirana_varijabla naziv="DomainObject.Predmet.PrimjedbaUpisnicara_1"/>
  </DomainObject.Predmet.PrimjedbaUpisnicara>
  <DomainObject.Predmet.ProtustrankaFormated>
    <izvorni_sadrzaj>  Kadri Ali</izvorni_sadrzaj>
    <derivirana_varijabla naziv="DomainObject.Predmet.ProtustrankaFormated_1">  Kadri Ali</derivirana_varijabla>
  </DomainObject.Predmet.ProtustrankaFormated>
  <DomainObject.Predmet.ProtustrankaFormatedOIB>
    <izvorni_sadrzaj>  Kadri Ali, OIB 73770946771</izvorni_sadrzaj>
    <derivirana_varijabla naziv="DomainObject.Predmet.ProtustrankaFormatedOIB_1">  Kadri Ali, OIB 73770946771</derivirana_varijabla>
  </DomainObject.Predmet.ProtustrankaFormatedOIB>
  <DomainObject.Predmet.ProtustrankaFormatedWithAdress>
    <izvorni_sadrzaj> Kadri Ali, Domjanićeva 3, 10000 Zagreb</izvorni_sadrzaj>
    <derivirana_varijabla naziv="DomainObject.Predmet.ProtustrankaFormatedWithAdress_1"> Kadri Ali, Domjanićeva 3, 10000 Zagreb</derivirana_varijabla>
  </DomainObject.Predmet.ProtustrankaFormatedWithAdress>
  <DomainObject.Predmet.ProtustrankaFormatedWithAdressOIB>
    <izvorni_sadrzaj> Kadri Ali, OIB 73770946771, Domjanićeva 3, 10000 Zagreb</izvorni_sadrzaj>
    <derivirana_varijabla naziv="DomainObject.Predmet.ProtustrankaFormatedWithAdressOIB_1"> Kadri Ali, OIB 73770946771, Domjanićeva 3, 10000 Zagreb</derivirana_varijabla>
  </DomainObject.Predmet.ProtustrankaFormatedWithAdressOIB>
  <DomainObject.Predmet.ProtustrankaWithAdress>
    <izvorni_sadrzaj>Kadri Ali Domjanićeva 3, 10000 Zagreb</izvorni_sadrzaj>
    <derivirana_varijabla naziv="DomainObject.Predmet.ProtustrankaWithAdress_1">Kadri Ali Domjanićeva 3, 10000 Zagreb</derivirana_varijabla>
  </DomainObject.Predmet.ProtustrankaWithAdress>
  <DomainObject.Predmet.ProtustrankaWithAdressOIB>
    <izvorni_sadrzaj>Kadri Ali, OIB 73770946771, Domjanićeva 3, 10000 Zagreb</izvorni_sadrzaj>
    <derivirana_varijabla naziv="DomainObject.Predmet.ProtustrankaWithAdressOIB_1">Kadri Ali, OIB 73770946771, Domjanićeva 3, 10000 Zagreb</derivirana_varijabla>
  </DomainObject.Predmet.ProtustrankaWithAdressOIB>
  <DomainObject.Predmet.ProtustrankaNazivFormated>
    <izvorni_sadrzaj>Kadri Ali</izvorni_sadrzaj>
    <derivirana_varijabla naziv="DomainObject.Predmet.ProtustrankaNazivFormated_1">Kadri Ali</derivirana_varijabla>
  </DomainObject.Predmet.ProtustrankaNazivFormated>
  <DomainObject.Predmet.ProtustrankaNazivFormatedOIB>
    <izvorni_sadrzaj>Kadri Ali, OIB 73770946771</izvorni_sadrzaj>
    <derivirana_varijabla naziv="DomainObject.Predmet.ProtustrankaNazivFormatedOIB_1">Kadri Ali, OIB 73770946771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Gradski ured za gosp. rad i poduz. Odsjek za obrtni registar</izvorni_sadrzaj>
    <derivirana_varijabla naziv="DomainObject.Predmet.StrankaFormated_1">  FINA Regionalni centar; Gradski ured za gosp. rad i poduz. Odsjek za obrtni registar</derivirana_varijabla>
  </DomainObject.Predmet.StrankaFormated>
  <DomainObject.Predmet.StrankaFormatedOIB>
    <izvorni_sadrzaj>  FINA Regionalni centar, OIB 85821130368; Gradski ured za gosp. rad i poduz. Odsjek za obrtni registar, OIB 61817894937</izvorni_sadrzaj>
    <derivirana_varijabla naziv="DomainObject.Predmet.StrankaFormatedOIB_1">  FINA Regionalni centar, OIB 85821130368; Gradski ured za gosp. rad i poduz. Odsjek za obrtni registar, OIB 61817894937</derivirana_varijabla>
  </DomainObject.Predmet.StrankaFormatedOIB>
  <DomainObject.Predmet.StrankaFormatedWithAdress>
    <izvorni_sadrzaj> FINA Regionalni centar, Ulica grada Vukovara 70, 10000 Zagreb; Gradski ured za gosp. rad i poduz. Odsjek za obrtni registar, Zapoljska 1, 10000 Zagreb</izvorni_sadrzaj>
    <derivirana_varijabla naziv="DomainObject.Predmet.StrankaFormatedWithAdress_1"> FINA Regionalni centar, Ulica grada Vukovara 70, 10000 Zagreb; Gradski ured za gosp. rad i poduz. Odsjek za obrtni registar, Zapoljska 1, 10000 Zagreb</derivirana_varijabla>
  </DomainObject.Predmet.StrankaFormatedWithAdress>
  <DomainObject.Predmet.StrankaFormatedWithAdressOIB>
    <izvorni_sadrzaj> FINA Regionalni centar, OIB 85821130368, Ulica grada Vukovara 70, 10000 Zagreb; Gradski ured za gosp. rad i poduz. Odsjek za obrtni registar, OIB 61817894937, Zapoljska 1, 10000 Zagreb</izvorni_sadrzaj>
    <derivirana_varijabla naziv="DomainObject.Predmet.StrankaFormatedWithAdressOIB_1"> FINA Regionalni centar, OIB 85821130368, Ulica grada Vukovara 70, 10000 Zagreb; Gradski ured za gosp. rad i poduz. Odsjek za obrtni registar, OIB 61817894937, Zapoljska 1, 10000 Zagreb</derivirana_varijabla>
  </DomainObject.Predmet.StrankaFormatedWithAdressOIB>
  <DomainObject.Predmet.StrankaWithAdress>
    <izvorni_sadrzaj>FINA Regionalni centar Ulica grada Vukovara 70,10000 Zagreb,Gradski ured za gosp. rad i poduz. Odsjek za obrtni registar Zapoljska 1,10000 Zagreb</izvorni_sadrzaj>
    <derivirana_varijabla naziv="DomainObject.Predmet.StrankaWithAdress_1">FINA Regionalni centar Ulica grada Vukovara 70,10000 Zagreb,Gradski ured za gosp. rad i poduz. Odsjek za obrtni registar Zapoljska 1,10000 Zagreb</derivirana_varijabla>
  </DomainObject.Predmet.StrankaWithAdress>
  <DomainObject.Predmet.StrankaWithAdressOIB>
    <izvorni_sadrzaj>FINA Regionalni centar, OIB 85821130368, Ulica grada Vukovara 70,10000 Zagreb,Gradski ured za gosp. rad i poduz. Odsjek za obrtni registar, OIB 61817894937, Zapoljska 1,10000 Zagreb</izvorni_sadrzaj>
    <derivirana_varijabla naziv="DomainObject.Predmet.StrankaWithAdressOIB_1">FINA Regionalni centar, OIB 85821130368, Ulica grada Vukovara 70,10000 Zagreb,Gradski ured za gosp. rad i poduz. Odsjek za obrtni registar, OIB 61817894937, Zapoljska 1,10000 Zagreb</derivirana_varijabla>
  </DomainObject.Predmet.StrankaWithAdressOIB>
  <DomainObject.Predmet.StrankaNazivFormated>
    <izvorni_sadrzaj>FINA Regionalni centar,Gradski ured za gosp. rad i poduz. Odsjek za obrtni registar</izvorni_sadrzaj>
    <derivirana_varijabla naziv="DomainObject.Predmet.StrankaNazivFormated_1">FINA Regionalni centar,Gradski ured za gosp. rad i poduz. Odsjek za obrtni registar</derivirana_varijabla>
  </DomainObject.Predmet.StrankaNazivFormated>
  <DomainObject.Predmet.StrankaNazivFormatedOIB>
    <izvorni_sadrzaj>FINA Regionalni centar, OIB 85821130368,Gradski ured za gosp. rad i poduz. Odsjek za obrtni registar, OIB 61817894937</izvorni_sadrzaj>
    <derivirana_varijabla naziv="DomainObject.Predmet.StrankaNazivFormatedOIB_1">FINA Regionalni centar, OIB 85821130368,Gradski ured za gosp. rad i poduz. Odsjek za obrtni registar,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item>
      <item>Gradski ured za gosp. rad i poduz. Odsjek za obrtni registar</item>
    </izvorni_sadrzaj>
    <derivirana_varijabla naziv="DomainObject.Predmet.StrankaListFormated_1">
      <item>FINA Regionalni centar</item>
      <item>Gradski ured za gosp. rad i poduz. Odsjek za obrtni registar</item>
    </derivirana_varijabla>
  </DomainObject.Predmet.StrankaListFormated>
  <DomainObject.Predmet.StrankaListFormatedOIB>
    <izvorni_sadrzaj>
      <item>FINA Regionalni centar, OIB 85821130368</item>
      <item>Gradski ured za gosp. rad i poduz. Odsjek za obrtni registar, OIB 61817894937</item>
    </izvorni_sadrzaj>
    <derivirana_varijabla naziv="DomainObject.Predmet.StrankaListFormatedOIB_1">
      <item>FINA Regionalni centar, OIB 85821130368</item>
      <item>Gradski ured za gosp. rad i poduz. Odsjek za obrtni registar, OIB 61817894937</item>
    </derivirana_varijabla>
  </DomainObject.Predmet.StrankaListFormatedOIB>
  <DomainObject.Predmet.StrankaListFormatedWithAdress>
    <izvorni_sadrzaj>
      <item>FINA Regionalni centar, Ulica grada Vukovara 70, 10000 Zagreb</item>
      <item>Gradski ured za gosp. rad i poduz. Odsjek za obrtni registar, Zapoljska 1, 10000 Zagreb</item>
    </izvorni_sadrzaj>
    <derivirana_varijabla naziv="DomainObject.Predmet.StrankaListFormatedWithAdress_1">
      <item>FINA Regionalni centar, Ulica grada Vukovara 70, 10000 Zagreb</item>
      <item>Gradski ured za gosp. rad i poduz. Odsjek za obrtni registar, Zapoljska 1, 10000 Zagreb</item>
    </derivirana_varijabla>
  </DomainObject.Predmet.StrankaListFormatedWithAdress>
  <DomainObject.Predmet.StrankaListFormatedWithAdressOIB>
    <izvorni_sadrzaj>
      <item>FINA Regionalni centar, OIB 85821130368, Ulica grada Vukovara 70, 10000 Zagreb</item>
      <item>Gradski ured za gosp. rad i poduz. Odsjek za obrtni registar, OIB 61817894937, Zapoljska 1, 10000 Zagreb</item>
    </izvorni_sadrzaj>
    <derivirana_varijabla naziv="DomainObject.Predmet.StrankaListFormatedWithAdressOIB_1">
      <item>FINA Regionalni centar, OIB 85821130368, Ulica grada Vukovara 70, 10000 Zagreb</item>
      <item>Gradski ured za gosp. rad i poduz. Odsjek za obrtni registar, OIB 61817894937, Zapoljska 1, 10000 Zagreb</item>
    </derivirana_varijabla>
  </DomainObject.Predmet.StrankaListFormatedWithAdressOIB>
  <DomainObject.Predmet.StrankaListNazivFormated>
    <izvorni_sadrzaj>
      <item>FINA Regionalni centar</item>
      <item>Gradski ured za gosp. rad i poduz. Odsjek za obrtni registar</item>
    </izvorni_sadrzaj>
    <derivirana_varijabla naziv="DomainObject.Predmet.StrankaListNazivFormated_1">
      <item>FINA Regionalni centar</item>
      <item>Gradski ured za gosp. rad i poduz. Odsjek za obrtni registar</item>
    </derivirana_varijabla>
  </DomainObject.Predmet.StrankaListNazivFormated>
  <DomainObject.Predmet.StrankaListNazivFormatedOIB>
    <izvorni_sadrzaj>
      <item>FINA Regionalni centar, OIB 85821130368</item>
      <item>Gradski ured za gosp. rad i poduz. Odsjek za obrtni registar, OIB 61817894937</item>
    </izvorni_sadrzaj>
    <derivirana_varijabla naziv="DomainObject.Predmet.StrankaListNazivFormatedOIB_1">
      <item>FINA Regionalni centar, OIB 85821130368</item>
      <item>Gradski ured za gosp. rad i poduz. Odsjek za obrtni registar, OIB 61817894937</item>
    </derivirana_varijabla>
  </DomainObject.Predmet.StrankaListNazivFormatedOIB>
  <DomainObject.Predmet.ProtuStrankaListFormated>
    <izvorni_sadrzaj>
      <item>Kadri Ali</item>
    </izvorni_sadrzaj>
    <derivirana_varijabla naziv="DomainObject.Predmet.ProtuStrankaListFormated_1">
      <item>Kadri Ali</item>
    </derivirana_varijabla>
  </DomainObject.Predmet.ProtuStrankaListFormated>
  <DomainObject.Predmet.ProtuStrankaListFormatedOIB>
    <izvorni_sadrzaj>
      <item>Kadri Ali, OIB 73770946771</item>
    </izvorni_sadrzaj>
    <derivirana_varijabla naziv="DomainObject.Predmet.ProtuStrankaListFormatedOIB_1">
      <item>Kadri Ali, OIB 73770946771</item>
    </derivirana_varijabla>
  </DomainObject.Predmet.ProtuStrankaListFormatedOIB>
  <DomainObject.Predmet.ProtuStrankaListFormatedWithAdress>
    <izvorni_sadrzaj>
      <item>Kadri Ali, Domjanićeva 3, 10000 Zagreb</item>
    </izvorni_sadrzaj>
    <derivirana_varijabla naziv="DomainObject.Predmet.ProtuStrankaListFormatedWithAdress_1">
      <item>Kadri Ali, Domjanićeva 3, 10000 Zagreb</item>
    </derivirana_varijabla>
  </DomainObject.Predmet.ProtuStrankaListFormatedWithAdress>
  <DomainObject.Predmet.ProtuStrankaListFormatedWithAdressOIB>
    <izvorni_sadrzaj>
      <item>Kadri Ali, OIB 73770946771, Domjanićeva 3, 10000 Zagreb</item>
    </izvorni_sadrzaj>
    <derivirana_varijabla naziv="DomainObject.Predmet.ProtuStrankaListFormatedWithAdressOIB_1">
      <item>Kadri Ali, OIB 73770946771, Domjanićeva 3, 10000 Zagreb</item>
    </derivirana_varijabla>
  </DomainObject.Predmet.ProtuStrankaListFormatedWithAdressOIB>
  <DomainObject.Predmet.ProtuStrankaListNazivFormated>
    <izvorni_sadrzaj>
      <item>Kadri Ali</item>
    </izvorni_sadrzaj>
    <derivirana_varijabla naziv="DomainObject.Predmet.ProtuStrankaListNazivFormated_1">
      <item>Kadri Ali</item>
    </derivirana_varijabla>
  </DomainObject.Predmet.ProtuStrankaListNazivFormated>
  <DomainObject.Predmet.ProtuStrankaListNazivFormatedOIB>
    <izvorni_sadrzaj>
      <item>Kadri Ali, OIB 73770946771</item>
    </izvorni_sadrzaj>
    <derivirana_varijabla naziv="DomainObject.Predmet.ProtuStrankaListNazivFormatedOIB_1">
      <item>Kadri Ali, OIB 73770946771</item>
    </derivirana_varijabla>
  </DomainObject.Predmet.ProtuStrankaListNazivFormatedOIB>
  <DomainObject.Predmet.OstaliListFormated>
    <izvorni_sadrzaj>
      <item>Mirjana Zuzija</item>
      <item>RH. MF. Porezna uprava</item>
      <item>ŽDO - Građansko upravni odjel</item>
    </izvorni_sadrzaj>
    <derivirana_varijabla naziv="DomainObject.Predmet.OstaliListFormated_1">
      <item>Mirjana Zuzija</item>
      <item>RH. MF. Porezna uprava</item>
      <item>ŽDO - Građansko upravni odjel</item>
    </derivirana_varijabla>
  </DomainObject.Predmet.OstaliListFormated>
  <DomainObject.Predmet.OstaliListFormatedOIB>
    <izvorni_sadrzaj>
      <item>Mirjana Zuzija, OIB 26497768352</item>
      <item>RH. MF. Porezna uprava</item>
      <item>ŽDO - Građansko upravni odjel</item>
    </izvorni_sadrzaj>
    <derivirana_varijabla naziv="DomainObject.Predmet.OstaliListFormatedOIB_1">
      <item>Mirjana Zuzija, OIB 26497768352</item>
      <item>RH. MF. Porezna uprava</item>
      <item>ŽDO - Građansko upravni odjel</item>
    </derivirana_varijabla>
  </DomainObject.Predmet.OstaliListFormatedOIB>
  <DomainObject.Predmet.OstaliListFormatedWithAdress>
    <izvorni_sadrzaj>
      <item>Mirjana Zuzija, Slavka Kolara 25, 10410 Velika Gorica</item>
      <item>RH. MF. Porezna uprava, Av. Dubrovnik 32, 10000 Zagreb</item>
      <item>ŽDO - Građansko upravni odjel</item>
    </izvorni_sadrzaj>
    <derivirana_varijabla naziv="DomainObject.Predmet.OstaliListFormatedWithAdress_1">
      <item>Mirjana Zuzija, Slavka Kolara 25, 10410 Velika Gorica</item>
      <item>RH. MF. Porezna uprava, Av. Dubrovnik 32, 10000 Zagreb</item>
      <item>ŽDO - Građansko upravni odjel</item>
    </derivirana_varijabla>
  </DomainObject.Predmet.OstaliListFormatedWithAdress>
  <DomainObject.Predmet.OstaliListFormatedWithAdressOIB>
    <izvorni_sadrzaj>
      <item>Mirjana Zuzija, OIB 26497768352, Slavka Kolara 25, 10410 Velika Gorica</item>
      <item>RH. MF. Porezna uprava, Av. Dubrovnik 32, 10000 Zagreb</item>
      <item>ŽDO - Građansko upravni odjel</item>
    </izvorni_sadrzaj>
    <derivirana_varijabla naziv="DomainObject.Predmet.OstaliListFormatedWithAdressOIB_1">
      <item>Mirjana Zuzija, OIB 26497768352, Slavka Kolara 25, 10410 Velika Gorica</item>
      <item>RH. MF. Porezna uprava, Av. Dubrovnik 32, 10000 Zagreb</item>
      <item>ŽDO - Građansko upravni odjel</item>
    </derivirana_varijabla>
  </DomainObject.Predmet.OstaliListFormatedWithAdressOIB>
  <DomainObject.Predmet.OstaliListNazivFormated>
    <izvorni_sadrzaj>
      <item>Mirjana Zuzija</item>
      <item>RH. MF. Porezna uprava</item>
      <item>ŽDO - Građansko upravni odjel</item>
    </izvorni_sadrzaj>
    <derivirana_varijabla naziv="DomainObject.Predmet.OstaliListNazivFormated_1">
      <item>Mirjana Zuzija</item>
      <item>RH. MF. Porezna uprava</item>
      <item>ŽDO - Građansko upravni odjel</item>
    </derivirana_varijabla>
  </DomainObject.Predmet.OstaliListNazivFormated>
  <DomainObject.Predmet.OstaliListNazivFormatedOIB>
    <izvorni_sadrzaj>
      <item>Mirjana Zuzija, OIB 26497768352</item>
      <item>RH. MF. Porezna uprava</item>
      <item>ŽDO - Građansko upravni odjel</item>
    </izvorni_sadrzaj>
    <derivirana_varijabla naziv="DomainObject.Predmet.OstaliListNazivFormatedOIB_1">
      <item>Mirjana Zuzija, OIB 26497768352</item>
      <item>RH. MF. Porezna uprava</item>
      <item>ŽDO -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St-210/2015-51</izvorni_sadrzaj>
    <derivirana_varijabla naziv="DomainObject.PoslovniBrojDokumenta_1">St-210/2015-51</derivirana_varijabla>
  </DomainObject.PoslovniBrojDokumenta>
  <DomainObject.Predmet.StrankaIDrugi>
    <izvorni_sadrzaj>FINA Regionalni centar i dr.</izvorni_sadrzaj>
    <derivirana_varijabla naziv="DomainObject.Predmet.StrankaIDrugi_1">FINA Regionalni centar i dr.</derivirana_varijabla>
  </DomainObject.Predmet.StrankaIDrugi>
  <DomainObject.Predmet.ProtustrankaIDrugi>
    <izvorni_sadrzaj>Kadri Ali</izvorni_sadrzaj>
    <derivirana_varijabla naziv="DomainObject.Predmet.ProtustrankaIDrugi_1">Kadri Ali</derivirana_varijabla>
  </DomainObject.Predmet.ProtustrankaIDrugi>
  <DomainObject.Predmet.StrankaIDrugiAdressOIB>
    <izvorni_sadrzaj>FINA Regionalni centar, OIB 85821130368, Ulica grada Vukovara 70, 10000 Zagreb i dr.</izvorni_sadrzaj>
    <derivirana_varijabla naziv="DomainObject.Predmet.StrankaIDrugiAdressOIB_1">FINA Regionalni centar, OIB 85821130368, Ulica grada Vukovara 70, 10000 Zagreb i dr.</derivirana_varijabla>
  </DomainObject.Predmet.StrankaIDrugiAdressOIB>
  <DomainObject.Predmet.ProtustrankaIDrugiAdressOIB>
    <izvorni_sadrzaj>Kadri Ali, OIB 73770946771, Domjanićeva 3, 10000 Zagreb</izvorni_sadrzaj>
    <derivirana_varijabla naziv="DomainObject.Predmet.ProtustrankaIDrugiAdressOIB_1">Kadri Ali, OIB 73770946771, Domjanićeva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Kadri Ali</item>
      <item>Mirjana Zuzija</item>
      <item>Gradski ured za gosp. rad i poduz. Odsjek za obrtni registar</item>
      <item>RH. MF. Porezna uprava</item>
      <item>ŽDO - Građansko upravni odjel</item>
    </izvorni_sadrzaj>
    <derivirana_varijabla naziv="DomainObject.Predmet.SudioniciListNaziv_1">
      <item>FINA Regionalni centar</item>
      <item>Kadri Ali</item>
      <item>Mirjana Zuzija</item>
      <item>Gradski ured za gosp. rad i poduz. Odsjek za obrtni registar</item>
      <item>RH. MF. Porezna uprava</item>
      <item>ŽDO - Građansko upravni odjel</item>
    </derivirana_varijabla>
  </DomainObject.Predmet.SudioniciListNaziv>
  <DomainObject.Predmet.SudioniciListAdressOIB>
    <izvorni_sadrzaj>
      <item>FINA Regionalni centar, OIB 85821130368, Ulica grada Vukovara 70,10000 Zagreb</item>
      <item>Kadri Ali, OIB 73770946771, Domjanićeva 3,10000 Zagreb</item>
      <item>Mirjana Zuzija, OIB 26497768352, Slavka Kolara 25,10410 Velika Gorica</item>
      <item>Gradski ured za gosp. rad i poduz. Odsjek za obrtni registar, OIB 61817894937, Zapoljska 1,10000 Zagreb</item>
      <item>RH. MF. Porezna uprava, Av. Dubrovnik 32,10000 Zagreb</item>
      <item>ŽDO - Građansko upravni odjel</item>
    </izvorni_sadrzaj>
    <derivirana_varijabla naziv="DomainObject.Predmet.SudioniciListAdressOIB_1">
      <item>FINA Regionalni centar, OIB 85821130368, Ulica grada Vukovara 70,10000 Zagreb</item>
      <item>Kadri Ali, OIB 73770946771, Domjanićeva 3,10000 Zagreb</item>
      <item>Mirjana Zuzija, OIB 26497768352, Slavka Kolara 25,10410 Velika Gorica</item>
      <item>Gradski ured za gosp. rad i poduz. Odsjek za obrtni registar, OIB 61817894937, Zapoljska 1,10000 Zagreb</item>
      <item>RH. MF. Porezna uprava, Av. Dubrovnik 32,10000 Zagreb</item>
      <item>ŽDO - Građansko upravni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73770946771</item>
      <item>, OIB 26497768352</item>
      <item>, OIB 61817894937</item>
      <item>, OIB null</item>
      <item>, OIB null</item>
    </izvorni_sadrzaj>
    <derivirana_varijabla naziv="DomainObject.Predmet.SudioniciListNazivOIB_1">
      <item>, OIB 85821130368</item>
      <item>, OIB 73770946771</item>
      <item>, OIB 26497768352</item>
      <item>, OIB 61817894937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1101</properties:Words>
  <properties:Characters>5840</properties:Characters>
  <properties:Lines>140</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2016-10-18T12:24:00Z</dcterms:created>
  <dc:creator>BISERKA CALIC</dc:creator>
  <cp:lastModifiedBy>Ana Brlek</cp:lastModifiedBy>
  <cp:lastPrinted>2016-10-18T12:27:00Z</cp:lastPrinted>
  <dcterms:modified xmlns:xsi="http://www.w3.org/2001/XMLSchema-instance" xsi:type="dcterms:W3CDTF">2016-10-18T12:27:00Z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St-210/2015-51 / Odluka - Zaključak - određuje se ročište za dražbu</vt:lpwstr>
  </prop:property>
  <prop:property name="CC_coloring" pid="4" fmtid="{D5CDD505-2E9C-101B-9397-08002B2CF9AE}">
    <vt:bool>false</vt:bool>
  </prop:property>
  <prop:property name="BrojStranica" pid="5" fmtid="{D5CDD505-2E9C-101B-9397-08002B2CF9AE}">
    <vt:i4>3</vt:i4>
  </prop:property>
</prop:Properties>
</file>