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da0f" w14:paraId="50ada0f" w:rsidRDefault="001B0559" w:rsidP="001B0559" w:rsidR="001B0559" w:rsidRPr="007C723E">
      <w:pPr>
        <w15:collapsed w:val="false"/>
      </w:pPr>
      <w:bookmarkStart w:name="_GoBack" w:id="0"/>
      <w:bookmarkEnd w:id="0"/>
    </w:p>
    <w:p w:rsidRDefault="00837BC6" w:rsidR="0046190C">
      <w:r>
        <w:t xml:space="preserve">             </w:t>
      </w:r>
      <w:r w:rsidR="0046190C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837BC6" w:rsidP="001B0559" w:rsidR="001B0559" w:rsidRPr="007C723E">
      <w:r>
        <w:t xml:space="preserve">  </w:t>
      </w:r>
      <w:r w:rsidR="001B0559" w:rsidRPr="007C723E">
        <w:t>Trgovački sud u Zagrebu</w:t>
      </w:r>
    </w:p>
    <w:p w:rsidRDefault="00837BC6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</w:t>
      </w:r>
      <w:r>
        <w:t xml:space="preserve">    </w:t>
      </w:r>
      <w:r w:rsidR="005C537D">
        <w:t xml:space="preserve">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82EE8">
        <w:t>332/14</w:t>
      </w:r>
      <w:r w:rsidR="005C537D">
        <w:t>-</w:t>
      </w:r>
      <w:r>
        <w:t>47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282EE8" w:rsidP="00282EE8" w:rsidR="00282EE8">
      <w:pPr>
        <w:ind w:firstLine="720"/>
        <w:jc w:val="both"/>
      </w:pPr>
      <w:r>
        <w:t xml:space="preserve">Trgovački sud u Zagrebu po sucu Nikolini Dorić Hadžisejdić, u stečajnom postupku nad dužnikom TIM-KUŠAN d.o.o. u stečaju, OIB: 02861692008, Zagreb, </w:t>
      </w:r>
      <w:proofErr w:type="spellStart"/>
      <w:r>
        <w:t>Ivanićgradska</w:t>
      </w:r>
      <w:proofErr w:type="spellEnd"/>
      <w:r>
        <w:t xml:space="preserve"> 59a, 2</w:t>
      </w:r>
      <w:r w:rsidR="001737A5">
        <w:t>1</w:t>
      </w:r>
      <w:r>
        <w:t>. studenog 2017.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82EE8" w:rsidR="001B055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282EE8">
        <w:t>332/14-</w:t>
      </w:r>
      <w:r w:rsidR="005C537D" w:rsidRPr="00D92779">
        <w:t>4</w:t>
      </w:r>
      <w:r w:rsidR="00282EE8">
        <w:t>5</w:t>
      </w:r>
      <w:r w:rsidR="007E2ACB" w:rsidRPr="00D92779">
        <w:t xml:space="preserve"> od </w:t>
      </w:r>
      <w:r w:rsidR="00282EE8">
        <w:t>10</w:t>
      </w:r>
      <w:r w:rsidR="007C723E" w:rsidRPr="00D92779">
        <w:t xml:space="preserve">. </w:t>
      </w:r>
      <w:r w:rsidR="00282EE8">
        <w:t>studenog</w:t>
      </w:r>
      <w:r w:rsidR="005C537D" w:rsidRPr="00D92779">
        <w:t xml:space="preserve"> 2017</w:t>
      </w:r>
      <w:r w:rsidR="007E2ACB" w:rsidRPr="00D92779">
        <w:t xml:space="preserve">. </w:t>
      </w:r>
      <w:r w:rsidR="005D5049" w:rsidRPr="00D92779">
        <w:t xml:space="preserve">u </w:t>
      </w:r>
      <w:r w:rsidR="00282EE8">
        <w:t>stavku II izreke</w:t>
      </w:r>
      <w:r w:rsidR="005C537D" w:rsidRPr="00D92779">
        <w:t xml:space="preserve"> na način da</w:t>
      </w:r>
      <w:r w:rsidR="00AC257A" w:rsidRPr="00D92779">
        <w:t xml:space="preserve"> </w:t>
      </w:r>
      <w:r w:rsidR="00282EE8">
        <w:t>se iza riječi „objaviti“ ima dodati: „na e-oglasnoj ploči suda“</w:t>
      </w:r>
      <w:r w:rsidR="005C537D" w:rsidRPr="00D92779">
        <w:t>.</w:t>
      </w:r>
      <w:r w:rsidR="00282EE8">
        <w:t xml:space="preserve">  </w:t>
      </w:r>
    </w:p>
    <w:p w:rsidRDefault="00282EE8" w:rsidP="00282EE8" w:rsidR="00282EE8" w:rsidRPr="00D92779">
      <w:pPr>
        <w:jc w:val="both"/>
      </w:pP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282EE8">
        <w:t>332/</w:t>
      </w:r>
      <w:r w:rsidRPr="00D92779">
        <w:t>14</w:t>
      </w:r>
      <w:r w:rsidR="00282EE8">
        <w:t>-45 od 10</w:t>
      </w:r>
      <w:r w:rsidRPr="00D92779">
        <w:t xml:space="preserve">. </w:t>
      </w:r>
      <w:r w:rsidR="00282EE8">
        <w:t xml:space="preserve">studenog </w:t>
      </w:r>
      <w:r w:rsidRPr="00D92779">
        <w:t>2017.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</w:t>
      </w:r>
      <w:r w:rsidR="00282EE8">
        <w:t>6. Stečajnog zakona („Narodne novine“ broj: 44/96 do 133/12 dalje: SZ) koji Zakon se u ovom postupku primjenjuje temeljem odredbe članka 441. stavak 1. Stečajnog zakona (Narodne novine broj: 71/15)</w:t>
      </w:r>
      <w:r w:rsidR="00D92779" w:rsidRPr="00D92779">
        <w:t>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E70925" w:rsidRPr="007C723E">
        <w:t xml:space="preserve">agrebu </w:t>
      </w:r>
      <w:r w:rsidR="00D92779">
        <w:t>2</w:t>
      </w:r>
      <w:r w:rsidR="001737A5">
        <w:t>1</w:t>
      </w:r>
      <w:r w:rsidR="005D5049">
        <w:t xml:space="preserve">. </w:t>
      </w:r>
      <w:r w:rsidR="00282EE8">
        <w:t>studenog</w:t>
      </w:r>
      <w:r w:rsidR="00D92779">
        <w:t xml:space="preserve"> 2017.                    </w:t>
      </w:r>
    </w:p>
    <w:p w:rsidRDefault="00D92779" w:rsidP="00D92779" w:rsidR="00D92779">
      <w:pPr>
        <w:jc w:val="center"/>
      </w:pPr>
    </w:p>
    <w:p w:rsidRDefault="00D92779" w:rsidP="00837BC6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1B0559" w:rsidRPr="007C723E">
        <w:t>UDAC:</w:t>
      </w:r>
    </w:p>
    <w:p w:rsidRDefault="00837BC6" w:rsidP="00837BC6" w:rsidR="00476CA9" w:rsidRPr="007C723E">
      <w:pPr>
        <w:pStyle w:val="Tijeloteksta"/>
        <w:ind w:left="5760"/>
        <w:jc w:val="right"/>
      </w:pPr>
      <w:r>
        <w:t xml:space="preserve">   </w:t>
      </w:r>
      <w:r w:rsidR="00D92779">
        <w:t>Nikolina Dorić Hadžisejdić</w:t>
      </w:r>
      <w:r w:rsidR="00E56477">
        <w:t>,v.r.</w:t>
      </w:r>
    </w:p>
    <w:p w:rsidRDefault="00837BC6" w:rsidP="001B0559" w:rsidR="00837BC6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E56477" w:rsidP="00C359B6" w:rsidR="00E56477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56477" w:rsidP="00C359B6" w:rsidR="00E56477">
      <w:pPr>
        <w:pStyle w:val="Bezproreda"/>
        <w:ind w:left="4956"/>
        <w:jc w:val="right"/>
      </w:pPr>
      <w:r>
        <w:t>Karmela Dolenc</w:t>
      </w:r>
    </w:p>
    <w:p w:rsidRDefault="00E56477" w:rsidP="001B0559" w:rsidR="00E56477"/>
    <w:sectPr w:rsidSect="00837BC6" w:rsidR="00E56477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B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737A5"/>
    <w:rsid w:val="001B0559"/>
    <w:rsid w:val="002041AF"/>
    <w:rsid w:val="00230C84"/>
    <w:rsid w:val="0023558C"/>
    <w:rsid w:val="00282EE8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37BC6"/>
    <w:rsid w:val="00862799"/>
    <w:rsid w:val="00874F17"/>
    <w:rsid w:val="0089775F"/>
    <w:rsid w:val="008B05F8"/>
    <w:rsid w:val="008E64B2"/>
    <w:rsid w:val="008F084B"/>
    <w:rsid w:val="00A04911"/>
    <w:rsid w:val="00A75755"/>
    <w:rsid w:val="00AC257A"/>
    <w:rsid w:val="00AD7D71"/>
    <w:rsid w:val="00B639DE"/>
    <w:rsid w:val="00C34937"/>
    <w:rsid w:val="00D92779"/>
    <w:rsid w:val="00DA4A9F"/>
    <w:rsid w:val="00DB06B8"/>
    <w:rsid w:val="00E2685B"/>
    <w:rsid w:val="00E56477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647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6477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St-332/2014</izvorni_sadrzaj>
    <derivirana_varijabla naziv="DomainObject.Predmet.OznakaBroj_1">St-332/2014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- KUŠAN d.o.o.</izvorni_sadrzaj>
    <derivirana_varijabla naziv="DomainObject.Predmet.ProtustrankaFormated_1">  TIM - KUŠAN d.o.o.</derivirana_varijabla>
  </DomainObject.Predmet.ProtustrankaFormated>
  <DomainObject.Predmet.ProtustrankaFormatedOIB>
    <izvorni_sadrzaj>  TIM - KUŠAN d.o.o., OIB 02861692008</izvorni_sadrzaj>
    <derivirana_varijabla naziv="DomainObject.Predmet.ProtustrankaFormatedOIB_1">  TIM - KUŠAN d.o.o., OIB 02861692008</derivirana_varijabla>
  </DomainObject.Predmet.ProtustrankaFormatedOIB>
  <DomainObject.Predmet.ProtustrankaFormatedWithAdress>
    <izvorni_sadrzaj> TIM - KUŠAN d.o.o., Ivanićgradska 59/A, 10000 Zagreb</izvorni_sadrzaj>
    <derivirana_varijabla naziv="DomainObject.Predmet.ProtustrankaFormatedWithAdress_1"> TIM - KUŠAN d.o.o., Ivanićgradska 59/A, 10000 Zagreb</derivirana_varijabla>
  </DomainObject.Predmet.ProtustrankaFormatedWithAdress>
  <DomainObject.Predmet.ProtustrankaFormatedWithAdressOIB>
    <izvorni_sadrzaj> TIM - KUŠAN d.o.o., OIB 02861692008, Ivanićgradska 59/A, 10000 Zagreb</izvorni_sadrzaj>
    <derivirana_varijabla naziv="DomainObject.Predmet.ProtustrankaFormatedWithAdressOIB_1"> TIM - KUŠAN d.o.o., OIB 02861692008, Ivanićgradska 59/A, 10000 Zagreb</derivirana_varijabla>
  </DomainObject.Predmet.ProtustrankaFormatedWithAdressOIB>
  <DomainObject.Predmet.ProtustrankaWithAdress>
    <izvorni_sadrzaj>TIM - KUŠAN d.o.o. Ivanićgradska 59/A, 10000 Zagreb</izvorni_sadrzaj>
    <derivirana_varijabla naziv="DomainObject.Predmet.ProtustrankaWithAdress_1">TIM - KUŠAN d.o.o. Ivanićgradska 59/A, 10000 Zagreb</derivirana_varijabla>
  </DomainObject.Predmet.ProtustrankaWithAdress>
  <DomainObject.Predmet.ProtustrankaWithAdressOIB>
    <izvorni_sadrzaj>TIM - KUŠAN d.o.o., OIB 02861692008, Ivanićgradska 59/A, 10000 Zagreb</izvorni_sadrzaj>
    <derivirana_varijabla naziv="DomainObject.Predmet.ProtustrankaWithAdressOIB_1">TIM - KUŠAN d.o.o., OIB 02861692008, Ivanićgradska 59/A, 10000 Zagreb</derivirana_varijabla>
  </DomainObject.Predmet.ProtustrankaWithAdressOIB>
  <DomainObject.Predmet.ProtustrankaNazivFormated>
    <izvorni_sadrzaj>TIM - KUŠAN d.o.o.</izvorni_sadrzaj>
    <derivirana_varijabla naziv="DomainObject.Predmet.ProtustrankaNazivFormated_1">TIM - KUŠAN d.o.o.</derivirana_varijabla>
  </DomainObject.Predmet.ProtustrankaNazivFormated>
  <DomainObject.Predmet.ProtustrankaNazivFormatedOIB>
    <izvorni_sadrzaj>TIM - KUŠAN d.o.o., OIB 02861692008</izvorni_sadrzaj>
    <derivirana_varijabla naziv="DomainObject.Predmet.ProtustrankaNazivFormatedOIB_1">TIM - KUŠAN d.o.o., OIB 02861692008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Korenić; STUDIUM d.o.o., tečajevi stranih jezika</izvorni_sadrzaj>
    <derivirana_varijabla naziv="DomainObject.Predmet.StrankaFormated_1">  Marija Korenić; STUDIUM d.o.o., tečajevi stranih jezika</derivirana_varijabla>
  </DomainObject.Predmet.StrankaFormated>
  <DomainObject.Predmet.StrankaFormatedOIB>
    <izvorni_sadrzaj>  Marija Korenić, OIB 79756072062; STUDIUM d.o.o., tečajevi stranih jezika, OIB 34913648516</izvorni_sadrzaj>
    <derivirana_varijabla naziv="DomainObject.Predmet.StrankaFormatedOIB_1">  Marija Korenić, OIB 79756072062; STUDIUM d.o.o., tečajevi stranih jezika, OIB 34913648516</derivirana_varijabla>
  </DomainObject.Predmet.StrankaFormatedOIB>
  <DomainObject.Predmet.StrankaFormatedWithAdress>
    <izvorni_sadrzaj> Marija Korenić, Hrvatskog Proljeća 38, 10000 Zagreb; STUDIUM d.o.o., tečajevi stranih jezika, Radnička 34, Zagreb</izvorni_sadrzaj>
    <derivirana_varijabla naziv="DomainObject.Predmet.StrankaFormatedWithAdress_1"> Marija Korenić, Hrvatskog Proljeća 38, 10000 Zagreb; STUDIUM d.o.o., tečajevi stranih jezika, Radnička 34, Zagreb</derivirana_varijabla>
  </DomainObject.Predmet.StrankaFormatedWithAdress>
  <DomainObject.Predmet.StrankaFormatedWithAdressOIB>
    <izvorni_sadrzaj> Marija Korenić, OIB 79756072062, Hrvatskog Proljeća 38, 10000 Zagreb; STUDIUM d.o.o., tečajevi stranih jezika, OIB 34913648516, Radnička 34, Zagreb</izvorni_sadrzaj>
    <derivirana_varijabla naziv="DomainObject.Predmet.StrankaFormatedWithAdressOIB_1"> Marija Korenić, OIB 79756072062, Hrvatskog Proljeća 38, 10000 Zagreb; STUDIUM d.o.o., tečajevi stranih jezika, OIB 34913648516, Radnička 34, Zagreb</derivirana_varijabla>
  </DomainObject.Predmet.StrankaFormatedWithAdressOIB>
  <DomainObject.Predmet.StrankaWithAdress>
    <izvorni_sadrzaj>Marija Korenić Hrvatskog Proljeća 38,10000 Zagreb,STUDIUM d.o.o., tečajevi stranih jezika Radnička 34,Zagreb</izvorni_sadrzaj>
    <derivirana_varijabla naziv="DomainObject.Predmet.StrankaWithAdress_1">Marija Korenić Hrvatskog Proljeća 38,10000 Zagreb,STUDIUM d.o.o., tečajevi stranih jezika Radnička 34,Zagreb</derivirana_varijabla>
  </DomainObject.Predmet.StrankaWithAdress>
  <DomainObject.Predmet.StrankaWithAdressOIB>
    <izvorni_sadrzaj>Marija Korenić, OIB 79756072062, Hrvatskog Proljeća 38,10000 Zagreb,STUDIUM d.o.o., tečajevi stranih jezika, OIB 34913648516, Radnička 34,Zagreb</izvorni_sadrzaj>
    <derivirana_varijabla naziv="DomainObject.Predmet.StrankaWithAdressOIB_1">Marija Korenić, OIB 79756072062, Hrvatskog Proljeća 38,10000 Zagreb,STUDIUM d.o.o., tečajevi stranih jezika, OIB 34913648516, Radnička 34,Zagreb</derivirana_varijabla>
  </DomainObject.Predmet.StrankaWithAdressOIB>
  <DomainObject.Predmet.StrankaNazivFormated>
    <izvorni_sadrzaj>Marija Korenić,STUDIUM d.o.o., tečajevi stranih jezika</izvorni_sadrzaj>
    <derivirana_varijabla naziv="DomainObject.Predmet.StrankaNazivFormated_1">Marija Korenić,STUDIUM d.o.o., tečajevi stranih jezika</derivirana_varijabla>
  </DomainObject.Predmet.StrankaNazivFormated>
  <DomainObject.Predmet.StrankaNazivFormatedOIB>
    <izvorni_sadrzaj>Marija Korenić, OIB 79756072062,STUDIUM d.o.o., tečajevi stranih jezika, OIB 34913648516</izvorni_sadrzaj>
    <derivirana_varijabla naziv="DomainObject.Predmet.StrankaNazivFormatedOIB_1">Marija Korenić, OIB 79756072062,STUDIUM d.o.o., tečajevi stranih jezika, OIB 34913648516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Marija Korenić</item>
      <item>STUDIUM d.o.o., tečajevi stranih jezika</item>
    </izvorni_sadrzaj>
    <derivirana_varijabla naziv="DomainObject.Predmet.StrankaListFormated_1">
      <item>Marija Korenić</item>
      <item>STUDIUM d.o.o., tečajevi stranih jezika</item>
    </derivirana_varijabla>
  </DomainObject.Predmet.StrankaListFormated>
  <DomainObject.Predmet.StrankaListFormatedOIB>
    <izvorni_sadrzaj>
      <item>Marija Korenić, OIB 79756072062</item>
      <item>STUDIUM d.o.o., tečajevi stranih jezika, OIB 34913648516</item>
    </izvorni_sadrzaj>
    <derivirana_varijabla naziv="DomainObject.Predmet.StrankaListFormatedOIB_1">
      <item>Marija Korenić, OIB 79756072062</item>
      <item>STUDIUM d.o.o., tečajevi stranih jezika, OIB 34913648516</item>
    </derivirana_varijabla>
  </DomainObject.Predmet.StrankaListFormatedOIB>
  <DomainObject.Predmet.StrankaListFormatedWithAdress>
    <izvorni_sadrzaj>
      <item>Marija Korenić, Hrvatskog Proljeća 38, 10000 Zagreb</item>
      <item>STUDIUM d.o.o., tečajevi stranih jezika, Radnička 34, Zagreb</item>
    </izvorni_sadrzaj>
    <derivirana_varijabla naziv="DomainObject.Predmet.StrankaListFormatedWithAdress_1">
      <item>Marija Korenić, Hrvatskog Proljeća 38, 10000 Zagreb</item>
      <item>STUDIUM d.o.o., tečajevi stranih jezika, Radnička 34, Zagreb</item>
    </derivirana_varijabla>
  </DomainObject.Predmet.StrankaListFormatedWithAdress>
  <DomainObject.Predmet.StrankaListFormatedWithAdressOIB>
    <izvorni_sadrzaj>
      <item>Marija Korenić, OIB 79756072062, Hrvatskog Proljeća 38, 10000 Zagreb</item>
      <item>STUDIUM d.o.o., tečajevi stranih jezika, OIB 34913648516, Radnička 34, Zagreb</item>
    </izvorni_sadrzaj>
    <derivirana_varijabla naziv="DomainObject.Predmet.StrankaListFormatedWithAdressOIB_1">
      <item>Marija Korenić, OIB 79756072062, Hrvatskog Proljeća 38, 10000 Zagreb</item>
      <item>STUDIUM d.o.o., tečajevi stranih jezika, OIB 34913648516, Radnička 34, Zagreb</item>
    </derivirana_varijabla>
  </DomainObject.Predmet.StrankaListFormatedWithAdressOIB>
  <DomainObject.Predmet.StrankaListNazivFormated>
    <izvorni_sadrzaj>
      <item>Marija Korenić</item>
      <item>STUDIUM d.o.o., tečajevi stranih jezika</item>
    </izvorni_sadrzaj>
    <derivirana_varijabla naziv="DomainObject.Predmet.StrankaListNazivFormated_1">
      <item>Marija Korenić</item>
      <item>STUDIUM d.o.o., tečajevi stranih jezika</item>
    </derivirana_varijabla>
  </DomainObject.Predmet.StrankaListNazivFormated>
  <DomainObject.Predmet.StrankaListNazivFormatedOIB>
    <izvorni_sadrzaj>
      <item>Marija Korenić, OIB 79756072062</item>
      <item>STUDIUM d.o.o., tečajevi stranih jezika, OIB 34913648516</item>
    </izvorni_sadrzaj>
    <derivirana_varijabla naziv="DomainObject.Predmet.StrankaListNazivFormatedOIB_1">
      <item>Marija Korenić, OIB 79756072062</item>
      <item>STUDIUM d.o.o., tečajevi stranih jezika, OIB 34913648516</item>
    </derivirana_varijabla>
  </DomainObject.Predmet.StrankaListNazivFormatedOIB>
  <DomainObject.Predmet.ProtuStrankaListFormated>
    <izvorni_sadrzaj>
      <item>TIM - KUŠAN d.o.o.</item>
    </izvorni_sadrzaj>
    <derivirana_varijabla naziv="DomainObject.Predmet.ProtuStrankaListFormated_1">
      <item>TIM - KUŠAN d.o.o.</item>
    </derivirana_varijabla>
  </DomainObject.Predmet.ProtuStrankaListFormated>
  <DomainObject.Predmet.ProtuStrankaListFormatedOIB>
    <izvorni_sadrzaj>
      <item>TIM - KUŠAN d.o.o., OIB 02861692008</item>
    </izvorni_sadrzaj>
    <derivirana_varijabla naziv="DomainObject.Predmet.ProtuStrankaListFormatedOIB_1">
      <item>TIM - KUŠAN d.o.o., OIB 02861692008</item>
    </derivirana_varijabla>
  </DomainObject.Predmet.ProtuStrankaListFormatedOIB>
  <DomainObject.Predmet.ProtuStrankaListFormatedWithAdress>
    <izvorni_sadrzaj>
      <item>TIM - KUŠAN d.o.o., Ivanićgradska 59/A, 10000 Zagreb</item>
    </izvorni_sadrzaj>
    <derivirana_varijabla naziv="DomainObject.Predmet.ProtuStrankaListFormatedWithAdress_1">
      <item>TIM - KUŠAN d.o.o., Ivanićgradska 59/A, 10000 Zagreb</item>
    </derivirana_varijabla>
  </DomainObject.Predmet.ProtuStrankaListFormatedWithAdress>
  <DomainObject.Predmet.ProtuStrankaListFormatedWithAdressOIB>
    <izvorni_sadrzaj>
      <item>TIM - KUŠAN d.o.o., OIB 02861692008, Ivanićgradska 59/A, 10000 Zagreb</item>
    </izvorni_sadrzaj>
    <derivirana_varijabla naziv="DomainObject.Predmet.ProtuStrankaListFormatedWithAdressOIB_1">
      <item>TIM - KUŠAN d.o.o., OIB 02861692008, Ivanićgradska 59/A, 10000 Zagreb</item>
    </derivirana_varijabla>
  </DomainObject.Predmet.ProtuStrankaListFormatedWithAdressOIB>
  <DomainObject.Predmet.ProtuStrankaListNazivFormated>
    <izvorni_sadrzaj>
      <item>TIM - KUŠAN d.o.o.</item>
    </izvorni_sadrzaj>
    <derivirana_varijabla naziv="DomainObject.Predmet.ProtuStrankaListNazivFormated_1">
      <item>TIM - KUŠAN d.o.o.</item>
    </derivirana_varijabla>
  </DomainObject.Predmet.ProtuStrankaListNazivFormated>
  <DomainObject.Predmet.ProtuStrankaListNazivFormatedOIB>
    <izvorni_sadrzaj>
      <item>TIM - KUŠAN d.o.o., OIB 02861692008</item>
    </izvorni_sadrzaj>
    <derivirana_varijabla naziv="DomainObject.Predmet.ProtuStrankaListNazivFormatedOIB_1">
      <item>TIM - KUŠAN d.o.o., OIB 02861692008</item>
    </derivirana_varijabla>
  </DomainObject.Predmet.ProtuStrankaListNazivFormatedOIB>
  <DomainObject.Predmet.OstaliListFormated>
    <izvorni_sadrzaj>
      <item>Nenad Kušan</item>
      <item>Antonija Galić</item>
    </izvorni_sadrzaj>
    <derivirana_varijabla naziv="DomainObject.Predmet.OstaliListFormated_1">
      <item>Nenad Kušan</item>
      <item>Antonija Galić</item>
    </derivirana_varijabla>
  </DomainObject.Predmet.OstaliListFormated>
  <DomainObject.Predmet.OstaliListFormatedOIB>
    <izvorni_sadrzaj>
      <item>Nenad Kušan, OIB 93773150302</item>
      <item>Antonija Galić, OIB 64334764434</item>
    </izvorni_sadrzaj>
    <derivirana_varijabla naziv="DomainObject.Predmet.OstaliListFormatedOIB_1">
      <item>Nenad Kušan, OIB 93773150302</item>
      <item>Antonija Galić, OIB 64334764434</item>
    </derivirana_varijabla>
  </DomainObject.Predmet.OstaliListFormatedOIB>
  <DomainObject.Predmet.OstaliListFormatedWithAdress>
    <izvorni_sadrzaj>
      <item>Nenad Kušan, Kostelj 70, 51244 Grižane-Belgrad</item>
      <item>Antonija Galić, Selska cesta 3, 10000 Zagreb</item>
    </izvorni_sadrzaj>
    <derivirana_varijabla naziv="DomainObject.Predmet.OstaliListFormatedWithAdress_1">
      <item>Nenad Kušan, Kostelj 70, 51244 Grižane-Belgrad</item>
      <item>Antonija Galić, Selska cesta 3, 10000 Zagreb</item>
    </derivirana_varijabla>
  </DomainObject.Predmet.OstaliListFormatedWithAdress>
  <DomainObject.Predmet.OstaliListFormatedWithAdressOIB>
    <izvorni_sadrzaj>
      <item>Nenad Kušan, OIB 93773150302, Kostelj 70, 51244 Grižane-Belgrad</item>
      <item>Antonija Galić, OIB 64334764434, Selska cesta 3, 10000 Zagreb</item>
    </izvorni_sadrzaj>
    <derivirana_varijabla naziv="DomainObject.Predmet.OstaliListFormatedWithAdressOIB_1">
      <item>Nenad Kušan, OIB 93773150302, Kostelj 70, 51244 Grižane-Belgrad</item>
      <item>Antonija Galić, OIB 64334764434, Selska cesta 3, 10000 Zagreb</item>
    </derivirana_varijabla>
  </DomainObject.Predmet.OstaliListFormatedWithAdressOIB>
  <DomainObject.Predmet.OstaliListNazivFormated>
    <izvorni_sadrzaj>
      <item>Nenad Kušan</item>
      <item>Antonija Galić</item>
    </izvorni_sadrzaj>
    <derivirana_varijabla naziv="DomainObject.Predmet.OstaliListNazivFormated_1">
      <item>Nenad Kušan</item>
      <item>Antonija Galić</item>
    </derivirana_varijabla>
  </DomainObject.Predmet.OstaliListNazivFormated>
  <DomainObject.Predmet.OstaliListNazivFormatedOIB>
    <izvorni_sadrzaj>
      <item>Nenad Kušan, OIB 93773150302</item>
      <item>Antonija Galić, OIB 64334764434</item>
    </izvorni_sadrzaj>
    <derivirana_varijabla naziv="DomainObject.Predmet.OstaliListNazivFormatedOIB_1">
      <item>Nenad Kušan, OIB 93773150302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Korenić i dr.</izvorni_sadrzaj>
    <derivirana_varijabla naziv="DomainObject.Predmet.StrankaIDrugi_1">Marija Korenić i dr.</derivirana_varijabla>
  </DomainObject.Predmet.StrankaIDrugi>
  <DomainObject.Predmet.ProtustrankaIDrugi>
    <izvorni_sadrzaj>TIM - KUŠAN d.o.o.</izvorni_sadrzaj>
    <derivirana_varijabla naziv="DomainObject.Predmet.ProtustrankaIDrugi_1">TIM - KUŠAN d.o.o.</derivirana_varijabla>
  </DomainObject.Predmet.ProtustrankaIDrugi>
  <DomainObject.Predmet.StrankaIDrugiAdressOIB>
    <izvorni_sadrzaj>Marija Korenić, OIB 79756072062, Hrvatskog Proljeća 38, 10000 Zagreb i dr.</izvorni_sadrzaj>
    <derivirana_varijabla naziv="DomainObject.Predmet.StrankaIDrugiAdressOIB_1">Marija Korenić, OIB 79756072062, Hrvatskog Proljeća 38, 10000 Zagreb i dr.</derivirana_varijabla>
  </DomainObject.Predmet.StrankaIDrugiAdressOIB>
  <DomainObject.Predmet.ProtustrankaIDrugiAdressOIB>
    <izvorni_sadrzaj>TIM - KUŠAN d.o.o., OIB 02861692008, Ivanićgradska 59/A, 10000 Zagreb</izvorni_sadrzaj>
    <derivirana_varijabla naziv="DomainObject.Predmet.ProtustrankaIDrugiAdressOIB_1">TIM - KUŠAN d.o.o., OIB 02861692008, Ivanićgradska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Korenić</item>
      <item>TIM - KUŠAN d.o.o.</item>
      <item>Nenad Kušan</item>
      <item>Antonija Galić</item>
      <item>STUDIUM d.o.o., tečajevi stranih jezika</item>
    </izvorni_sadrzaj>
    <derivirana_varijabla naziv="DomainObject.Predmet.SudioniciListNaziv_1">
      <item>Marija Korenić</item>
      <item>TIM - KUŠAN d.o.o.</item>
      <item>Nenad Kušan</item>
      <item>Antonija Galić</item>
      <item>STUDIUM d.o.o., tečajevi stranih jezika</item>
    </derivirana_varijabla>
  </DomainObject.Predmet.SudioniciListNaziv>
  <DomainObject.Predmet.SudioniciListAdressOIB>
    <izvorni_sadrzaj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izvorni_sadrzaj>
    <derivirana_varijabla naziv="DomainObject.Predmet.SudioniciListAdressOIB_1"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79756072062</item>
      <item>, OIB 02861692008</item>
      <item>, OIB 93773150302</item>
      <item>, OIB 64334764434</item>
      <item>, OIB 34913648516</item>
    </izvorni_sadrzaj>
    <derivirana_varijabla naziv="DomainObject.Predmet.SudioniciListNazivOIB_1">
      <item>, OIB 79756072062</item>
      <item>, OIB 02861692008</item>
      <item>, OIB 93773150302</item>
      <item>, OIB 64334764434</item>
      <item>, OIB 34913648516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1194</properties:Characters>
  <properties:Lines>41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Karmela Dolenc</cp:lastModifiedBy>
  <cp:lastPrinted>2017-11-21T13:44:00Z</cp:lastPrinted>
  <dcterms:modified xmlns:xsi="http://www.w3.org/2001/XMLSchema-instance" xsi:type="dcterms:W3CDTF">2017-11-21T13:44:00Z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