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4d3b2" w14:paraId="a04d3b2" w:rsidRDefault="00AA5237" w:rsidP="00A91121" w:rsidR="00AA5237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2A6E5F" w:rsidRPr="00AB42D5">
        <w:t xml:space="preserve"> St-308</w:t>
      </w:r>
      <w:r w:rsidR="00C44933" w:rsidRPr="00AB42D5">
        <w:t>/15</w:t>
      </w:r>
      <w:r w:rsidR="00535A37" w:rsidRPr="00AB42D5">
        <w:t>-7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AA5237" w:rsidP="00952B68" w:rsidR="00AA5237"/>
    <w:p w:rsidRDefault="00927608" w:rsidP="00952B68" w:rsidR="00927608"/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/>
    <w:p w:rsidRDefault="00B604B0" w:rsidP="005440C2" w:rsidR="00B604B0" w:rsidRPr="008C3132"/>
    <w:p w:rsidRDefault="00AB42D5" w:rsidP="008D4452" w:rsidR="00AA5237" w:rsidRPr="008C3132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Zadar, Ivana Danila 4., Zadar</w:t>
      </w:r>
      <w:r w:rsidR="00FB2470">
        <w:t>, OIB 85821130368</w:t>
      </w:r>
      <w:r>
        <w:t xml:space="preserve"> od 2. studenog 2015. za provedbu skraćenoga stečajnog postupka</w:t>
      </w:r>
      <w:r w:rsidRPr="008C3132">
        <w:t xml:space="preserve"> nad dužnikom</w:t>
      </w:r>
      <w:r>
        <w:t xml:space="preserve"> </w:t>
      </w:r>
      <w:r w:rsidR="002A6E5F" w:rsidRPr="00AB42D5">
        <w:t xml:space="preserve">GRGA-PROMET d.o.o., </w:t>
      </w:r>
      <w:r>
        <w:t xml:space="preserve">Biograd na Moru, </w:t>
      </w:r>
      <w:r w:rsidRPr="00AB42D5">
        <w:t xml:space="preserve">Put Grande bb </w:t>
      </w:r>
      <w:r w:rsidR="002A6E5F" w:rsidRPr="00AB42D5">
        <w:t xml:space="preserve">OIB: 50545726455, </w:t>
      </w:r>
      <w:r w:rsidR="00AA5237" w:rsidRPr="008C3132">
        <w:t xml:space="preserve">dana </w:t>
      </w:r>
      <w:r w:rsidR="00CD7763">
        <w:t>1</w:t>
      </w:r>
      <w:r w:rsidR="000940CF">
        <w:t>8</w:t>
      </w:r>
      <w:r w:rsidR="00CD7763">
        <w:t>. ožujka 2016.</w:t>
      </w:r>
    </w:p>
    <w:p w:rsidRDefault="00AA5237" w:rsidP="00316882" w:rsidR="00AA5237">
      <w:pPr>
        <w:jc w:val="both"/>
      </w:pPr>
    </w:p>
    <w:p w:rsidRDefault="00B604B0" w:rsidP="00316882" w:rsidR="00B604B0" w:rsidRPr="008C3132">
      <w:pPr>
        <w:jc w:val="both"/>
      </w:pPr>
    </w:p>
    <w:p w:rsidRDefault="00AA5237" w:rsidP="000940CF" w:rsidR="00B604B0">
      <w:pPr>
        <w:jc w:val="center"/>
      </w:pPr>
      <w:r w:rsidRPr="008C3132">
        <w:t>r i j e š i o  j e</w:t>
      </w:r>
    </w:p>
    <w:p w:rsidRDefault="001030FD" w:rsidP="005440C2" w:rsidR="001030FD" w:rsidRPr="008C3132">
      <w:pPr>
        <w:jc w:val="center"/>
      </w:pPr>
    </w:p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GRGA-PROMET d.o.o., </w:t>
      </w:r>
      <w:r w:rsidR="00AB42D5">
        <w:t xml:space="preserve">Biograd na Moru, </w:t>
      </w:r>
      <w:r w:rsidR="00AB42D5" w:rsidRPr="002A6E5F">
        <w:t xml:space="preserve">Put Grande bb, </w:t>
      </w:r>
      <w:r w:rsidR="002A6E5F" w:rsidRPr="002A6E5F">
        <w:t xml:space="preserve">OIB: 50545726455 </w:t>
      </w:r>
      <w:r w:rsidR="00AB42D5">
        <w:t>s danom 1</w:t>
      </w:r>
      <w:r w:rsidR="000940CF">
        <w:t>8</w:t>
      </w:r>
      <w:r w:rsidR="00AB42D5">
        <w:t xml:space="preserve">. ožujka 2016. u </w:t>
      </w:r>
      <w:r w:rsidR="000940CF">
        <w:t>8,56</w:t>
      </w:r>
      <w:r w:rsidR="00AB42D5">
        <w:t xml:space="preserve"> 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FB2470" w:rsidR="00670F33" w:rsidRPr="002B5AAE">
      <w:pPr>
        <w:spacing w:lineRule="auto" w:line="276" w:after="200"/>
        <w:ind w:hanging="705" w:left="705"/>
        <w:jc w:val="both"/>
      </w:pPr>
      <w:r w:rsidRPr="002B5AAE">
        <w:t>I</w:t>
      </w:r>
      <w:r w:rsidR="00AB42D5">
        <w:t>I</w:t>
      </w:r>
      <w:r w:rsidRPr="002B5AAE">
        <w:t>.</w:t>
      </w:r>
      <w:r w:rsidRPr="00FB2470">
        <w:rPr>
          <w:b/>
        </w:rPr>
        <w:tab/>
      </w:r>
      <w:r w:rsidRPr="002B5AAE">
        <w:t xml:space="preserve">Stečajnim upraviteljem imenuje se </w:t>
      </w:r>
      <w:r w:rsidR="00FB2470" w:rsidRPr="00C911AF">
        <w:t>JELENKO LEHKI iz Zagreba, Pavla Hatza 10, OIB: 96068307857</w:t>
      </w:r>
      <w:r w:rsidR="00FB2470">
        <w:t>.</w:t>
      </w: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35879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AB42D5" w:rsidRPr="002A6E5F">
        <w:t xml:space="preserve">GRGA-PROMET d.o.o., </w:t>
      </w:r>
      <w:r w:rsidR="00AB42D5">
        <w:t xml:space="preserve">Biograd na Moru, </w:t>
      </w:r>
      <w:r w:rsidR="00AB42D5" w:rsidRPr="002A6E5F">
        <w:t>Put Grande bb, OIB: 50545726455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FB2470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lastRenderedPageBreak/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2. studenog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Pr="00B604B0">
        <w:t xml:space="preserve"> u bitnome navodi da na dan 1. rujna 2015. dužnik u Očevidniku redoslijeda osnova za plaćanje ima evidentirane neizvršene osnove za plaćanje u neprekinutom razdoblju od </w:t>
      </w:r>
      <w:r>
        <w:t>2179</w:t>
      </w:r>
      <w:r w:rsidRPr="00B604B0">
        <w:t xml:space="preserve"> dana u ukupnom iznosu od </w:t>
      </w:r>
      <w:r>
        <w:t>166.607,82</w:t>
      </w:r>
      <w:r w:rsidRPr="00B604B0">
        <w:t xml:space="preserve"> kuna, da nema zaposlenih,</w:t>
      </w:r>
      <w:r w:rsidR="00FB2470">
        <w:t xml:space="preserve"> ima otvoren račun kod Erste&amp;Steiermarkische bank d.d.</w:t>
      </w:r>
      <w:r w:rsidRPr="00B604B0">
        <w:t xml:space="preserve"> 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>
        <w:t xml:space="preserve">ovaj sud je 18.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0940CF">
        <w:t>dana 18</w:t>
      </w:r>
      <w:r>
        <w:t xml:space="preserve">. </w:t>
      </w:r>
      <w:r w:rsidR="001415C9">
        <w:t>o</w:t>
      </w:r>
      <w:r>
        <w:t>žujka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="00FB2470">
        <w:tab/>
      </w:r>
      <w:r w:rsidR="00FB2470">
        <w:tab/>
      </w:r>
      <w:r w:rsidR="00FB2470">
        <w:tab/>
      </w:r>
      <w:r>
        <w:tab/>
      </w:r>
      <w:r>
        <w:tab/>
        <w:t xml:space="preserve">              </w:t>
      </w:r>
    </w:p>
    <w:p w:rsidRDefault="000E3B4A" w:rsidP="000E3B4A" w:rsidR="000E3B4A" w:rsidRPr="00240F6B">
      <w:pPr>
        <w:jc w:val="both"/>
      </w:pPr>
      <w:r w:rsidRPr="00240F6B">
        <w:t>POUKA O PRAVNOM LIJEKU</w:t>
      </w:r>
    </w:p>
    <w:p w:rsidRDefault="000E3B4A" w:rsidP="000E3B4A" w:rsidR="000E3B4A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0E3B4A" w:rsidP="000E3B4A" w:rsidR="000E3B4A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0E3B4A" w:rsidP="000E3B4A" w:rsidR="000E3B4A"/>
    <w:p w:rsidRDefault="000E3B4A" w:rsidP="000E3B4A" w:rsidR="000E3B4A">
      <w:pPr>
        <w:jc w:val="both"/>
      </w:pPr>
    </w:p>
    <w:p w:rsidRDefault="000E3B4A" w:rsidP="000E3B4A" w:rsidR="000E3B4A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 w:rsidR="00FB2470">
        <w:t xml:space="preserve">i izjavu </w:t>
      </w:r>
      <w:r w:rsidRPr="00240F6B">
        <w:t>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</w:t>
      </w:r>
      <w:r w:rsidR="000940CF">
        <w:t>adi provedbe točke V</w:t>
      </w:r>
      <w:r>
        <w:t>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10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                               </w:t>
    </w:r>
    <w:r w:rsidR="00535A37">
      <w:t>Poslovni broj: 5</w:t>
    </w:r>
    <w:r w:rsidR="00535A37" w:rsidRPr="008C3132">
      <w:t xml:space="preserve"> St-</w:t>
    </w:r>
    <w:r w:rsidR="002A6E5F">
      <w:t>308</w:t>
    </w:r>
    <w:r w:rsidR="00535A37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764A2"/>
    <w:rsid w:val="00082765"/>
    <w:rsid w:val="00086EBE"/>
    <w:rsid w:val="0008729C"/>
    <w:rsid w:val="00091D5A"/>
    <w:rsid w:val="000931FC"/>
    <w:rsid w:val="000940CF"/>
    <w:rsid w:val="000A0DAE"/>
    <w:rsid w:val="000C0823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15C9"/>
    <w:rsid w:val="00147DE6"/>
    <w:rsid w:val="0015425E"/>
    <w:rsid w:val="00157784"/>
    <w:rsid w:val="00171FB9"/>
    <w:rsid w:val="001742EE"/>
    <w:rsid w:val="00180627"/>
    <w:rsid w:val="00193657"/>
    <w:rsid w:val="001A4E75"/>
    <w:rsid w:val="001A6833"/>
    <w:rsid w:val="001A68E8"/>
    <w:rsid w:val="001C2BC7"/>
    <w:rsid w:val="001C53DB"/>
    <w:rsid w:val="001E5DED"/>
    <w:rsid w:val="001F107F"/>
    <w:rsid w:val="00200A63"/>
    <w:rsid w:val="00213FC6"/>
    <w:rsid w:val="0021518B"/>
    <w:rsid w:val="00220212"/>
    <w:rsid w:val="00251DB9"/>
    <w:rsid w:val="00254DBF"/>
    <w:rsid w:val="002765A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647EF"/>
    <w:rsid w:val="004926D6"/>
    <w:rsid w:val="0049523C"/>
    <w:rsid w:val="004A5D4D"/>
    <w:rsid w:val="004B703D"/>
    <w:rsid w:val="004C2509"/>
    <w:rsid w:val="004C4B52"/>
    <w:rsid w:val="004C7182"/>
    <w:rsid w:val="004C72D2"/>
    <w:rsid w:val="004E498B"/>
    <w:rsid w:val="00531A9C"/>
    <w:rsid w:val="00535A37"/>
    <w:rsid w:val="005439BE"/>
    <w:rsid w:val="005440C2"/>
    <w:rsid w:val="00544CDB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4882"/>
    <w:rsid w:val="00624EE7"/>
    <w:rsid w:val="00635E90"/>
    <w:rsid w:val="0066155F"/>
    <w:rsid w:val="00670B34"/>
    <w:rsid w:val="00670F33"/>
    <w:rsid w:val="00672754"/>
    <w:rsid w:val="00681B49"/>
    <w:rsid w:val="006919B3"/>
    <w:rsid w:val="006A0EBB"/>
    <w:rsid w:val="006A5EFE"/>
    <w:rsid w:val="006B4E61"/>
    <w:rsid w:val="006B5DE1"/>
    <w:rsid w:val="006D47A2"/>
    <w:rsid w:val="007206CE"/>
    <w:rsid w:val="00722809"/>
    <w:rsid w:val="0072570A"/>
    <w:rsid w:val="00735879"/>
    <w:rsid w:val="0075628E"/>
    <w:rsid w:val="00785980"/>
    <w:rsid w:val="007C0700"/>
    <w:rsid w:val="007D76E3"/>
    <w:rsid w:val="00821286"/>
    <w:rsid w:val="008276F1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730C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C04F94"/>
    <w:rsid w:val="00C1289F"/>
    <w:rsid w:val="00C20CD8"/>
    <w:rsid w:val="00C258BC"/>
    <w:rsid w:val="00C44933"/>
    <w:rsid w:val="00C61524"/>
    <w:rsid w:val="00C758AA"/>
    <w:rsid w:val="00C81A6A"/>
    <w:rsid w:val="00C84E20"/>
    <w:rsid w:val="00CA3E6B"/>
    <w:rsid w:val="00CA6E9D"/>
    <w:rsid w:val="00CD7763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F3E9F"/>
    <w:rsid w:val="00DF5BC1"/>
    <w:rsid w:val="00E0197B"/>
    <w:rsid w:val="00E0298A"/>
    <w:rsid w:val="00E2239F"/>
    <w:rsid w:val="00E26069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D5787"/>
    <w:rsid w:val="00EF6F21"/>
    <w:rsid w:val="00F34B4B"/>
    <w:rsid w:val="00F35619"/>
    <w:rsid w:val="00F36175"/>
    <w:rsid w:val="00F56EE3"/>
    <w:rsid w:val="00F63692"/>
    <w:rsid w:val="00F83A54"/>
    <w:rsid w:val="00F87118"/>
    <w:rsid w:val="00FB199B"/>
    <w:rsid w:val="00FB2470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10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0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0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0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0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10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0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0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0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0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St-308/2015</izvorni_sadrzaj>
    <derivirana_varijabla naziv="DomainObject.Predmet.OznakaBroj_1">St-308/2015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GRGA-PROMET društvo s ograničenom odgovornošću za trgovinu, ugostiteljstvo i prijevoz</izvorni_sadrzaj>
    <derivirana_varijabla naziv="DomainObject.Predmet.ProtustrankaFormated_1">  GRGA-PROMET društvo s ograničenom odgovornošću za trgovinu, ugostiteljstvo i prijevoz</derivirana_varijabla>
  </DomainObject.Predmet.ProtustrankaFormated>
  <DomainObject.Predmet.ProtustrankaFormatedOIB>
    <izvorni_sadrzaj>  GRGA-PROMET društvo s ograničenom odgovornošću za trgovinu, ugostiteljstvo i prijevoz, OIB 50545726455</izvorni_sadrzaj>
    <derivirana_varijabla naziv="DomainObject.Predmet.ProtustrankaFormatedOIB_1">  GRGA-PROMET društvo s ograničenom odgovornošću za trgovinu, ugostiteljstvo i prijevoz, OIB 50545726455</derivirana_varijabla>
  </DomainObject.Predmet.ProtustrankaFormatedOIB>
  <DomainObject.Predmet.ProtustrankaFormatedWithAdress>
    <izvorni_sadrzaj> GRGA-PROMET društvo s ograničenom odgovornošću za trgovinu, ugostiteljstvo i prijevoz, Put Grande bb, 23210 Biograd Na Moru</izvorni_sadrzaj>
    <derivirana_varijabla naziv="DomainObject.Predmet.ProtustrankaFormatedWithAdress_1"> GRGA-PROMET društvo s ograničenom odgovornošću za trgovinu, ugostiteljstvo i prijevoz, Put Grande bb, 23210 Biograd Na Moru</derivirana_varijabla>
  </DomainObject.Predmet.ProtustrankaFormatedWithAdress>
  <DomainObject.Predmet.ProtustrankaFormatedWithAdressOIB>
    <izvorni_sadrzaj> GRGA-PROMET društvo s ograničenom odgovornošću za trgovinu, ugostiteljstvo i prijevoz, OIB 50545726455, Put Grande bb, 23210 Biograd Na Moru</izvorni_sadrzaj>
    <derivirana_varijabla naziv="DomainObject.Predmet.ProtustrankaFormatedWithAdressOIB_1"> GRGA-PROMET društvo s ograničenom odgovornošću za trgovinu, ugostiteljstvo i prijevoz, OIB 50545726455, Put Grande bb, 23210 Biograd Na Moru</derivirana_varijabla>
  </DomainObject.Predmet.ProtustrankaFormatedWithAdressOIB>
  <DomainObject.Predmet.ProtustrankaWithAdress>
    <izvorni_sadrzaj>GRGA-PROMET društvo s ograničenom odgovornošću za trgovinu, ugostiteljstvo i prijevoz Put Grande bb, 23210 Biograd Na Moru</izvorni_sadrzaj>
    <derivirana_varijabla naziv="DomainObject.Predmet.ProtustrankaWithAdress_1">GRGA-PROMET društvo s ograničenom odgovornošću za trgovinu, ugostiteljstvo i prijevoz Put Grande bb, 23210 Biograd Na Moru</derivirana_varijabla>
  </DomainObject.Predmet.ProtustrankaWithAdress>
  <DomainObject.Predmet.ProtustrankaWithAdressOIB>
    <izvorni_sadrzaj>GRGA-PROMET društvo s ograničenom odgovornošću za trgovinu, ugostiteljstvo i prijevoz, OIB 50545726455, Put Grande bb, 23210 Biograd Na Moru</izvorni_sadrzaj>
    <derivirana_varijabla naziv="DomainObject.Predmet.ProtustrankaWithAdressOIB_1">GRGA-PROMET društvo s ograničenom odgovornošću za trgovinu, ugostiteljstvo i prijevoz, OIB 50545726455, Put Grande bb, 23210 Biograd Na Moru</derivirana_varijabla>
  </DomainObject.Predmet.ProtustrankaWithAdressOIB>
  <DomainObject.Predmet.ProtustrankaNazivFormated>
    <izvorni_sadrzaj>GRGA-PROMET društvo s ograničenom odgovornošću za trgovinu, ugostiteljstvo i prijevoz</izvorni_sadrzaj>
    <derivirana_varijabla naziv="DomainObject.Predmet.ProtustrankaNazivFormated_1">GRGA-PROMET društvo s ograničenom odgovornošću za trgovinu, ugostiteljstvo i prijevoz</derivirana_varijabla>
  </DomainObject.Predmet.ProtustrankaNazivFormated>
  <DomainObject.Predmet.ProtustrankaNazivFormatedOIB>
    <izvorni_sadrzaj>GRGA-PROMET društvo s ograničenom odgovornošću za trgovinu, ugostiteljstvo i prijevoz, OIB 50545726455</izvorni_sadrzaj>
    <derivirana_varijabla naziv="DomainObject.Predmet.ProtustrankaNazivFormatedOIB_1">GRGA-PROMET društvo s ograničenom odgovornošću za trgovinu, ugostiteljstvo i prijevoz, OIB 50545726455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166607.82</izvorni_sadrzaj>
    <derivirana_varijabla naziv="DomainObject.Predmet.TrenutnaVrijednost_1">166607.82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GRGA-PROMET društvo s ograničenom odgovornošću za trgovinu, ugostiteljstvo i prijevoz</item>
    </izvorni_sadrzaj>
    <derivirana_varijabla naziv="DomainObject.Predmet.ProtuStrankaListFormated_1">
      <item>GRGA-PROMET društvo s ograničenom odgovornošću za trgovinu, ugostiteljstvo i prijevoz</item>
    </derivirana_varijabla>
  </DomainObject.Predmet.ProtuStrankaListFormated>
  <DomainObject.Predmet.ProtuStrankaListFormatedOIB>
    <izvorni_sadrzaj>
      <item>GRGA-PROMET društvo s ograničenom odgovornošću za trgovinu, ugostiteljstvo i prijevoz, OIB 50545726455</item>
    </izvorni_sadrzaj>
    <derivirana_varijabla naziv="DomainObject.Predmet.ProtuStrankaListFormatedOIB_1">
      <item>GRGA-PROMET društvo s ograničenom odgovornošću za trgovinu, ugostiteljstvo i prijevoz, OIB 50545726455</item>
    </derivirana_varijabla>
  </DomainObject.Predmet.ProtuStrankaListFormatedOIB>
  <DomainObject.Predmet.ProtuStrankaListFormatedWithAdress>
    <izvorni_sadrzaj>
      <item>GRGA-PROMET društvo s ograničenom odgovornošću za trgovinu, ugostiteljstvo i prijevoz, Put Grande bb, 23210 Biograd Na Moru</item>
    </izvorni_sadrzaj>
    <derivirana_varijabla naziv="DomainObject.Predmet.ProtuStrankaListFormatedWithAdress_1">
      <item>GRGA-PROMET društvo s ograničenom odgovornošću za trgovinu, ugostiteljstvo i prijevoz, Put Grande bb, 23210 Biograd Na Moru</item>
    </derivirana_varijabla>
  </DomainObject.Predmet.ProtuStrankaListFormatedWithAdress>
  <DomainObject.Predmet.ProtuStrankaListFormatedWithAdressOIB>
    <izvorni_sadrzaj>
      <item>GRGA-PROMET društvo s ograničenom odgovornošću za trgovinu, ugostiteljstvo i prijevoz, OIB 50545726455, Put Grande bb, 23210 Biograd Na Moru</item>
    </izvorni_sadrzaj>
    <derivirana_varijabla naziv="DomainObject.Predmet.ProtuStrankaListFormatedWithAdressOIB_1">
      <item>GRGA-PROMET društvo s ograničenom odgovornošću za trgovinu, ugostiteljstvo i prijevoz, OIB 50545726455, Put Grande bb, 23210 Biograd Na Moru</item>
    </derivirana_varijabla>
  </DomainObject.Predmet.ProtuStrankaListFormatedWithAdressOIB>
  <DomainObject.Predmet.ProtuStrankaListNazivFormated>
    <izvorni_sadrzaj>
      <item>GRGA-PROMET društvo s ograničenom odgovornošću za trgovinu, ugostiteljstvo i prijevoz</item>
    </izvorni_sadrzaj>
    <derivirana_varijabla naziv="DomainObject.Predmet.ProtuStrankaListNazivFormated_1">
      <item>GRGA-PROMET društvo s ograničenom odgovornošću za trgovinu, ugostiteljstvo i prijevoz</item>
    </derivirana_varijabla>
  </DomainObject.Predmet.ProtuStrankaListNazivFormated>
  <DomainObject.Predmet.ProtuStrankaListNazivFormatedOIB>
    <izvorni_sadrzaj>
      <item>GRGA-PROMET društvo s ograničenom odgovornošću za trgovinu, ugostiteljstvo i prijevoz, OIB 50545726455</item>
    </izvorni_sadrzaj>
    <derivirana_varijabla naziv="DomainObject.Predmet.ProtuStrankaListNazivFormatedOIB_1">
      <item>GRGA-PROMET društvo s ograničenom odgovornošću za trgovinu, ugostiteljstvo i prijevoz, OIB 50545726455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GRGA-PROMET društvo s ograničenom odgovornošću za trgovinu, ugostiteljstvo i prijevoz</izvorni_sadrzaj>
    <derivirana_varijabla naziv="DomainObject.Predmet.ProtustrankaIDrugi_1">GRGA-PROMET društvo s ograničenom odgovornošću za trgovinu, ugostiteljstvo i prijevoz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GRGA-PROMET društvo s ograničenom odgovornošću za trgovinu, ugostiteljstvo i prijevoz, OIB 50545726455, Put Grande bb, 23210 Biograd Na Moru</izvorni_sadrzaj>
    <derivirana_varijabla naziv="DomainObject.Predmet.ProtustrankaIDrugiAdressOIB_1">GRGA-PROMET društvo s ograničenom odgovornošću za trgovinu, ugostiteljstvo i prijevoz, OIB 50545726455, Put Grande bb,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GRGA-PROMET društvo s ograničenom odgovornošću za trgovinu, ugostiteljstvo i prijevoz</item>
    </izvorni_sadrzaj>
    <derivirana_varijabla naziv="DomainObject.Predmet.SudioniciListNaziv_1">
      <item>FINA</item>
      <item>GRGA-PROMET društvo s ograničenom odgovornošću za trgovinu, ugostiteljstvo i prijevoz</item>
    </derivirana_varijabla>
  </DomainObject.Predmet.SudioniciListNaziv>
  <DomainObject.Predmet.SudioniciListAdressOIB>
    <izvorni_sadrzaj>
      <item>FINA, OIB 85821130368</item>
      <item>GRGA-PROMET društvo s ograničenom odgovornošću za trgovinu, ugostiteljstvo i prijevoz, OIB 50545726455, Put Grande bb,23210 Biograd Na Moru</item>
    </izvorni_sadrzaj>
    <derivirana_varijabla naziv="DomainObject.Predmet.SudioniciListAdressOIB_1">
      <item>FINA, OIB 85821130368</item>
      <item>GRGA-PROMET društvo s ograničenom odgovornošću za trgovinu, ugostiteljstvo i prijevoz, OIB 50545726455, Put Grande bb,23210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50545726455</item>
    </izvorni_sadrzaj>
    <derivirana_varijabla naziv="DomainObject.Predmet.SudioniciListNazivOIB_1">
      <item>, OIB 85821130368</item>
      <item>, OIB 50545726455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F2306B-C021-4278-9069-C7CA3194AD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867</properties:Words>
  <properties:Characters>4727</properties:Characters>
  <properties:Lines>124</properties:Lines>
  <properties:Paragraphs>41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2016-03-09T13:06:00Z</dcterms:created>
  <dc:creator>Administrator</dc:creator>
  <cp:lastModifiedBy>Vedrana Raspović</cp:lastModifiedBy>
  <cp:lastPrinted>2016-03-17T07:46:00Z</cp:lastPrinted>
  <dcterms:modified xmlns:xsi="http://www.w3.org/2001/XMLSchema-instance" xsi:type="dcterms:W3CDTF">2016-03-18T07:56:00Z</dcterms:modified>
  <cp:revision>10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