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7b123e" w14:paraId="b7b123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D1592">
        <w:rPr>
          <w:rFonts w:cs="Times New Roman" w:hAnsi="Times New Roman" w:ascii="Times New Roman"/>
          <w:sz w:val="24"/>
          <w:szCs w:val="24"/>
        </w:rPr>
        <w:t>4708/16</w:t>
      </w:r>
      <w:r w:rsidR="00A84F8B">
        <w:rPr>
          <w:rFonts w:cs="Times New Roman" w:hAnsi="Times New Roman" w:ascii="Times New Roman"/>
          <w:sz w:val="24"/>
          <w:szCs w:val="24"/>
        </w:rPr>
        <w:t>-16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C8237E">
        <w:rPr>
          <w:rFonts w:cs="Times New Roman" w:hAnsi="Times New Roman" w:ascii="Times New Roman"/>
          <w:sz w:val="24"/>
          <w:szCs w:val="24"/>
        </w:rPr>
        <w:t>d</w:t>
      </w:r>
      <w:r w:rsidR="00FA24E4">
        <w:rPr>
          <w:rFonts w:cs="Times New Roman" w:hAnsi="Times New Roman" w:ascii="Times New Roman"/>
          <w:sz w:val="24"/>
          <w:szCs w:val="24"/>
        </w:rPr>
        <w:t>užnikom</w:t>
      </w:r>
      <w:r w:rsidR="00C8237E">
        <w:rPr>
          <w:rFonts w:cs="Times New Roman" w:hAnsi="Times New Roman" w:ascii="Times New Roman"/>
          <w:sz w:val="24"/>
          <w:szCs w:val="24"/>
        </w:rPr>
        <w:t xml:space="preserve"> </w:t>
      </w:r>
      <w:r w:rsidR="002D1592" w:rsidRPr="002D1592">
        <w:rPr>
          <w:rFonts w:cs="Times New Roman" w:hAnsi="Times New Roman" w:ascii="Times New Roman"/>
          <w:sz w:val="24"/>
          <w:szCs w:val="24"/>
        </w:rPr>
        <w:t>POLARNA ZVIJEZDA d.o.o. Zagreb, Trg Senjskih Uskoka 1, OIB: 75730601626,  pokrenutom na prijedlog vjerovnika Republike Hrvatske, Ministarstva financija, Porezne uprave, koju zastupa Županijsko državno odvjetništvo u Zagrebu kao zakonski zastupnik</w:t>
      </w:r>
      <w:r w:rsidR="00067DB1">
        <w:rPr>
          <w:rFonts w:cs="Times New Roman" w:hAnsi="Times New Roman" w:ascii="Times New Roman"/>
          <w:sz w:val="24"/>
          <w:szCs w:val="24"/>
        </w:rPr>
        <w:t xml:space="preserve">, 14. rujna </w:t>
      </w:r>
      <w:r w:rsidR="003042AD">
        <w:rPr>
          <w:rFonts w:cs="Times New Roman" w:hAnsi="Times New Roman" w:ascii="Times New Roman"/>
          <w:sz w:val="24"/>
          <w:szCs w:val="24"/>
        </w:rPr>
        <w:t>2018.</w:t>
      </w:r>
    </w:p>
    <w:p w:rsidRDefault="00867AB5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C3EF0" w:rsid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114CF3">
        <w:rPr>
          <w:rFonts w:cs="Times New Roman" w:hAnsi="Times New Roman" w:ascii="Times New Roman"/>
          <w:sz w:val="24"/>
          <w:szCs w:val="24"/>
        </w:rPr>
        <w:t xml:space="preserve">. Dosadašnji stečajni upravitelj </w:t>
      </w:r>
      <w:r w:rsidR="00067DB1" w:rsidRPr="00067DB1">
        <w:rPr>
          <w:rFonts w:cs="Times New Roman" w:hAnsi="Times New Roman" w:ascii="Times New Roman"/>
          <w:sz w:val="24"/>
          <w:szCs w:val="24"/>
        </w:rPr>
        <w:t>mr.sc. Jozo Jelavić</w:t>
      </w:r>
      <w:r w:rsidR="00996665">
        <w:rPr>
          <w:rFonts w:cs="Times New Roman" w:hAnsi="Times New Roman" w:ascii="Times New Roman"/>
          <w:sz w:val="24"/>
          <w:szCs w:val="24"/>
        </w:rPr>
        <w:t xml:space="preserve">, </w:t>
      </w:r>
      <w:r w:rsidR="00067DB1" w:rsidRPr="00067DB1">
        <w:rPr>
          <w:rFonts w:cs="Times New Roman" w:hAnsi="Times New Roman" w:ascii="Times New Roman"/>
          <w:sz w:val="24"/>
          <w:szCs w:val="24"/>
        </w:rPr>
        <w:t xml:space="preserve">Zagreb, </w:t>
      </w:r>
      <w:r w:rsidR="00067DB1">
        <w:rPr>
          <w:rFonts w:cs="Times New Roman" w:hAnsi="Times New Roman" w:ascii="Times New Roman"/>
          <w:sz w:val="24"/>
          <w:szCs w:val="24"/>
        </w:rPr>
        <w:t>Pavla Hatza 9, OIB: 79433837132</w:t>
      </w:r>
      <w:r w:rsidR="00114CF3">
        <w:rPr>
          <w:rFonts w:cs="Times New Roman" w:hAnsi="Times New Roman" w:ascii="Times New Roman"/>
          <w:sz w:val="24"/>
          <w:szCs w:val="24"/>
        </w:rPr>
        <w:t xml:space="preserve"> razrješava se dužnosti, na osobni zahtjev.</w:t>
      </w:r>
    </w:p>
    <w:p w:rsidRDefault="00114CF3" w:rsidP="002C3EF0" w:rsidR="00114CF3" w:rsidRPr="00BF0F3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5527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14CF3">
        <w:rPr>
          <w:rFonts w:cs="Times New Roman" w:hAnsi="Times New Roman" w:ascii="Times New Roman"/>
          <w:sz w:val="24"/>
          <w:szCs w:val="24"/>
        </w:rPr>
        <w:t>Za stečajnog upravitelja</w:t>
      </w:r>
      <w:r w:rsidR="00FA24E4">
        <w:rPr>
          <w:rFonts w:cs="Times New Roman" w:hAnsi="Times New Roman" w:ascii="Times New Roman"/>
          <w:sz w:val="24"/>
          <w:szCs w:val="24"/>
        </w:rPr>
        <w:t xml:space="preserve"> </w:t>
      </w:r>
      <w:r w:rsidR="00FA24E4" w:rsidRPr="00FA24E4">
        <w:rPr>
          <w:rFonts w:cs="Times New Roman" w:hAnsi="Times New Roman" w:ascii="Times New Roman"/>
          <w:sz w:val="24"/>
          <w:szCs w:val="24"/>
        </w:rPr>
        <w:t>stečajn</w:t>
      </w:r>
      <w:r w:rsidR="00FA24E4">
        <w:rPr>
          <w:rFonts w:cs="Times New Roman" w:hAnsi="Times New Roman" w:ascii="Times New Roman"/>
          <w:sz w:val="24"/>
          <w:szCs w:val="24"/>
        </w:rPr>
        <w:t>og</w:t>
      </w:r>
      <w:r w:rsidR="00FA24E4" w:rsidRPr="00FA24E4">
        <w:rPr>
          <w:rFonts w:cs="Times New Roman" w:hAnsi="Times New Roman" w:ascii="Times New Roman"/>
          <w:sz w:val="24"/>
          <w:szCs w:val="24"/>
        </w:rPr>
        <w:t xml:space="preserve"> dužnik</w:t>
      </w:r>
      <w:r w:rsidR="00FA24E4">
        <w:rPr>
          <w:rFonts w:cs="Times New Roman" w:hAnsi="Times New Roman" w:ascii="Times New Roman"/>
          <w:sz w:val="24"/>
          <w:szCs w:val="24"/>
        </w:rPr>
        <w:t>a</w:t>
      </w:r>
      <w:r w:rsidR="00FA24E4" w:rsidRPr="00FA24E4">
        <w:rPr>
          <w:rFonts w:cs="Times New Roman" w:hAnsi="Times New Roman" w:ascii="Times New Roman"/>
          <w:sz w:val="24"/>
          <w:szCs w:val="24"/>
        </w:rPr>
        <w:t xml:space="preserve"> </w:t>
      </w:r>
      <w:r w:rsidR="00996665" w:rsidRPr="00996665">
        <w:rPr>
          <w:rFonts w:cs="Times New Roman" w:hAnsi="Times New Roman" w:ascii="Times New Roman"/>
          <w:sz w:val="24"/>
          <w:szCs w:val="24"/>
        </w:rPr>
        <w:t>POLARNA ZVIJEZDA d.o.o. Zagreb, Trg Senjskih Uskoka 1, OIB: 75730601626</w:t>
      </w:r>
      <w:r w:rsidR="00FA24E4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996665">
        <w:rPr>
          <w:rFonts w:cs="Times New Roman" w:hAnsi="Times New Roman" w:ascii="Times New Roman"/>
          <w:sz w:val="24"/>
          <w:szCs w:val="24"/>
        </w:rPr>
        <w:t>Marijan Drljanovčan, Miholjanec, Antuna Mihanovića 131, OIB: 49708160625</w:t>
      </w:r>
      <w:r w:rsidR="00265ED7">
        <w:rPr>
          <w:rFonts w:cs="Times New Roman" w:hAnsi="Times New Roman" w:ascii="Times New Roman"/>
          <w:sz w:val="24"/>
          <w:szCs w:val="24"/>
        </w:rPr>
        <w:t>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4CF3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C253B">
        <w:rPr>
          <w:rFonts w:cs="Times New Roman" w:hAnsi="Times New Roman" w:ascii="Times New Roman"/>
          <w:sz w:val="24"/>
          <w:szCs w:val="24"/>
        </w:rPr>
        <w:tab/>
        <w:t xml:space="preserve">III. </w:t>
      </w:r>
      <w:r w:rsidR="002D1592">
        <w:rPr>
          <w:rFonts w:cs="Times New Roman" w:hAnsi="Times New Roman" w:ascii="Times New Roman"/>
          <w:sz w:val="24"/>
          <w:szCs w:val="24"/>
        </w:rPr>
        <w:t xml:space="preserve">Prijašnji </w:t>
      </w:r>
      <w:r w:rsidR="00FA24E4">
        <w:rPr>
          <w:rFonts w:cs="Times New Roman" w:hAnsi="Times New Roman" w:ascii="Times New Roman"/>
          <w:sz w:val="24"/>
          <w:szCs w:val="24"/>
        </w:rPr>
        <w:t xml:space="preserve">i novoimenovani stečajni upravitelj dužni su izvršiti primopredaju </w:t>
      </w:r>
      <w:r w:rsidR="00067DB1">
        <w:rPr>
          <w:rFonts w:cs="Times New Roman" w:hAnsi="Times New Roman" w:ascii="Times New Roman"/>
          <w:sz w:val="24"/>
          <w:szCs w:val="24"/>
        </w:rPr>
        <w:t xml:space="preserve">dužnosti </w:t>
      </w:r>
      <w:r w:rsidR="00FA24E4">
        <w:rPr>
          <w:rFonts w:cs="Times New Roman" w:hAnsi="Times New Roman" w:ascii="Times New Roman"/>
          <w:sz w:val="24"/>
          <w:szCs w:val="24"/>
        </w:rPr>
        <w:t>u roku od tri dana te zapisnik o izvršenoj primopredaji dostaviti ovom sudu.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174C" w:rsidP="002C3EF0" w:rsidR="007B174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Ovo rješenje u stavku I. i II. izreke zabilježit će se u sudskom registru.</w:t>
      </w:r>
    </w:p>
    <w:p w:rsidRDefault="00372B2D" w:rsidP="002C3EF0" w:rsidR="00372B2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72B2D" w:rsidP="002C3EF0" w:rsidR="00372B2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V. Upućuju se vjerovnici stečajnog dužnika da ubuduće svoje prijave tražbina dostavljaju novoimenovanom stečajnom upravitelju Marijanu Drljanovčanu, na adresu stečajnog upravitelja</w:t>
      </w:r>
      <w:r w:rsidR="00386661">
        <w:rPr>
          <w:rFonts w:cs="Times New Roman" w:hAnsi="Times New Roman" w:ascii="Times New Roman"/>
          <w:sz w:val="24"/>
          <w:szCs w:val="24"/>
        </w:rPr>
        <w:t>, uz ostale uvjete nepromijenjene kako su određeni rješenjem ovoga suda posl. broj St-4708/16 od 28. kolovoza 2018.</w:t>
      </w:r>
    </w:p>
    <w:p w:rsidRDefault="00114CF3" w:rsidP="002C3EF0" w:rsidR="00114C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2577A" w:rsidR="005A162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42577A">
        <w:rPr>
          <w:rFonts w:cs="Times New Roman" w:hAnsi="Times New Roman" w:ascii="Times New Roman"/>
          <w:sz w:val="24"/>
          <w:szCs w:val="24"/>
        </w:rPr>
        <w:t>Do</w:t>
      </w:r>
      <w:r w:rsidR="00265ED7">
        <w:rPr>
          <w:rFonts w:cs="Times New Roman" w:hAnsi="Times New Roman" w:ascii="Times New Roman"/>
          <w:sz w:val="24"/>
          <w:szCs w:val="24"/>
        </w:rPr>
        <w:t>s</w:t>
      </w:r>
      <w:r w:rsidR="0042577A">
        <w:rPr>
          <w:rFonts w:cs="Times New Roman" w:hAnsi="Times New Roman" w:ascii="Times New Roman"/>
          <w:sz w:val="24"/>
          <w:szCs w:val="24"/>
        </w:rPr>
        <w:t xml:space="preserve">adašnji stečajni upravitelj </w:t>
      </w:r>
      <w:r w:rsidR="00265ED7">
        <w:rPr>
          <w:rFonts w:cs="Times New Roman" w:hAnsi="Times New Roman" w:ascii="Times New Roman"/>
          <w:sz w:val="24"/>
          <w:szCs w:val="24"/>
        </w:rPr>
        <w:t xml:space="preserve">mr.sc. Jozo Jelavić, </w:t>
      </w:r>
      <w:r w:rsidR="00530545">
        <w:rPr>
          <w:rFonts w:cs="Times New Roman" w:hAnsi="Times New Roman" w:ascii="Times New Roman"/>
          <w:sz w:val="24"/>
          <w:szCs w:val="24"/>
        </w:rPr>
        <w:t xml:space="preserve"> </w:t>
      </w:r>
      <w:r w:rsidR="00265ED7">
        <w:rPr>
          <w:rFonts w:cs="Times New Roman" w:hAnsi="Times New Roman" w:ascii="Times New Roman"/>
          <w:sz w:val="24"/>
          <w:szCs w:val="24"/>
        </w:rPr>
        <w:t>k</w:t>
      </w:r>
      <w:r w:rsidR="00530545">
        <w:rPr>
          <w:rFonts w:cs="Times New Roman" w:hAnsi="Times New Roman" w:ascii="Times New Roman"/>
          <w:sz w:val="24"/>
          <w:szCs w:val="24"/>
        </w:rPr>
        <w:t>oji je za stečajnog upravitelja dužnika imeno</w:t>
      </w:r>
      <w:r w:rsidR="00013055">
        <w:rPr>
          <w:rFonts w:cs="Times New Roman" w:hAnsi="Times New Roman" w:ascii="Times New Roman"/>
          <w:sz w:val="24"/>
          <w:szCs w:val="24"/>
        </w:rPr>
        <w:t>v</w:t>
      </w:r>
      <w:r w:rsidR="00530545">
        <w:rPr>
          <w:rFonts w:cs="Times New Roman" w:hAnsi="Times New Roman" w:ascii="Times New Roman"/>
          <w:sz w:val="24"/>
          <w:szCs w:val="24"/>
        </w:rPr>
        <w:t>an rješenjem ovoga suda posl. broj St-</w:t>
      </w:r>
      <w:r w:rsidR="00265ED7">
        <w:rPr>
          <w:rFonts w:cs="Times New Roman" w:hAnsi="Times New Roman" w:ascii="Times New Roman"/>
          <w:sz w:val="24"/>
          <w:szCs w:val="24"/>
        </w:rPr>
        <w:t>4708/16</w:t>
      </w:r>
      <w:r w:rsidR="00C8237E">
        <w:rPr>
          <w:rFonts w:cs="Times New Roman" w:hAnsi="Times New Roman" w:ascii="Times New Roman"/>
          <w:sz w:val="24"/>
          <w:szCs w:val="24"/>
        </w:rPr>
        <w:t xml:space="preserve"> </w:t>
      </w:r>
      <w:r w:rsidR="00265ED7">
        <w:rPr>
          <w:rFonts w:cs="Times New Roman" w:hAnsi="Times New Roman" w:ascii="Times New Roman"/>
          <w:sz w:val="24"/>
          <w:szCs w:val="24"/>
        </w:rPr>
        <w:t xml:space="preserve">od 28. kolovoza </w:t>
      </w:r>
      <w:r w:rsidR="00530545">
        <w:rPr>
          <w:rFonts w:cs="Times New Roman" w:hAnsi="Times New Roman" w:ascii="Times New Roman"/>
          <w:sz w:val="24"/>
          <w:szCs w:val="24"/>
        </w:rPr>
        <w:t>2018.</w:t>
      </w:r>
      <w:r w:rsidR="00013055">
        <w:rPr>
          <w:rFonts w:cs="Times New Roman" w:hAnsi="Times New Roman" w:ascii="Times New Roman"/>
          <w:sz w:val="24"/>
          <w:szCs w:val="24"/>
        </w:rPr>
        <w:t xml:space="preserve">, </w:t>
      </w:r>
      <w:r w:rsidR="0042577A">
        <w:rPr>
          <w:rFonts w:cs="Times New Roman" w:hAnsi="Times New Roman" w:ascii="Times New Roman"/>
          <w:sz w:val="24"/>
          <w:szCs w:val="24"/>
        </w:rPr>
        <w:t>metodom slučajnog odabira</w:t>
      </w:r>
      <w:r w:rsidR="00013055">
        <w:rPr>
          <w:rFonts w:cs="Times New Roman" w:hAnsi="Times New Roman" w:ascii="Times New Roman"/>
          <w:sz w:val="24"/>
          <w:szCs w:val="24"/>
        </w:rPr>
        <w:t xml:space="preserve"> sukladno članku 8</w:t>
      </w:r>
      <w:r w:rsidR="005A1622">
        <w:rPr>
          <w:rFonts w:cs="Times New Roman" w:hAnsi="Times New Roman" w:ascii="Times New Roman"/>
          <w:sz w:val="24"/>
          <w:szCs w:val="24"/>
        </w:rPr>
        <w:t xml:space="preserve">5. stavak 1. </w:t>
      </w:r>
      <w:r w:rsidR="005A1622" w:rsidRPr="005A1622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5A1622" w:rsidRPr="005A1622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42577A">
        <w:rPr>
          <w:rFonts w:cs="Times New Roman" w:hAnsi="Times New Roman" w:ascii="Times New Roman"/>
          <w:sz w:val="24"/>
          <w:szCs w:val="24"/>
        </w:rPr>
        <w:t xml:space="preserve">, 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zatražio </w:t>
      </w:r>
      <w:r w:rsidR="0042577A">
        <w:rPr>
          <w:rFonts w:cs="Times New Roman" w:hAnsi="Times New Roman" w:ascii="Times New Roman"/>
          <w:sz w:val="24"/>
          <w:szCs w:val="24"/>
        </w:rPr>
        <w:t xml:space="preserve">je 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razrješenje od dužnosti </w:t>
      </w:r>
      <w:r w:rsidR="0084705F">
        <w:rPr>
          <w:rFonts w:cs="Times New Roman" w:hAnsi="Times New Roman" w:ascii="Times New Roman"/>
          <w:sz w:val="24"/>
          <w:szCs w:val="24"/>
        </w:rPr>
        <w:t>iz zdravstvenih razloga, koji mu onemogućuju obavljanje dužnosti stečajnog upravitelja, o čemu u dokaz je priložio i odgovarajuću medicinsku dokumentaciju.</w:t>
      </w:r>
    </w:p>
    <w:p w:rsidRDefault="005A1622" w:rsidP="0042577A" w:rsidR="005A16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439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5A1622">
        <w:rPr>
          <w:rFonts w:cs="Times New Roman" w:hAnsi="Times New Roman" w:ascii="Times New Roman"/>
          <w:sz w:val="24"/>
          <w:szCs w:val="24"/>
        </w:rPr>
        <w:t>O</w:t>
      </w:r>
      <w:r w:rsidR="0042577A">
        <w:rPr>
          <w:rFonts w:cs="Times New Roman" w:hAnsi="Times New Roman" w:ascii="Times New Roman"/>
          <w:sz w:val="24"/>
          <w:szCs w:val="24"/>
        </w:rPr>
        <w:t xml:space="preserve">vaj sud prihvatio </w:t>
      </w:r>
      <w:r w:rsidR="005A1622">
        <w:rPr>
          <w:rFonts w:cs="Times New Roman" w:hAnsi="Times New Roman" w:ascii="Times New Roman"/>
          <w:sz w:val="24"/>
          <w:szCs w:val="24"/>
        </w:rPr>
        <w:t xml:space="preserve">je </w:t>
      </w:r>
      <w:r w:rsidR="0042577A">
        <w:rPr>
          <w:rFonts w:cs="Times New Roman" w:hAnsi="Times New Roman" w:ascii="Times New Roman"/>
          <w:sz w:val="24"/>
          <w:szCs w:val="24"/>
        </w:rPr>
        <w:t>razloge koje u prilog svome razrješenju iznosi do</w:t>
      </w:r>
      <w:r w:rsidR="00E62A41">
        <w:rPr>
          <w:rFonts w:cs="Times New Roman" w:hAnsi="Times New Roman" w:ascii="Times New Roman"/>
          <w:sz w:val="24"/>
          <w:szCs w:val="24"/>
        </w:rPr>
        <w:t>s</w:t>
      </w:r>
      <w:r w:rsidR="0042577A">
        <w:rPr>
          <w:rFonts w:cs="Times New Roman" w:hAnsi="Times New Roman" w:ascii="Times New Roman"/>
          <w:sz w:val="24"/>
          <w:szCs w:val="24"/>
        </w:rPr>
        <w:t>adašnji stečajni upravitelj</w:t>
      </w:r>
      <w:r w:rsidR="00E62A41">
        <w:rPr>
          <w:rFonts w:cs="Times New Roman" w:hAnsi="Times New Roman" w:ascii="Times New Roman"/>
          <w:sz w:val="24"/>
          <w:szCs w:val="24"/>
        </w:rPr>
        <w:t xml:space="preserve">, </w:t>
      </w:r>
      <w:r w:rsidR="00F10F86">
        <w:rPr>
          <w:rFonts w:cs="Times New Roman" w:hAnsi="Times New Roman" w:ascii="Times New Roman"/>
          <w:sz w:val="24"/>
          <w:szCs w:val="24"/>
        </w:rPr>
        <w:t xml:space="preserve">budući da su isti potkrijepljeni </w:t>
      </w:r>
      <w:r w:rsidR="00E62A41">
        <w:rPr>
          <w:rFonts w:cs="Times New Roman" w:hAnsi="Times New Roman" w:ascii="Times New Roman"/>
          <w:sz w:val="24"/>
          <w:szCs w:val="24"/>
        </w:rPr>
        <w:t xml:space="preserve">vjerodostojnom </w:t>
      </w:r>
      <w:r w:rsidR="00F10F86">
        <w:rPr>
          <w:rFonts w:cs="Times New Roman" w:hAnsi="Times New Roman" w:ascii="Times New Roman"/>
          <w:sz w:val="24"/>
          <w:szCs w:val="24"/>
        </w:rPr>
        <w:t xml:space="preserve">medicinskom dokumentacijom, </w:t>
      </w:r>
      <w:r w:rsidR="005A1622">
        <w:rPr>
          <w:rFonts w:cs="Times New Roman" w:hAnsi="Times New Roman" w:ascii="Times New Roman"/>
          <w:sz w:val="24"/>
          <w:szCs w:val="24"/>
        </w:rPr>
        <w:t xml:space="preserve">stoga je </w:t>
      </w:r>
      <w:r w:rsidR="0042577A">
        <w:rPr>
          <w:rFonts w:cs="Times New Roman" w:hAnsi="Times New Roman" w:ascii="Times New Roman"/>
          <w:sz w:val="24"/>
          <w:szCs w:val="24"/>
        </w:rPr>
        <w:t>istoga razriješio dužnosti sukladno članku 91. stavak 5. S</w:t>
      </w:r>
      <w:r w:rsidR="00A4166F">
        <w:rPr>
          <w:rFonts w:cs="Times New Roman" w:hAnsi="Times New Roman" w:ascii="Times New Roman"/>
          <w:sz w:val="24"/>
          <w:szCs w:val="24"/>
        </w:rPr>
        <w:t xml:space="preserve">Z. 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2577A">
        <w:rPr>
          <w:rFonts w:cs="Times New Roman" w:hAnsi="Times New Roman" w:ascii="Times New Roman"/>
          <w:sz w:val="24"/>
          <w:szCs w:val="24"/>
        </w:rPr>
        <w:t>Imenovanje nov</w:t>
      </w:r>
      <w:r w:rsidR="00F10F86">
        <w:rPr>
          <w:rFonts w:cs="Times New Roman" w:hAnsi="Times New Roman" w:ascii="Times New Roman"/>
          <w:sz w:val="24"/>
          <w:szCs w:val="24"/>
        </w:rPr>
        <w:t>og</w:t>
      </w:r>
      <w:r w:rsidRPr="0042577A">
        <w:rPr>
          <w:rFonts w:cs="Times New Roman" w:hAnsi="Times New Roman" w:ascii="Times New Roman"/>
          <w:sz w:val="24"/>
          <w:szCs w:val="24"/>
        </w:rPr>
        <w:t xml:space="preserve"> stečajn</w:t>
      </w:r>
      <w:r w:rsidR="00F10F86">
        <w:rPr>
          <w:rFonts w:cs="Times New Roman" w:hAnsi="Times New Roman" w:ascii="Times New Roman"/>
          <w:sz w:val="24"/>
          <w:szCs w:val="24"/>
        </w:rPr>
        <w:t>og</w:t>
      </w:r>
      <w:r w:rsidRPr="0042577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10F86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 xml:space="preserve">ponovno je </w:t>
      </w:r>
      <w:r w:rsidRPr="0042577A">
        <w:rPr>
          <w:rFonts w:cs="Times New Roman" w:hAnsi="Times New Roman" w:ascii="Times New Roman"/>
          <w:sz w:val="24"/>
          <w:szCs w:val="24"/>
        </w:rPr>
        <w:t xml:space="preserve">izvršeno </w:t>
      </w:r>
      <w:r>
        <w:rPr>
          <w:rFonts w:cs="Times New Roman" w:hAnsi="Times New Roman" w:ascii="Times New Roman"/>
          <w:sz w:val="24"/>
          <w:szCs w:val="24"/>
        </w:rPr>
        <w:t xml:space="preserve">temeljem članka 85. stavak 1. SZ, </w:t>
      </w:r>
      <w:r w:rsidRPr="0042577A">
        <w:rPr>
          <w:rFonts w:cs="Times New Roman" w:hAnsi="Times New Roman" w:ascii="Times New Roman"/>
          <w:sz w:val="24"/>
          <w:szCs w:val="24"/>
        </w:rPr>
        <w:t>nakon automatskog izbora osobe stečajnog upravitelja od strane računala metodom slučajnog odabira, sukladno članku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42577A">
        <w:rPr>
          <w:rFonts w:cs="Times New Roman" w:hAnsi="Times New Roman" w:ascii="Times New Roman"/>
          <w:sz w:val="24"/>
          <w:szCs w:val="24"/>
        </w:rPr>
        <w:t>. stavak 1. SZ.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E7B9A" w:rsidP="0042577A" w:rsidR="00AE7B9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Ispitno i izvještajno ročište, koje je u ovom predmetu zakazano za 14. studenoga 2018., održati će se sukladno zakazanom rasporedu.</w:t>
      </w:r>
    </w:p>
    <w:p w:rsidRDefault="00AE7B9A" w:rsidP="0042577A" w:rsidR="00AE7B9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62A41">
        <w:rPr>
          <w:rFonts w:cs="Times New Roman" w:hAnsi="Times New Roman" w:ascii="Times New Roman"/>
          <w:sz w:val="24"/>
          <w:szCs w:val="24"/>
        </w:rPr>
        <w:t>14. rujna</w:t>
      </w:r>
      <w:r w:rsidR="00DF63EC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84F8B">
        <w:rPr>
          <w:rFonts w:cs="Times New Roman" w:hAnsi="Times New Roman" w:ascii="Times New Roman"/>
          <w:sz w:val="24"/>
          <w:szCs w:val="24"/>
        </w:rPr>
        <w:t>, v.r.</w:t>
      </w: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84F8B" w:rsidR="00A84F8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84F8B" w:rsidR="00A84F8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84F8B" w:rsidR="00A84F8B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A84F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42577A" w:rsidP="006F5244" w:rsidR="001E4E5F" w:rsidRPr="00A84F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Dosadašnjem s</w:t>
      </w:r>
      <w:r w:rsidR="003423A6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0F1D82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mr.sc. Jozi Jelaviću,</w:t>
      </w: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BF0F33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2577A" w:rsidP="006F5244" w:rsidR="00D373D4" w:rsidRPr="00A84F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Novoimenovano</w:t>
      </w:r>
      <w:r w:rsidR="00F71BE2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stečajno</w:t>
      </w:r>
      <w:r w:rsidR="00F71BE2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F71BE2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0F1D82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Marijanu Drljanovčanu,</w:t>
      </w:r>
      <w:r w:rsidR="00F71BE2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osobno </w:t>
      </w:r>
    </w:p>
    <w:p w:rsidRDefault="00BF0F33" w:rsidP="006F5244" w:rsidR="007F2918" w:rsidRPr="00A84F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84F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523409" w:rsidP="001E4E5F" w:rsidR="00523409" w:rsidRPr="00A84F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A84F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84F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84F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84F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84F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0F1D82" w:rsidRPr="00A84F8B">
        <w:rPr>
          <w:rFonts w:cs="Times New Roman" w:hAnsi="Times New Roman" w:ascii="Times New Roman"/>
          <w:color w:themeColor="background1" w:val="FFFFFF"/>
          <w:sz w:val="24"/>
          <w:szCs w:val="24"/>
        </w:rPr>
        <w:t>Spis u roč. 14/XI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21D" w:rsidR="00FA521D">
      <w:r>
        <w:separator/>
      </w:r>
    </w:p>
  </w:endnote>
  <w:endnote w:id="0" w:type="continuationSeparator">
    <w:p w:rsidRDefault="00FA521D" w:rsidR="00FA5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21D" w:rsidR="00FA521D">
      <w:r>
        <w:separator/>
      </w:r>
    </w:p>
  </w:footnote>
  <w:footnote w:id="0" w:type="continuationSeparator">
    <w:p w:rsidRDefault="00FA521D" w:rsidR="00FA52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62EA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62A41">
      <w:rPr>
        <w:rFonts w:hAnsi="Times New Roman" w:ascii="Times New Roman"/>
      </w:rPr>
      <w:t>4708/16</w:t>
    </w:r>
    <w:r w:rsidR="00A84F8B">
      <w:rPr>
        <w:rFonts w:hAnsi="Times New Roman" w:ascii="Times New Roman"/>
      </w:rPr>
      <w:t>-16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1592"/>
    <w:rsid w:val="00013055"/>
    <w:rsid w:val="00020BA4"/>
    <w:rsid w:val="00032919"/>
    <w:rsid w:val="0006417A"/>
    <w:rsid w:val="0006505A"/>
    <w:rsid w:val="00067DB1"/>
    <w:rsid w:val="00071D41"/>
    <w:rsid w:val="00082920"/>
    <w:rsid w:val="000E1C09"/>
    <w:rsid w:val="000F17DB"/>
    <w:rsid w:val="000F1D82"/>
    <w:rsid w:val="00114CF3"/>
    <w:rsid w:val="00172FFB"/>
    <w:rsid w:val="001E470B"/>
    <w:rsid w:val="001E4E5F"/>
    <w:rsid w:val="00224E7F"/>
    <w:rsid w:val="00235AAE"/>
    <w:rsid w:val="00265ED7"/>
    <w:rsid w:val="00281E63"/>
    <w:rsid w:val="0028293E"/>
    <w:rsid w:val="0029479C"/>
    <w:rsid w:val="002966CD"/>
    <w:rsid w:val="002C3EF0"/>
    <w:rsid w:val="002D1592"/>
    <w:rsid w:val="002E06D4"/>
    <w:rsid w:val="002F2F44"/>
    <w:rsid w:val="003042AD"/>
    <w:rsid w:val="00320107"/>
    <w:rsid w:val="003423A6"/>
    <w:rsid w:val="0036341C"/>
    <w:rsid w:val="00364979"/>
    <w:rsid w:val="00366457"/>
    <w:rsid w:val="00372B2D"/>
    <w:rsid w:val="00386661"/>
    <w:rsid w:val="003B4CA6"/>
    <w:rsid w:val="003C6959"/>
    <w:rsid w:val="003E367D"/>
    <w:rsid w:val="00405774"/>
    <w:rsid w:val="004155FA"/>
    <w:rsid w:val="0042577A"/>
    <w:rsid w:val="00473DB3"/>
    <w:rsid w:val="004B074A"/>
    <w:rsid w:val="004C253B"/>
    <w:rsid w:val="004E5730"/>
    <w:rsid w:val="00514022"/>
    <w:rsid w:val="00523409"/>
    <w:rsid w:val="005272EF"/>
    <w:rsid w:val="00530545"/>
    <w:rsid w:val="0055545B"/>
    <w:rsid w:val="005774B3"/>
    <w:rsid w:val="005A1622"/>
    <w:rsid w:val="005C2D1F"/>
    <w:rsid w:val="005D761C"/>
    <w:rsid w:val="005F7514"/>
    <w:rsid w:val="00607B4B"/>
    <w:rsid w:val="006100D5"/>
    <w:rsid w:val="006235E3"/>
    <w:rsid w:val="006819D2"/>
    <w:rsid w:val="006824AB"/>
    <w:rsid w:val="0068506B"/>
    <w:rsid w:val="006E69A4"/>
    <w:rsid w:val="006F5244"/>
    <w:rsid w:val="00727277"/>
    <w:rsid w:val="007519B3"/>
    <w:rsid w:val="00764AEE"/>
    <w:rsid w:val="007B174C"/>
    <w:rsid w:val="007C38A1"/>
    <w:rsid w:val="007C422F"/>
    <w:rsid w:val="007C439A"/>
    <w:rsid w:val="007F2918"/>
    <w:rsid w:val="0081200D"/>
    <w:rsid w:val="00817CF1"/>
    <w:rsid w:val="0082602B"/>
    <w:rsid w:val="00837150"/>
    <w:rsid w:val="0084705F"/>
    <w:rsid w:val="00853AD8"/>
    <w:rsid w:val="008635F8"/>
    <w:rsid w:val="00867AB5"/>
    <w:rsid w:val="00881589"/>
    <w:rsid w:val="00897546"/>
    <w:rsid w:val="008B2D9B"/>
    <w:rsid w:val="008C0419"/>
    <w:rsid w:val="008D1C64"/>
    <w:rsid w:val="008D4CA2"/>
    <w:rsid w:val="008E0B1D"/>
    <w:rsid w:val="008E68A4"/>
    <w:rsid w:val="008F569D"/>
    <w:rsid w:val="008F639D"/>
    <w:rsid w:val="009309AC"/>
    <w:rsid w:val="009376BE"/>
    <w:rsid w:val="00953DED"/>
    <w:rsid w:val="00981BDB"/>
    <w:rsid w:val="00996665"/>
    <w:rsid w:val="009D0ED3"/>
    <w:rsid w:val="009F0284"/>
    <w:rsid w:val="009F3306"/>
    <w:rsid w:val="00A13663"/>
    <w:rsid w:val="00A16088"/>
    <w:rsid w:val="00A26151"/>
    <w:rsid w:val="00A26EAF"/>
    <w:rsid w:val="00A315CD"/>
    <w:rsid w:val="00A4166F"/>
    <w:rsid w:val="00A56991"/>
    <w:rsid w:val="00A84F8B"/>
    <w:rsid w:val="00AA0C7F"/>
    <w:rsid w:val="00AB314A"/>
    <w:rsid w:val="00AC4626"/>
    <w:rsid w:val="00AC50A4"/>
    <w:rsid w:val="00AE7B9A"/>
    <w:rsid w:val="00B34CEC"/>
    <w:rsid w:val="00B70980"/>
    <w:rsid w:val="00BA282E"/>
    <w:rsid w:val="00BB733D"/>
    <w:rsid w:val="00BF0F33"/>
    <w:rsid w:val="00C04421"/>
    <w:rsid w:val="00C40EA5"/>
    <w:rsid w:val="00C62EA8"/>
    <w:rsid w:val="00C8237E"/>
    <w:rsid w:val="00C83AC2"/>
    <w:rsid w:val="00C85527"/>
    <w:rsid w:val="00CA22FE"/>
    <w:rsid w:val="00CA69B6"/>
    <w:rsid w:val="00CB38D1"/>
    <w:rsid w:val="00CE6259"/>
    <w:rsid w:val="00D04B23"/>
    <w:rsid w:val="00D12600"/>
    <w:rsid w:val="00D373D4"/>
    <w:rsid w:val="00D53502"/>
    <w:rsid w:val="00D74871"/>
    <w:rsid w:val="00D75D50"/>
    <w:rsid w:val="00DA0460"/>
    <w:rsid w:val="00DB1C3C"/>
    <w:rsid w:val="00DD4A20"/>
    <w:rsid w:val="00DF63EC"/>
    <w:rsid w:val="00E107B5"/>
    <w:rsid w:val="00E1396E"/>
    <w:rsid w:val="00E62A41"/>
    <w:rsid w:val="00EC6731"/>
    <w:rsid w:val="00EE77FC"/>
    <w:rsid w:val="00F10F86"/>
    <w:rsid w:val="00F206F2"/>
    <w:rsid w:val="00F55BC2"/>
    <w:rsid w:val="00F71BE2"/>
    <w:rsid w:val="00F849E3"/>
    <w:rsid w:val="00FA24E4"/>
    <w:rsid w:val="00FA521D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E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E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E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E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E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E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E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E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4708</izvorni_sadrzaj>
    <derivirana_varijabla naziv="DomainObject.Predmet.Broj_1">4708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St-4708/2016</izvorni_sadrzaj>
    <derivirana_varijabla naziv="DomainObject.Predmet.OznakaBroj_1">St-4708/2016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POLARNA ZVIJEZDA d.o.o. zastupanog po punomoćniku LJERKA ŽILAVEC ŠOIĆ</izvorni_sadrzaj>
    <derivirana_varijabla naziv="DomainObject.Predmet.ProtustrankaFormated_1">  POLARNA ZVIJEZDA d.o.o. zastupanog po punomoćniku LJERKA ŽILAVEC ŠOIĆ</derivirana_varijabla>
  </DomainObject.Predmet.ProtustrankaFormated>
  <DomainObject.Predmet.ProtustrankaFormatedOIB>
    <izvorni_sadrzaj>  POLARNA ZVIJEZDA d.o.o., OIB 75730601626 zastupanog po punomoćniku LJERKA ŽILAVEC ŠOIĆ</izvorni_sadrzaj>
    <derivirana_varijabla naziv="DomainObject.Predmet.ProtustrankaFormatedOIB_1">  POLARNA ZVIJEZDA d.o.o., OIB 75730601626 zastupanog po punomoćniku LJERKA ŽILAVEC ŠOIĆ</derivirana_varijabla>
  </DomainObject.Predmet.ProtustrankaFormatedOIB>
  <DomainObject.Predmet.ProtustrankaFormatedWithAdress>
    <izvorni_sadrzaj> POLARNA ZVIJEZDA d.o.o., Trg Senjskih Uskoka 1, 10000 Zagreb zastupanog po punomoćniku LJERKA ŽILAVEC ŠOIĆ</izvorni_sadrzaj>
    <derivirana_varijabla naziv="DomainObject.Predmet.ProtustrankaFormatedWithAdress_1"> POLARNA ZVIJEZDA d.o.o., Trg Senjskih Uskoka 1, 10000 Zagreb zastupanog po punomoćniku LJERKA ŽILAVEC ŠOIĆ</derivirana_varijabla>
  </DomainObject.Predmet.ProtustrankaFormatedWithAdress>
  <DomainObject.Predmet.ProtustrankaFormatedWithAdressOIB>
    <izvorni_sadrzaj> POLARNA ZVIJEZDA d.o.o., OIB 75730601626, Trg Senjskih Uskoka 1, 10000 Zagreb zastupanog po punomoćniku LJERKA ŽILAVEC ŠOIĆ</izvorni_sadrzaj>
    <derivirana_varijabla naziv="DomainObject.Predmet.ProtustrankaFormatedWithAdressOIB_1"> POLARNA ZVIJEZDA d.o.o., OIB 75730601626, Trg Senjskih Uskoka 1, 10000 Zagreb zastupanog po punomoćniku LJERKA ŽILAVEC ŠOIĆ</derivirana_varijabla>
  </DomainObject.Predmet.ProtustrankaFormatedWithAdressOIB>
  <DomainObject.Predmet.ProtustrankaWithAdress>
    <izvorni_sadrzaj>POLARNA ZVIJEZDA d.o.o. Trg Senjskih Uskoka 1, 10000 Zagreb</izvorni_sadrzaj>
    <derivirana_varijabla naziv="DomainObject.Predmet.ProtustrankaWithAdress_1">POLARNA ZVIJEZDA d.o.o. Trg Senjskih Uskoka 1, 10000 Zagreb</derivirana_varijabla>
  </DomainObject.Predmet.ProtustrankaWithAdress>
  <DomainObject.Predmet.ProtustrankaWithAdressOIB>
    <izvorni_sadrzaj>POLARNA ZVIJEZDA d.o.o., OIB 75730601626, Trg Senjskih Uskoka 1, 10000 Zagreb</izvorni_sadrzaj>
    <derivirana_varijabla naziv="DomainObject.Predmet.ProtustrankaWithAdressOIB_1">POLARNA ZVIJEZDA d.o.o., OIB 75730601626, Trg Senjskih Uskoka 1, 10000 Zagreb</derivirana_varijabla>
  </DomainObject.Predmet.ProtustrankaWithAdressOIB>
  <DomainObject.Predmet.ProtustrankaNazivFormated>
    <izvorni_sadrzaj>POLARNA ZVIJEZDA d.o.o.</izvorni_sadrzaj>
    <derivirana_varijabla naziv="DomainObject.Predmet.ProtustrankaNazivFormated_1">POLARNA ZVIJEZDA d.o.o.</derivirana_varijabla>
  </DomainObject.Predmet.ProtustrankaNazivFormated>
  <DomainObject.Predmet.ProtustrankaNazivFormatedOIB>
    <izvorni_sadrzaj>POLARNA ZVIJEZDA d.o.o., OIB 75730601626</izvorni_sadrzaj>
    <derivirana_varijabla naziv="DomainObject.Predmet.ProtustrankaNazivFormatedOIB_1">POLARNA ZVIJEZDA d.o.o., OIB 75730601626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POLARNA ZVIJEZDA d.o.o. zastupanog po punomoćniku LJERKA ŽILAVEC ŠOIĆ</item>
    </izvorni_sadrzaj>
    <derivirana_varijabla naziv="DomainObject.Predmet.ProtuStrankaListFormated_1">
      <item>POLARNA ZVIJEZDA d.o.o. zastupanog po punomoćniku LJERKA ŽILAVEC ŠOIĆ</item>
    </derivirana_varijabla>
  </DomainObject.Predmet.ProtuStrankaListFormated>
  <DomainObject.Predmet.ProtuStrankaListFormatedOIB>
    <izvorni_sadrzaj>
      <item>POLARNA ZVIJEZDA d.o.o., OIB 75730601626 zastupanog po punomoćniku LJERKA ŽILAVEC ŠOIĆ</item>
    </izvorni_sadrzaj>
    <derivirana_varijabla naziv="DomainObject.Predmet.ProtuStrankaListFormatedOIB_1">
      <item>POLARNA ZVIJEZDA d.o.o., OIB 75730601626 zastupanog po punomoćniku LJERKA ŽILAVEC ŠOIĆ</item>
    </derivirana_varijabla>
  </DomainObject.Predmet.ProtuStrankaListFormatedOIB>
  <DomainObject.Predmet.ProtuStrankaListFormatedWithAdress>
    <izvorni_sadrzaj>
      <item>POLARNA ZVIJEZDA d.o.o., Trg Senjskih Uskoka 1, 10000 Zagreb zastupanog po punomoćniku LJERKA ŽILAVEC ŠOIĆ</item>
    </izvorni_sadrzaj>
    <derivirana_varijabla naziv="DomainObject.Predmet.ProtuStrankaListFormatedWithAdress_1">
      <item>POLARNA ZVIJEZDA d.o.o., Trg Senjskih Uskoka 1, 10000 Zagreb zastupanog po punomoćniku LJERKA ŽILAVEC ŠOIĆ</item>
    </derivirana_varijabla>
  </DomainObject.Predmet.ProtuStrankaListFormatedWithAdress>
  <DomainObject.Predmet.ProtuStrankaListFormatedWithAdressOIB>
    <izvorni_sadrzaj>
      <item>POLARNA ZVIJEZDA d.o.o., OIB 75730601626, Trg Senjskih Uskoka 1, 10000 Zagreb zastupanog po punomoćniku LJERKA ŽILAVEC ŠOIĆ</item>
    </izvorni_sadrzaj>
    <derivirana_varijabla naziv="DomainObject.Predmet.ProtuStrankaListFormatedWithAdressOIB_1">
      <item>POLARNA ZVIJEZDA d.o.o., OIB 75730601626, Trg Senjskih Uskoka 1, 10000 Zagreb zastupanog po punomoćniku LJERKA ŽILAVEC ŠOIĆ</item>
    </derivirana_varijabla>
  </DomainObject.Predmet.ProtuStrankaListFormatedWithAdressOIB>
  <DomainObject.Predmet.ProtuStrankaListNazivFormated>
    <izvorni_sadrzaj>
      <item>POLARNA ZVIJEZDA d.o.o.</item>
    </izvorni_sadrzaj>
    <derivirana_varijabla naziv="DomainObject.Predmet.ProtuStrankaListNazivFormated_1">
      <item>POLARNA ZVIJEZDA d.o.o.</item>
    </derivirana_varijabla>
  </DomainObject.Predmet.ProtuStrankaListNazivFormated>
  <DomainObject.Predmet.ProtuStrankaListNazivFormatedOIB>
    <izvorni_sadrzaj>
      <item>POLARNA ZVIJEZDA d.o.o., OIB 75730601626</item>
    </izvorni_sadrzaj>
    <derivirana_varijabla naziv="DomainObject.Predmet.ProtuStrankaListNazivFormatedOIB_1">
      <item>POLARNA ZVIJEZDA d.o.o., OIB 75730601626</item>
    </derivirana_varijabla>
  </DomainObject.Predmet.ProtuStrankaListNazivFormatedOIB>
  <DomainObject.Predmet.OstaliListFormated>
    <izvorni_sadrzaj>
      <item>LJERKA ŽILAVEC ŠOIĆ punomoćnik sudionika u postupku POLARNA ZVIJEZDA d.o.o.</item>
    </izvorni_sadrzaj>
    <derivirana_varijabla naziv="DomainObject.Predmet.OstaliListFormated_1">
      <item>LJERKA ŽILAVEC ŠOIĆ punomoćnik sudionika u postupku POLARNA ZVIJEZDA d.o.o.</item>
    </derivirana_varijabla>
  </DomainObject.Predmet.OstaliListFormated>
  <DomainObject.Predmet.OstaliListFormatedOIB>
    <izvorni_sadrzaj>
      <item>LJERKA ŽILAVEC ŠOIĆ, OIB 96045593813 punomoćnik sudionika u postupku POLARNA ZVIJEZDA d.o.o.</item>
    </izvorni_sadrzaj>
    <derivirana_varijabla naziv="DomainObject.Predmet.OstaliListFormatedOIB_1">
      <item>LJERKA ŽILAVEC ŠOIĆ, OIB 96045593813 punomoćnik sudionika u postupku POLARNA ZVIJEZDA d.o.o.</item>
    </derivirana_varijabla>
  </DomainObject.Predmet.OstaliListFormatedOIB>
  <DomainObject.Predmet.OstaliListFormatedWithAdress>
    <izvorni_sadrzaj>
      <item>LJERKA ŽILAVEC ŠOIĆ, Šibenska 24, 22243 Murter punomoćnik sudionika u postupku POLARNA ZVIJEZDA d.o.o.</item>
    </izvorni_sadrzaj>
    <derivirana_varijabla naziv="DomainObject.Predmet.OstaliListFormatedWithAdress_1">
      <item>LJERKA ŽILAVEC ŠOIĆ, Šibenska 24, 22243 Murter punomoćnik sudionika u postupku POLARNA ZVIJEZDA d.o.o.</item>
    </derivirana_varijabla>
  </DomainObject.Predmet.OstaliListFormatedWithAdress>
  <DomainObject.Predmet.OstaliListFormatedWithAdressOIB>
    <izvorni_sadrzaj>
      <item>LJERKA ŽILAVEC ŠOIĆ, OIB 96045593813, Šibenska 24, 22243 Murter punomoćnik sudionika u postupku POLARNA ZVIJEZDA d.o.o.</item>
    </izvorni_sadrzaj>
    <derivirana_varijabla naziv="DomainObject.Predmet.OstaliListFormatedWithAdressOIB_1">
      <item>LJERKA ŽILAVEC ŠOIĆ, OIB 96045593813, Šibenska 24, 22243 Murter punomoćnik sudionika u postupku POLARNA ZVIJEZDA d.o.o.</item>
    </derivirana_varijabla>
  </DomainObject.Predmet.OstaliListFormatedWithAdressOIB>
  <DomainObject.Predmet.OstaliListNazivFormated>
    <izvorni_sadrzaj>
      <item>LJERKA ŽILAVEC ŠOIĆ</item>
    </izvorni_sadrzaj>
    <derivirana_varijabla naziv="DomainObject.Predmet.OstaliListNazivFormated_1">
      <item>LJERKA ŽILAVEC ŠOIĆ</item>
    </derivirana_varijabla>
  </DomainObject.Predmet.OstaliListNazivFormated>
  <DomainObject.Predmet.OstaliListNazivFormatedOIB>
    <izvorni_sadrzaj>
      <item>LJERKA ŽILAVEC ŠOIĆ, OIB 96045593813</item>
    </izvorni_sadrzaj>
    <derivirana_varijabla naziv="DomainObject.Predmet.OstaliListNazivFormatedOIB_1">
      <item>LJERKA ŽILAVEC ŠOIĆ, OIB 96045593813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POLARNA ZVIJEZDA d.o.o.</izvorni_sadrzaj>
    <derivirana_varijabla naziv="DomainObject.Predmet.ProtustrankaIDrugi_1">POLARNA ZVIJEZDA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POLARNA ZVIJEZDA d.o.o., OIB 75730601626, Trg Senjskih Uskoka 1, 10000 Zagreb</izvorni_sadrzaj>
    <derivirana_varijabla naziv="DomainObject.Predmet.ProtustrankaIDrugiAdressOIB_1">POLARNA ZVIJEZDA d.o.o., OIB 75730601626, Trg Senjskih Uskoka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POLARNA ZVIJEZDA d.o.o.</item>
      <item>FINA Regionalni centar Zagreb</item>
      <item>LJERKA ŽILAVEC ŠOIĆ</item>
    </izvorni_sadrzaj>
    <derivirana_varijabla naziv="DomainObject.Predmet.SudioniciListNaziv_1">
      <item>POLARNA ZVIJEZDA d.o.o.</item>
      <item>FINA Regionalni centar Zagreb</item>
      <item>LJERKA ŽILAVEC ŠOIĆ</item>
    </derivirana_varijabla>
  </DomainObject.Predmet.SudioniciListNaziv>
  <DomainObject.Predmet.SudioniciListAdressOIB>
    <izvorni_sadrzaj>
      <item>POLARNA ZVIJEZDA d.o.o., OIB 75730601626, Trg Senjskih Uskoka 1,10000 Zagreb</item>
      <item>FINA Regionalni centar Zagreb, OIB 85821130368, Trg svibanjskih žrtava 1995. 1,10000 Zagreb</item>
      <item>LJERKA ŽILAVEC ŠOIĆ, OIB 96045593813, Šibenska 24,22243 Murter</item>
    </izvorni_sadrzaj>
    <derivirana_varijabla naziv="DomainObject.Predmet.SudioniciListAdressOIB_1">
      <item>POLARNA ZVIJEZDA d.o.o., OIB 75730601626, Trg Senjskih Uskoka 1,10000 Zagreb</item>
      <item>FINA Regionalni centar Zagreb, OIB 85821130368, Trg svibanjskih žrtava 1995. 1,10000 Zagreb</item>
      <item>LJERKA ŽILAVEC ŠOIĆ, OIB 96045593813, Šibenska 24,22243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75730601626</item>
      <item>, OIB 85821130368</item>
      <item>, OIB 96045593813</item>
    </izvorni_sadrzaj>
    <derivirana_varijabla naziv="DomainObject.Predmet.SudioniciListNazivOIB_1">
      <item>, OIB 75730601626</item>
      <item>, OIB 85821130368</item>
      <item>, OIB 96045593813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2518</properties:Characters>
  <properties:Lines>83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2018-09-14T11:56:00Z</dcterms:created>
  <dc:creator>MK</dc:creator>
  <cp:lastModifiedBy>Sonja Pilić</cp:lastModifiedBy>
  <cp:lastPrinted>2018-09-14T11:56:00Z</cp:lastPrinted>
  <dcterms:modified xmlns:xsi="http://www.w3.org/2001/XMLSchema-instance" xsi:type="dcterms:W3CDTF">2018-09-14T12:01:00Z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razrješenju Jelavić i imenovanju Drljanovčan.docx)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