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f9a3" w14:paraId="c8ef9a3" w:rsidRDefault="00607DB0" w:rsidP="00607DB0" w:rsidR="00607DB0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DB0" w:rsidP="00607DB0" w:rsidR="00607DB0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07DB0" w:rsidP="00607DB0" w:rsidR="00607DB0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07DB0" w:rsidP="00607DB0" w:rsidR="00607DB0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07DB0" w:rsidP="00607DB0" w:rsidR="00607DB0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07DB0" w:rsidP="00607DB0" w:rsidR="00607DB0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607DB0" w:rsidP="00607DB0" w:rsidR="00607DB0" w:rsidRPr="007912E1">
      <w:pPr>
        <w:jc w:val="center"/>
        <w:rPr>
          <w:rFonts w:cs="Times New Roman" w:eastAsia="Times New Roman"/>
          <w:szCs w:val="24"/>
        </w:rPr>
      </w:pPr>
    </w:p>
    <w:p w:rsidRDefault="00607DB0" w:rsidP="00607DB0" w:rsidR="00607DB0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607DB0" w:rsidP="00607DB0" w:rsidR="00607DB0" w:rsidRPr="007912E1">
      <w:pPr>
        <w:rPr>
          <w:rFonts w:cs="Times New Roman" w:eastAsia="Times New Roman"/>
          <w:szCs w:val="24"/>
        </w:rPr>
      </w:pPr>
    </w:p>
    <w:p w:rsidRDefault="00607DB0" w:rsidP="00607DB0" w:rsidR="00607DB0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sutkinji Tamari Lakoseljac Benčić,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>
        <w:rPr>
          <w:szCs w:val="24"/>
        </w:rPr>
        <w:t xml:space="preserve">RAZUMNA ENERGIJA d. o. o. Pula, Puntižela 8, OIB </w:t>
      </w:r>
      <w:r w:rsidRPr="00607DB0">
        <w:rPr>
          <w:szCs w:val="24"/>
        </w:rPr>
        <w:t>50456315451</w:t>
      </w:r>
      <w:r>
        <w:rPr>
          <w:szCs w:val="24"/>
        </w:rPr>
        <w:t xml:space="preserve">, MBS </w:t>
      </w:r>
      <w:r w:rsidRPr="00607DB0">
        <w:rPr>
          <w:szCs w:val="24"/>
        </w:rPr>
        <w:t>040331445</w:t>
      </w:r>
      <w:r>
        <w:rPr>
          <w:rFonts w:cs="Times New Roman" w:eastAsia="Times New Roman"/>
          <w:szCs w:val="24"/>
        </w:rPr>
        <w:t>, 2. listopada 2017.</w:t>
      </w:r>
    </w:p>
    <w:p w:rsidRDefault="00607DB0" w:rsidP="00607DB0" w:rsidR="00607DB0" w:rsidRPr="00FD7BB4">
      <w:pPr>
        <w:ind w:firstLine="708"/>
        <w:rPr>
          <w:rFonts w:cs="Times New Roman" w:eastAsia="Times New Roman"/>
          <w:szCs w:val="24"/>
        </w:rPr>
      </w:pPr>
    </w:p>
    <w:p w:rsidRDefault="00607DB0" w:rsidP="00607DB0" w:rsidR="00607DB0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607DB0" w:rsidP="00607DB0" w:rsidR="00607DB0" w:rsidRPr="007912E1">
      <w:pPr>
        <w:rPr>
          <w:rFonts w:cs="Times New Roman" w:eastAsia="Times New Roman"/>
          <w:szCs w:val="24"/>
        </w:rPr>
      </w:pPr>
    </w:p>
    <w:p w:rsidRDefault="00607DB0" w:rsidP="00607DB0" w:rsidR="00607DB0">
      <w:pPr>
        <w:ind w:firstLine="708"/>
        <w:rPr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 xml:space="preserve">RAZUMNA ENERGIJA d. o. o. Pula, Puntižela 8, OIB </w:t>
      </w:r>
      <w:r w:rsidRPr="00607DB0">
        <w:rPr>
          <w:szCs w:val="24"/>
        </w:rPr>
        <w:t>50456315451</w:t>
      </w:r>
      <w:r>
        <w:rPr>
          <w:szCs w:val="24"/>
        </w:rPr>
        <w:t xml:space="preserve">, MBS </w:t>
      </w:r>
      <w:r w:rsidRPr="00607DB0">
        <w:rPr>
          <w:szCs w:val="24"/>
        </w:rPr>
        <w:t>040331445</w:t>
      </w:r>
      <w:r>
        <w:rPr>
          <w:szCs w:val="24"/>
        </w:rPr>
        <w:t>.</w:t>
      </w:r>
    </w:p>
    <w:p w:rsidRDefault="00607DB0" w:rsidP="00607DB0" w:rsidR="00607DB0">
      <w:pPr>
        <w:ind w:firstLine="708"/>
        <w:rPr>
          <w:rFonts w:cs="Times New Roman" w:eastAsia="Times New Roman"/>
          <w:szCs w:val="24"/>
        </w:rPr>
      </w:pPr>
    </w:p>
    <w:p w:rsidRDefault="00607DB0" w:rsidP="00607DB0" w:rsidR="00607DB0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607DB0" w:rsidP="00607DB0" w:rsidR="00607DB0" w:rsidRPr="007912E1">
      <w:pPr>
        <w:ind w:firstLine="708"/>
        <w:rPr>
          <w:rFonts w:cs="Times New Roman" w:eastAsia="Times New Roman"/>
          <w:szCs w:val="24"/>
        </w:rPr>
      </w:pPr>
    </w:p>
    <w:p w:rsidRDefault="00607DB0" w:rsidP="00607DB0" w:rsidR="00607DB0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Pr="00CF72AC">
        <w:rPr>
          <w:rFonts w:cs="Times New Roman" w:eastAsia="Times New Roman"/>
          <w:szCs w:val="24"/>
        </w:rPr>
        <w:t>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>RAZUMNA ENERGIJA d. o. o. Pula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11. srpnja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18. srpnja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>
        <w:rPr>
          <w:rFonts w:cs="Times New Roman" w:eastAsia="Times New Roman"/>
          <w:szCs w:val="24"/>
        </w:rPr>
        <w:t>9</w:t>
      </w:r>
      <w:r w:rsidRPr="00FD7BB4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397/2017-3.</w:t>
      </w:r>
    </w:p>
    <w:p w:rsidRDefault="00607DB0" w:rsidP="00607DB0" w:rsidR="00607DB0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110-07/17-01/78 ur. broja: 08-4402-17-386 od 21. rujna 2017. </w:t>
      </w:r>
      <w:r w:rsidRPr="00FD7BB4">
        <w:rPr>
          <w:rFonts w:cs="Times New Roman" w:eastAsia="Times New Roman"/>
          <w:szCs w:val="24"/>
        </w:rPr>
        <w:t>o blokadi računa i novčanih sredstava ovršenika</w:t>
      </w:r>
      <w:r>
        <w:rPr>
          <w:rFonts w:cs="Times New Roman" w:eastAsia="Times New Roman"/>
          <w:szCs w:val="24"/>
        </w:rPr>
        <w:t xml:space="preserve"> (list 9 spisa)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125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607DB0" w:rsidP="00607DB0" w:rsidR="00607DB0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607DB0" w:rsidP="00607DB0" w:rsidR="00607DB0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2. listopada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607DB0" w:rsidP="00607DB0" w:rsidR="00607DB0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07DB0" w:rsidP="00607DB0" w:rsidR="00607DB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906C21">
        <w:rPr>
          <w:rFonts w:cs="Times New Roman" w:eastAsia="Times New Roman"/>
          <w:szCs w:val="24"/>
        </w:rPr>
        <w:t>, v.r.</w:t>
      </w:r>
    </w:p>
    <w:p w:rsidRDefault="00607DB0" w:rsidP="00607DB0" w:rsidR="00607DB0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520642" w:rsidP="00520642" w:rsidR="0052064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UPUTA O PRAVNOM LIJEKU</w:t>
      </w:r>
    </w:p>
    <w:p w:rsidRDefault="00520642" w:rsidP="00520642" w:rsidR="00520642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607DB0" w:rsidP="00607DB0" w:rsidR="00607DB0">
      <w:pPr>
        <w:rPr>
          <w:rFonts w:cs="Times New Roman" w:eastAsia="Times New Roman"/>
          <w:szCs w:val="24"/>
        </w:rPr>
      </w:pPr>
    </w:p>
    <w:p w:rsidRDefault="00607DB0" w:rsidP="00607DB0" w:rsidR="00607DB0">
      <w:pPr>
        <w:jc w:val="left"/>
        <w:rPr>
          <w:rFonts w:cs="Times New Roman" w:eastAsia="Times New Roman"/>
          <w:szCs w:val="24"/>
        </w:rPr>
      </w:pPr>
    </w:p>
    <w:p w:rsidRDefault="00607DB0" w:rsidP="00607DB0" w:rsidR="00607DB0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607DB0" w:rsidP="00607DB0" w:rsidR="00607DB0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607DB0" w:rsidP="00607DB0" w:rsidR="00607DB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>
        <w:rPr>
          <w:szCs w:val="24"/>
        </w:rPr>
        <w:t>dužnik RAZUMNA ENERGIJA d. o. o. Pula, Puntižela 8,</w:t>
      </w:r>
    </w:p>
    <w:p w:rsidRDefault="00607DB0" w:rsidP="00607DB0" w:rsidR="00607DB0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607DB0" w:rsidP="00607DB0" w:rsidR="00607DB0" w:rsidRPr="007912E1">
      <w:pPr>
        <w:rPr>
          <w:rFonts w:eastAsiaTheme="minorHAnsi"/>
          <w:lang w:eastAsia="en-US"/>
        </w:rPr>
      </w:pPr>
    </w:p>
    <w:p w:rsidRDefault="00607DB0" w:rsidP="00607DB0" w:rsidR="00607DB0"/>
    <w:p w:rsidRDefault="00607DB0" w:rsidP="00607DB0" w:rsidR="00607DB0"/>
    <w:p w:rsidRDefault="005A6ADB" w:rsidR="005A6ADB"/>
    <w:sectPr w:rsidSect="00145C1A" w:rsidR="005A6AD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DB0" w:rsidP="00607DB0" w:rsidR="00607DB0">
      <w:r>
        <w:separator/>
      </w:r>
    </w:p>
  </w:endnote>
  <w:endnote w:id="0" w:type="continuationSeparator">
    <w:p w:rsidRDefault="00607DB0" w:rsidP="00607DB0" w:rsidR="00607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DB0" w:rsidP="00607DB0" w:rsidR="00607DB0">
      <w:r>
        <w:separator/>
      </w:r>
    </w:p>
  </w:footnote>
  <w:footnote w:id="0" w:type="continuationSeparator">
    <w:p w:rsidRDefault="00607DB0" w:rsidP="00607DB0" w:rsidR="00607D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DB0" w:rsidP="00145C1A" w:rsidR="00145C1A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06C2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St-397/2017-7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7DB0" w:rsidP="00145C1A" w:rsidR="00145C1A" w:rsidRPr="00145C1A">
    <w:pPr>
      <w:pStyle w:val="Zaglavlje"/>
    </w:pPr>
    <w:r>
      <w:rPr>
        <w:szCs w:val="24"/>
      </w:rPr>
      <w:tab/>
    </w:r>
    <w:r>
      <w:rPr>
        <w:szCs w:val="24"/>
      </w:rPr>
      <w:tab/>
      <w:t>11 St-397/2017-7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B0B"/>
    <w:rsid w:val="00520642"/>
    <w:rsid w:val="005A6ADB"/>
    <w:rsid w:val="00607DB0"/>
    <w:rsid w:val="00906C21"/>
    <w:rsid w:val="00C81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7DB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7D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7DB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7D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7DB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7D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7DB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C2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06C2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06C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06C2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7DB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7D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7DB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7D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7DB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7D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7DB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6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C2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06C2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06C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06C2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76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RAZUMNA ENERGIJA d.o.o. PULA</izvorni_sadrzaj>
    <derivirana_varijabla naziv="DomainObject.Predmet.ProtustrankaFormated_1">  RAZUMNA ENERGIJA d.o.o. PULA</derivirana_varijabla>
  </DomainObject.Predmet.ProtustrankaFormated>
  <DomainObject.Predmet.ProtustrankaFormatedOIB>
    <izvorni_sadrzaj>  RAZUMNA ENERGIJA d.o.o. PULA, OIB 50456315451</izvorni_sadrzaj>
    <derivirana_varijabla naziv="DomainObject.Predmet.ProtustrankaFormatedOIB_1">  RAZUMNA ENERGIJA d.o.o. PULA, OIB 50456315451</derivirana_varijabla>
  </DomainObject.Predmet.ProtustrankaFormatedOIB>
  <DomainObject.Predmet.ProtustrankaFormatedWithAdress>
    <izvorni_sadrzaj> RAZUMNA ENERGIJA d.o.o. PULA, Puntižela 8, 52100 Pula</izvorni_sadrzaj>
    <derivirana_varijabla naziv="DomainObject.Predmet.ProtustrankaFormatedWithAdress_1"> RAZUMNA ENERGIJA d.o.o. PULA, Puntižela 8, 52100 Pula</derivirana_varijabla>
  </DomainObject.Predmet.ProtustrankaFormatedWithAdress>
  <DomainObject.Predmet.ProtustrankaFormatedWithAdressOIB>
    <izvorni_sadrzaj> RAZUMNA ENERGIJA d.o.o. PULA, OIB 50456315451, Puntižela 8, 52100 Pula</izvorni_sadrzaj>
    <derivirana_varijabla naziv="DomainObject.Predmet.ProtustrankaFormatedWithAdressOIB_1"> RAZUMNA ENERGIJA d.o.o. PULA, OIB 50456315451, Puntižela 8, 52100 Pula</derivirana_varijabla>
  </DomainObject.Predmet.ProtustrankaFormatedWithAdressOIB>
  <DomainObject.Predmet.ProtustrankaWithAdress>
    <izvorni_sadrzaj>RAZUMNA ENERGIJA d.o.o. PULA Puntižela 8, 52100 Pula</izvorni_sadrzaj>
    <derivirana_varijabla naziv="DomainObject.Predmet.ProtustrankaWithAdress_1">RAZUMNA ENERGIJA d.o.o. PULA Puntižela 8, 52100 Pula</derivirana_varijabla>
  </DomainObject.Predmet.ProtustrankaWithAdress>
  <DomainObject.Predmet.ProtustrankaWithAdressOIB>
    <izvorni_sadrzaj>RAZUMNA ENERGIJA d.o.o. PULA, OIB 50456315451, Puntižela 8, 52100 Pula</izvorni_sadrzaj>
    <derivirana_varijabla naziv="DomainObject.Predmet.ProtustrankaWithAdressOIB_1">RAZUMNA ENERGIJA d.o.o. PULA, OIB 50456315451, Puntižela 8, 52100 Pula</derivirana_varijabla>
  </DomainObject.Predmet.ProtustrankaWithAdressOIB>
  <DomainObject.Predmet.ProtustrankaNazivFormated>
    <izvorni_sadrzaj>RAZUMNA ENERGIJA d.o.o. PULA</izvorni_sadrzaj>
    <derivirana_varijabla naziv="DomainObject.Predmet.ProtustrankaNazivFormated_1">RAZUMNA ENERGIJA d.o.o. PULA</derivirana_varijabla>
  </DomainObject.Predmet.ProtustrankaNazivFormated>
  <DomainObject.Predmet.ProtustrankaNazivFormatedOIB>
    <izvorni_sadrzaj>RAZUMNA ENERGIJA d.o.o. PULA, OIB 50456315451</izvorni_sadrzaj>
    <derivirana_varijabla naziv="DomainObject.Predmet.ProtustrankaNazivFormatedOIB_1">RAZUMNA ENERGIJA d.o.o. PULA, OIB 50456315451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5,, 52100 Pula</izvorni_sadrzaj>
    <derivirana_varijabla naziv="DomainObject.Predmet.StrankaFormatedWithAdress_1"> FINANCIJSKA AGENCIJA, RC RIJEKA, PODRUŽNICA PULA, PULA, Giardini 5,, 52100 Pula</derivirana_varijabla>
  </DomainObject.Predmet.StrankaFormatedWithAdress>
  <DomainObject.Predmet.StrankaFormatedWithAdressOIB>
    <izvorni_sadrzaj> FINANCIJSKA AGENCIJA, RC RIJEKA, PODRUŽNICA PULA, PULA, OIB 85821130368, Giardini 5,, 52100 Pula</izvorni_sadrzaj>
    <derivirana_varijabla naziv="DomainObject.Predmet.StrankaFormatedWithAdressOIB_1"> FINANCIJSKA AGENCIJA, RC RIJEKA, PODRUŽNICA PULA, PULA, OIB 85821130368, Giardini 5,, 52100 Pula</derivirana_varijabla>
  </DomainObject.Predmet.StrankaFormatedWithAdressOIB>
  <DomainObject.Predmet.StrankaWithAdress>
    <izvorni_sadrzaj>FINANCIJSKA AGENCIJA, RC RIJEKA, PODRUŽNICA PULA, PULA Giardini 5,,52100 Pula</izvorni_sadrzaj>
    <derivirana_varijabla naziv="DomainObject.Predmet.StrankaWithAdress_1">FINANCIJSKA AGENCIJA, RC RIJEKA, PODRUŽNICA PULA, PULA Giardini 5,,52100 Pula</derivirana_varijabla>
  </DomainObject.Predmet.StrankaWithAdress>
  <DomainObject.Predmet.StrankaWithAdressOIB>
    <izvorni_sadrzaj>FINANCIJSKA AGENCIJA, RC RIJEKA, PODRUŽNICA PULA, PULA, OIB 85821130368, Giardini 5,,52100 Pula</izvorni_sadrzaj>
    <derivirana_varijabla naziv="DomainObject.Predmet.StrankaWithAdressOIB_1">FINANCIJSKA AGENCIJA, RC RIJEKA, PODRUŽNICA PULA, PULA, OIB 85821130368, Giardini 5,,52100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22945.13</izvorni_sadrzaj>
    <derivirana_varijabla naziv="DomainObject.Predmet.TrenutnaVrijednost_1">22945.13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5,, 52100 Pula</item>
    </izvorni_sadrzaj>
    <derivirana_varijabla naziv="DomainObject.Predmet.StrankaListFormatedWithAdress_1">
      <item>FINANCIJSKA AGENCIJA, RC RIJEKA, PODRUŽNICA PULA, PULA, Giardini 5,,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5,, 52100 Pula</item>
    </izvorni_sadrzaj>
    <derivirana_varijabla naziv="DomainObject.Predmet.StrankaListFormatedWithAdressOIB_1">
      <item>FINANCIJSKA AGENCIJA, RC RIJEKA, PODRUŽNICA PULA, PULA, OIB 85821130368, Giardini 5,,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RAZUMNA ENERGIJA d.o.o. PULA</item>
    </izvorni_sadrzaj>
    <derivirana_varijabla naziv="DomainObject.Predmet.ProtuStrankaListFormated_1">
      <item>RAZUMNA ENERGIJA d.o.o. PULA</item>
    </derivirana_varijabla>
  </DomainObject.Predmet.ProtuStrankaListFormated>
  <DomainObject.Predmet.ProtuStrankaListFormatedOIB>
    <izvorni_sadrzaj>
      <item>RAZUMNA ENERGIJA d.o.o. PULA, OIB 50456315451</item>
    </izvorni_sadrzaj>
    <derivirana_varijabla naziv="DomainObject.Predmet.ProtuStrankaListFormatedOIB_1">
      <item>RAZUMNA ENERGIJA d.o.o. PULA, OIB 50456315451</item>
    </derivirana_varijabla>
  </DomainObject.Predmet.ProtuStrankaListFormatedOIB>
  <DomainObject.Predmet.ProtuStrankaListFormatedWithAdress>
    <izvorni_sadrzaj>
      <item>RAZUMNA ENERGIJA d.o.o. PULA, Puntižela 8, 52100 Pula</item>
    </izvorni_sadrzaj>
    <derivirana_varijabla naziv="DomainObject.Predmet.ProtuStrankaListFormatedWithAdress_1">
      <item>RAZUMNA ENERGIJA d.o.o. PULA, Puntižela 8, 52100 Pula</item>
    </derivirana_varijabla>
  </DomainObject.Predmet.ProtuStrankaListFormatedWithAdress>
  <DomainObject.Predmet.ProtuStrankaListFormatedWithAdressOIB>
    <izvorni_sadrzaj>
      <item>RAZUMNA ENERGIJA d.o.o. PULA, OIB 50456315451, Puntižela 8, 52100 Pula</item>
    </izvorni_sadrzaj>
    <derivirana_varijabla naziv="DomainObject.Predmet.ProtuStrankaListFormatedWithAdressOIB_1">
      <item>RAZUMNA ENERGIJA d.o.o. PULA, OIB 50456315451, Puntižela 8, 52100 Pula</item>
    </derivirana_varijabla>
  </DomainObject.Predmet.ProtuStrankaListFormatedWithAdressOIB>
  <DomainObject.Predmet.ProtuStrankaListNazivFormated>
    <izvorni_sadrzaj>
      <item>RAZUMNA ENERGIJA d.o.o. PULA</item>
    </izvorni_sadrzaj>
    <derivirana_varijabla naziv="DomainObject.Predmet.ProtuStrankaListNazivFormated_1">
      <item>RAZUMNA ENERGIJA d.o.o. PULA</item>
    </derivirana_varijabla>
  </DomainObject.Predmet.ProtuStrankaListNazivFormated>
  <DomainObject.Predmet.ProtuStrankaListNazivFormatedOIB>
    <izvorni_sadrzaj>
      <item>RAZUMNA ENERGIJA d.o.o. PULA, OIB 50456315451</item>
    </izvorni_sadrzaj>
    <derivirana_varijabla naziv="DomainObject.Predmet.ProtuStrankaListNazivFormatedOIB_1">
      <item>RAZUMNA ENERGIJA d.o.o. PULA, OIB 50456315451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RAZUMNA ENERGIJA d.o.o. PULA</izvorni_sadrzaj>
    <derivirana_varijabla naziv="DomainObject.Predmet.ProtustrankaIDrugi_1">RAZUMNA ENERGIJA d.o.o. PULA</derivirana_varijabla>
  </DomainObject.Predmet.ProtustrankaIDrugi>
  <DomainObject.Predmet.StrankaIDrugiAdressOIB>
    <izvorni_sadrzaj>FINANCIJSKA AGENCIJA, RC RIJEKA, PODRUŽNICA PULA, PULA, OIB 85821130368, Giardini 5,, 52100 Pula</izvorni_sadrzaj>
    <derivirana_varijabla naziv="DomainObject.Predmet.StrankaIDrugiAdressOIB_1">FINANCIJSKA AGENCIJA, RC RIJEKA, PODRUŽNICA PULA, PULA, OIB 85821130368, Giardini 5,, 52100 Pula</derivirana_varijabla>
  </DomainObject.Predmet.StrankaIDrugiAdressOIB>
  <DomainObject.Predmet.ProtustrankaIDrugiAdressOIB>
    <izvorni_sadrzaj>RAZUMNA ENERGIJA d.o.o. PULA, OIB 50456315451, Puntižela 8, 52100 Pula</izvorni_sadrzaj>
    <derivirana_varijabla naziv="DomainObject.Predmet.ProtustrankaIDrugiAdressOIB_1">RAZUMNA ENERGIJA d.o.o. PULA, OIB 50456315451, Puntižela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RAZUMNA ENERGIJA d.o.o. PULA</item>
    </izvorni_sadrzaj>
    <derivirana_varijabla naziv="DomainObject.Predmet.SudioniciListNaziv_1">
      <item>FINANCIJSKA AGENCIJA, RC RIJEKA, PODRUŽNICA PULA, PULA</item>
      <item>RAZUMNA ENERGIJA d.o.o. PULA</item>
    </derivirana_varijabla>
  </DomainObject.Predmet.SudioniciListNaziv>
  <DomainObject.Predmet.SudioniciListAdressOIB>
    <izvorni_sadrzaj>
      <item>FINANCIJSKA AGENCIJA, RC RIJEKA, PODRUŽNICA PULA, PULA, OIB 85821130368, Giardini 5,,52100 Pula</item>
      <item>RAZUMNA ENERGIJA d.o.o. PULA, OIB 50456315451, Puntižela 8,52100 Pula</item>
    </izvorni_sadrzaj>
    <derivirana_varijabla naziv="DomainObject.Predmet.SudioniciListAdressOIB_1">
      <item>FINANCIJSKA AGENCIJA, RC RIJEKA, PODRUŽNICA PULA, PULA, OIB 85821130368, Giardini 5,,52100 Pula</item>
      <item>RAZUMNA ENERGIJA d.o.o. PULA, OIB 50456315451, Puntižela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50456315451</item>
    </izvorni_sadrzaj>
    <derivirana_varijabla naziv="DomainObject.Predmet.SudioniciListNazivOIB_1">
      <item>, OIB 85821130368</item>
      <item>, OIB 50456315451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2593</properties:Characters>
  <properties:Lines>62</properties:Lines>
  <properties:Paragraphs>21</properties:Paragraphs>
  <properties:TotalTime>2</properties:TotalTime>
  <properties:ScaleCrop>false</properties:ScaleCrop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2017-09-29T08:22:00Z</dcterms:created>
  <dc:creator>Morena Brajuha</dc:creator>
  <dc:description/>
  <cp:keywords/>
  <cp:lastModifiedBy>Ana Jeromela</cp:lastModifiedBy>
  <cp:lastPrinted>2017-10-02T12:31:00Z</cp:lastPrinted>
  <dcterms:modified xmlns:xsi="http://www.w3.org/2001/XMLSchema-instance" xsi:type="dcterms:W3CDTF">2017-10-02T12:31:00Z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