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48b8" w14:paraId="92f48b8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236C6A">
        <w:t>700</w:t>
      </w:r>
      <w:r w:rsidR="00393A5F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Zadar, Ivana Danila 4., Zadar</w:t>
      </w:r>
      <w:r w:rsidR="00BC5050">
        <w:t>, OIB 85821130368</w:t>
      </w:r>
      <w:r>
        <w:t xml:space="preserve"> od 2</w:t>
      </w:r>
      <w:r w:rsidR="00236C6A">
        <w:t>0</w:t>
      </w:r>
      <w:r>
        <w:t>. studenog 2015. za provedbu skraćenoga stečajnog postupka</w:t>
      </w:r>
      <w:r w:rsidRPr="008C3132">
        <w:t xml:space="preserve"> nad dužnikom</w:t>
      </w:r>
      <w:r>
        <w:t xml:space="preserve"> </w:t>
      </w:r>
      <w:r w:rsidR="00236C6A">
        <w:t>PAN PROJEKT d.o.o., Zadar, Ulica Nikole Šopa 13 a., OIB 31574879801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D41B86">
        <w:t>6</w:t>
      </w:r>
      <w:r w:rsidR="00CD7763">
        <w:t>. ožujka 2016.</w:t>
      </w:r>
    </w:p>
    <w:p w:rsidRDefault="00AA5237" w:rsidP="00316882" w:rsidR="00AA5237">
      <w:pPr>
        <w:jc w:val="both"/>
      </w:pP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B604B0" w:rsidP="005440C2" w:rsidR="00B604B0">
      <w:pPr>
        <w:jc w:val="center"/>
      </w:pPr>
    </w:p>
    <w:p w:rsidRDefault="001030FD" w:rsidP="005440C2" w:rsidR="001030FD" w:rsidRPr="008C3132">
      <w:pPr>
        <w:jc w:val="center"/>
      </w:pPr>
    </w:p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236C6A">
        <w:t>PAN PROJEKT d.o.o., Zadar, Ulica Nikole Šopa 13 a., OIB 31574879801</w:t>
      </w:r>
      <w:r w:rsidR="008F77CD">
        <w:t xml:space="preserve"> </w:t>
      </w:r>
      <w:r w:rsidR="00AB42D5">
        <w:t>s danom 1</w:t>
      </w:r>
      <w:r w:rsidR="00D41B86">
        <w:t>6</w:t>
      </w:r>
      <w:r w:rsidR="00AB42D5">
        <w:t xml:space="preserve">. ožujka 2016. u </w:t>
      </w:r>
      <w:r w:rsidR="00D41B86">
        <w:t>9,</w:t>
      </w:r>
      <w:r w:rsidR="00BC5050">
        <w:t>08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D41B86">
        <w:t>Ante Gabelica iz Splita, Ruđera Boškovića 7/125., OIB 68765596631.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680AA0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236C6A">
        <w:t>PAN PROJEKT d.o.o., Zadar, Ulica Nikole Šopa 13 a., OIB 31574879801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D41B86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</w:t>
      </w:r>
      <w:r w:rsidR="00AB42D5">
        <w:lastRenderedPageBreak/>
        <w:t xml:space="preserve">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393A5F">
        <w:t>dana 2</w:t>
      </w:r>
      <w:r w:rsidR="00236C6A">
        <w:t>0</w:t>
      </w:r>
      <w:r>
        <w:t>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393A5F">
        <w:t>1</w:t>
      </w:r>
      <w:r w:rsidRPr="00B604B0">
        <w:t xml:space="preserve">. rujna 2015. dužnik u Očevidniku redoslijeda osnova za plaćanje ima evidentirane neizvršene osnove za plaćanje u neprekinutom razdoblju od </w:t>
      </w:r>
      <w:r w:rsidR="00236C6A">
        <w:t>632</w:t>
      </w:r>
      <w:r w:rsidR="00C45A25">
        <w:t xml:space="preserve"> </w:t>
      </w:r>
      <w:r w:rsidRPr="00B604B0">
        <w:t xml:space="preserve">dana u ukupnom iznosu od </w:t>
      </w:r>
      <w:r w:rsidR="00236C6A">
        <w:t>44.386,82</w:t>
      </w:r>
      <w:r w:rsidR="00C45A25">
        <w:t xml:space="preserve"> </w:t>
      </w:r>
      <w:r w:rsidRPr="00B604B0">
        <w:t xml:space="preserve">kuna, da nema zaposlenih, </w:t>
      </w:r>
      <w:r w:rsidR="00D41B86">
        <w:t xml:space="preserve">ima otvoren račun kod Jadranske banke d.d. i kod Splitske banke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1C2B01">
        <w:t>ovaj sud je 15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 w:rsidRPr="002B5AAE">
      <w:pPr>
        <w:jc w:val="both"/>
      </w:pPr>
    </w:p>
    <w:p w:rsidRDefault="000E3B4A" w:rsidP="00D41B86" w:rsidR="000E3B4A" w:rsidRPr="00240F6B">
      <w:pPr>
        <w:jc w:val="center"/>
      </w:pPr>
      <w:r w:rsidRPr="00240F6B">
        <w:t xml:space="preserve">U Zadru, </w:t>
      </w:r>
      <w:r w:rsidR="00D41B86">
        <w:t>dana 16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D41B86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1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236C6A" w:rsidRPr="00AB42D5">
      <w:t>Poslovni broj: 5</w:t>
    </w:r>
    <w:r w:rsidR="00236C6A">
      <w:t xml:space="preserve"> St-700/15-7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D3152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0AA0"/>
    <w:rsid w:val="00681B49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050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41B86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- PROJEKT, društvo s ograničenom odgovornošću za projektiranje i razvoj</izvorni_sadrzaj>
    <derivirana_varijabla naziv="DomainObject.Predmet.ProtustrankaFormated_1">  PAN - PROJEKT, društvo s ograničenom odgovornošću za projektiranje i razvoj</derivirana_varijabla>
  </DomainObject.Predmet.ProtustrankaFormated>
  <DomainObject.Predmet.ProtustrankaFormatedOIB>
    <izvorni_sadrzaj>  PAN - PROJEKT, društvo s ograničenom odgovornošću za projektiranje i razvoj, OIB 31574879801</izvorni_sadrzaj>
    <derivirana_varijabla naziv="DomainObject.Predmet.ProtustrankaFormatedOIB_1">  PAN - PROJEKT, društvo s ograničenom odgovornošću za projektiranje i razvoj, OIB 31574879801</derivirana_varijabla>
  </DomainObject.Predmet.ProtustrankaFormatedOIB>
  <DomainObject.Predmet.ProtustrankaFormatedWithAdress>
    <izvorni_sadrzaj> PAN - PROJEKT, društvo s ograničenom odgovornošću za projektiranje i razvoj, Ulica Nikole Šopa 13a, 23000 Zadar</izvorni_sadrzaj>
    <derivirana_varijabla naziv="DomainObject.Predmet.ProtustrankaFormatedWithAdress_1"> PAN - PROJEKT, društvo s ograničenom odgovornošću za projektiranje i razvoj, Ulica Nikole Šopa 13a, 23000 Zadar</derivirana_varijabla>
  </DomainObject.Predmet.ProtustrankaFormatedWithAdress>
  <DomainObject.Predmet.ProtustrankaFormatedWithAdressOIB>
    <izvorni_sadrzaj> PAN - PROJEKT, društvo s ograničenom odgovornošću za projektiranje i razvoj, OIB 31574879801, Ulica Nikole Šopa 13a, 23000 Zadar</izvorni_sadrzaj>
    <derivirana_varijabla naziv="DomainObject.Predmet.ProtustrankaFormatedWithAdressOIB_1"> PAN - PROJEKT, društvo s ograničenom odgovornošću za projektiranje i razvoj, OIB 31574879801, Ulica Nikole Šopa 13a, 23000 Zadar</derivirana_varijabla>
  </DomainObject.Predmet.ProtustrankaFormatedWithAdressOIB>
  <DomainObject.Predmet.ProtustrankaWithAdress>
    <izvorni_sadrzaj>PAN - PROJEKT, društvo s ograničenom odgovornošću za projektiranje i razvoj Ulica Nikole Šopa 13a, 23000 Zadar</izvorni_sadrzaj>
    <derivirana_varijabla naziv="DomainObject.Predmet.ProtustrankaWithAdress_1">PAN - PROJEKT, društvo s ograničenom odgovornošću za projektiranje i razvoj Ulica Nikole Šopa 13a, 23000 Zadar</derivirana_varijabla>
  </DomainObject.Predmet.ProtustrankaWithAdress>
  <DomainObject.Predmet.ProtustrankaWithAdressOIB>
    <izvorni_sadrzaj>PAN - PROJEKT, društvo s ograničenom odgovornošću za projektiranje i razvoj, OIB 31574879801, Ulica Nikole Šopa 13a, 23000 Zadar</izvorni_sadrzaj>
    <derivirana_varijabla naziv="DomainObject.Predmet.ProtustrankaWithAdressOIB_1">PAN - PROJEKT, društvo s ograničenom odgovornošću za projektiranje i razvoj, OIB 31574879801, Ulica Nikole Šopa 13a, 23000 Zadar</derivirana_varijabla>
  </DomainObject.Predmet.ProtustrankaWithAdressOIB>
  <DomainObject.Predmet.ProtustrankaNazivFormated>
    <izvorni_sadrzaj>PAN - PROJEKT, društvo s ograničenom odgovornošću za projektiranje i razvoj</izvorni_sadrzaj>
    <derivirana_varijabla naziv="DomainObject.Predmet.ProtustrankaNazivFormated_1">PAN - PROJEKT, društvo s ograničenom odgovornošću za projektiranje i razvoj</derivirana_varijabla>
  </DomainObject.Predmet.ProtustrankaNazivFormated>
  <DomainObject.Predmet.ProtustrankaNazivFormatedOIB>
    <izvorni_sadrzaj>PAN - PROJEKT, društvo s ograničenom odgovornošću za projektiranje i razvoj, OIB 31574879801</izvorni_sadrzaj>
    <derivirana_varijabla naziv="DomainObject.Predmet.ProtustrankaNazivFormatedOIB_1">PAN - PROJEKT, društvo s ograničenom odgovornošću za projektiranje i razvoj, OIB 31574879801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44386.82</izvorni_sadrzaj>
    <derivirana_varijabla naziv="DomainObject.Predmet.TrenutnaVrijednost_1">44386.82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PAN - PROJEKT, društvo s ograničenom odgovornošću za projektiranje i razvoj</item>
    </izvorni_sadrzaj>
    <derivirana_varijabla naziv="DomainObject.Predmet.ProtuStrankaListFormated_1">
      <item>PAN - PROJEKT, društvo s ograničenom odgovornošću za projektiranje i razvoj</item>
    </derivirana_varijabla>
  </DomainObject.Predmet.ProtuStrankaListFormated>
  <DomainObject.Predmet.ProtuStrankaListFormatedOIB>
    <izvorni_sadrzaj>
      <item>PAN - PROJEKT, društvo s ograničenom odgovornošću za projektiranje i razvoj, OIB 31574879801</item>
    </izvorni_sadrzaj>
    <derivirana_varijabla naziv="DomainObject.Predmet.ProtuStrankaListFormatedOIB_1">
      <item>PAN - PROJEKT, društvo s ograničenom odgovornošću za projektiranje i razvoj, OIB 31574879801</item>
    </derivirana_varijabla>
  </DomainObject.Predmet.ProtuStrankaListFormatedOIB>
  <DomainObject.Predmet.ProtuStrankaListFormatedWithAdress>
    <izvorni_sadrzaj>
      <item>PAN - PROJEKT, društvo s ograničenom odgovornošću za projektiranje i razvoj, Ulica Nikole Šopa 13a, 23000 Zadar</item>
    </izvorni_sadrzaj>
    <derivirana_varijabla naziv="DomainObject.Predmet.ProtuStrankaListFormatedWithAdress_1">
      <item>PAN - PROJEKT, društvo s ograničenom odgovornošću za projektiranje i razvoj, Ulica Nikole Šopa 13a, 23000 Zadar</item>
    </derivirana_varijabla>
  </DomainObject.Predmet.ProtuStrankaListFormatedWithAdress>
  <DomainObject.Predmet.ProtuStrankaListFormatedWithAdressOIB>
    <izvorni_sadrzaj>
      <item>PAN - PROJEKT, društvo s ograničenom odgovornošću za projektiranje i razvoj, OIB 31574879801, Ulica Nikole Šopa 13a, 23000 Zadar</item>
    </izvorni_sadrzaj>
    <derivirana_varijabla naziv="DomainObject.Predmet.ProtuStrankaListFormatedWithAdressOIB_1">
      <item>PAN - PROJEKT, društvo s ograničenom odgovornošću za projektiranje i razvoj, OIB 31574879801, Ulica Nikole Šopa 13a, 23000 Zadar</item>
    </derivirana_varijabla>
  </DomainObject.Predmet.ProtuStrankaListFormatedWithAdressOIB>
  <DomainObject.Predmet.ProtuStrankaListNazivFormated>
    <izvorni_sadrzaj>
      <item>PAN - PROJEKT, društvo s ograničenom odgovornošću za projektiranje i razvoj</item>
    </izvorni_sadrzaj>
    <derivirana_varijabla naziv="DomainObject.Predmet.ProtuStrankaListNazivFormated_1">
      <item>PAN - PROJEKT, društvo s ograničenom odgovornošću za projektiranje i razvoj</item>
    </derivirana_varijabla>
  </DomainObject.Predmet.ProtuStrankaListNazivFormated>
  <DomainObject.Predmet.ProtuStrankaListNazivFormatedOIB>
    <izvorni_sadrzaj>
      <item>PAN - PROJEKT, društvo s ograničenom odgovornošću za projektiranje i razvoj, OIB 31574879801</item>
    </izvorni_sadrzaj>
    <derivirana_varijabla naziv="DomainObject.Predmet.ProtuStrankaListNazivFormatedOIB_1">
      <item>PAN - PROJEKT, društvo s ograničenom odgovornošću za projektiranje i razvoj, OIB 31574879801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PAN - PROJEKT, društvo s ograničenom odgovornošću za projektiranje i razvoj</izvorni_sadrzaj>
    <derivirana_varijabla naziv="DomainObject.Predmet.ProtustrankaIDrugi_1">PAN - PROJEKT, društvo s ograničenom odgovornošću za projektiranje i razvoj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PAN - PROJEKT, društvo s ograničenom odgovornošću za projektiranje i razvoj, OIB 31574879801, Ulica Nikole Šopa 13a, 23000 Zadar</izvorni_sadrzaj>
    <derivirana_varijabla naziv="DomainObject.Predmet.ProtustrankaIDrugiAdressOIB_1">PAN - PROJEKT, društvo s ograničenom odgovornošću za projektiranje i razvoj, OIB 31574879801, Ulica Nikole Šopa 13a,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PAN - PROJEKT, društvo s ograničenom odgovornošću za projektiranje i razvoj</item>
    </izvorni_sadrzaj>
    <derivirana_varijabla naziv="DomainObject.Predmet.SudioniciListNaziv_1">
      <item>FINA</item>
      <item>PAN - PROJEKT, društvo s ograničenom odgovornošću za projektiranje i razvoj</item>
    </derivirana_varijabla>
  </DomainObject.Predmet.SudioniciListNaziv>
  <DomainObject.Predmet.SudioniciListAdressOIB>
    <izvorni_sadrzaj>
      <item>FINA, OIB 85821130368</item>
      <item>PAN - PROJEKT, društvo s ograničenom odgovornošću za projektiranje i razvoj, OIB 31574879801, Ulica Nikole Šopa 13a,23000 Zadar</item>
    </izvorni_sadrzaj>
    <derivirana_varijabla naziv="DomainObject.Predmet.SudioniciListAdressOIB_1">
      <item>FINA, OIB 85821130368</item>
      <item>PAN - PROJEKT, društvo s ograničenom odgovornošću za projektiranje i razvoj, OIB 31574879801, Ulica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31574879801</item>
    </izvorni_sadrzaj>
    <derivirana_varijabla naziv="DomainObject.Predmet.SudioniciListNazivOIB_1">
      <item>, OIB 85821130368</item>
      <item>, OIB 31574879801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875</properties:Words>
  <properties:Characters>4742</properties:Characters>
  <properties:Lines>124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2016-03-10T09:50:00Z</dcterms:created>
  <dc:creator>Administrator</dc:creator>
  <cp:lastModifiedBy>wsadmin</cp:lastModifiedBy>
  <cp:lastPrinted>2016-03-16T08:07:00Z</cp:lastPrinted>
  <dcterms:modified xmlns:xsi="http://www.w3.org/2001/XMLSchema-instance" xsi:type="dcterms:W3CDTF">2016-03-16T08:08:00Z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