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79bf" w14:paraId="10e79bf" w:rsidRDefault="007D710E" w:rsidP="007D710E" w:rsidR="007D710E" w:rsidRPr="007D710E">
      <w:pPr>
        <w:pBdr>
          <w:bottom w:space="1" w:sz="4" w:color="auto" w:val="single"/>
        </w:pBdr>
        <w15:collapsed w:val="false"/>
        <w:rPr>
          <w:b/>
        </w:rPr>
      </w:pPr>
      <w:bookmarkStart w:name="_GoBack" w:id="0"/>
      <w:bookmarkEnd w:id="0"/>
      <w:r w:rsidRPr="007D710E">
        <w:rPr>
          <w:b/>
        </w:rPr>
        <w:t>Stečajni upravitelj</w:t>
      </w:r>
    </w:p>
    <w:p w:rsidRDefault="005833CE" w:rsidP="005833CE" w:rsidR="005833CE" w:rsidRPr="005833CE">
      <w:pPr>
        <w:pBdr>
          <w:bottom w:space="1" w:sz="4" w:color="auto" w:val="single"/>
        </w:pBdr>
        <w:rPr>
          <w:b/>
        </w:rPr>
      </w:pPr>
      <w:r w:rsidRPr="005833CE">
        <w:rPr>
          <w:b/>
        </w:rPr>
        <w:t>Milan Kanjer, dipl. oec.</w:t>
      </w:r>
    </w:p>
    <w:p w:rsidRDefault="005833CE" w:rsidP="005833CE" w:rsidR="005833CE" w:rsidRPr="005833CE">
      <w:pPr>
        <w:pBdr>
          <w:bottom w:space="1" w:sz="4" w:color="auto" w:val="single"/>
        </w:pBdr>
      </w:pPr>
      <w:r w:rsidRPr="005833CE">
        <w:t>10000 Zagreb, II Praćanska 6a</w:t>
      </w:r>
    </w:p>
    <w:p w:rsidRDefault="005833CE" w:rsidP="005833CE" w:rsidR="007D710E" w:rsidRPr="005833CE">
      <w:pPr>
        <w:pBdr>
          <w:bottom w:space="1" w:sz="4" w:color="auto" w:val="single"/>
        </w:pBdr>
      </w:pPr>
      <w:r w:rsidRPr="005833CE">
        <w:t>Tel. 091/ 3823-035, Fax. 01/6050-415</w:t>
      </w:r>
    </w:p>
    <w:p w:rsidRDefault="00C87713" w:rsidP="00C87713" w:rsidR="00C87713" w:rsidRPr="00E312F4">
      <w:pPr>
        <w:rPr>
          <w:b/>
        </w:rPr>
      </w:pPr>
    </w:p>
    <w:p w:rsidRDefault="00265FCA" w:rsidP="00D31A7F" w:rsidR="00265FCA"/>
    <w:p w:rsidRDefault="005833CE" w:rsidP="00D31A7F" w:rsidR="005833CE"/>
    <w:p w:rsidRDefault="00EA2F01" w:rsidP="00D31A7F" w:rsidR="00C87713" w:rsidRPr="00E312F4">
      <w:pPr>
        <w:rPr>
          <w:b/>
        </w:rPr>
      </w:pP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</w:p>
    <w:p w:rsidRDefault="00A85FEA" w:rsidP="00A85FEA" w:rsidR="00A85FEA" w:rsidRPr="00A85FEA">
      <w:pPr>
        <w:ind w:firstLine="11" w:left="3544"/>
        <w:rPr>
          <w:b/>
        </w:rPr>
      </w:pPr>
      <w:r w:rsidRPr="00A85FEA">
        <w:rPr>
          <w:b/>
        </w:rPr>
        <w:t>REPUBLIKA HRVATSKA</w:t>
      </w:r>
    </w:p>
    <w:p w:rsidRDefault="00A85FEA" w:rsidP="00A85FEA" w:rsidR="00A85FEA" w:rsidRPr="00A85FEA">
      <w:pPr>
        <w:ind w:firstLine="11" w:left="3544"/>
        <w:rPr>
          <w:b/>
        </w:rPr>
      </w:pPr>
      <w:r w:rsidRPr="00A85FEA">
        <w:rPr>
          <w:b/>
        </w:rPr>
        <w:t xml:space="preserve">TRGOVAČKI SUD U </w:t>
      </w:r>
      <w:r w:rsidR="005F19A0">
        <w:rPr>
          <w:b/>
        </w:rPr>
        <w:t>ZAGREBU</w:t>
      </w:r>
    </w:p>
    <w:p w:rsidRDefault="00F4472E" w:rsidP="00A85FEA" w:rsidR="00F4472E" w:rsidRPr="00A85FEA">
      <w:pPr>
        <w:ind w:firstLine="11" w:left="3544"/>
        <w:rPr>
          <w:b/>
        </w:rPr>
      </w:pPr>
      <w:bookmarkStart w:name="_Hlk479694389" w:id="1"/>
    </w:p>
    <w:p w:rsidRDefault="00A85FEA" w:rsidP="00A85FEA" w:rsidR="00A85FEA" w:rsidRPr="00A85FEA">
      <w:pPr>
        <w:ind w:firstLine="11" w:left="3544"/>
        <w:rPr>
          <w:b/>
          <w:u w:val="single"/>
        </w:rPr>
      </w:pPr>
      <w:r w:rsidRPr="00A85FEA">
        <w:rPr>
          <w:b/>
          <w:u w:val="single"/>
        </w:rPr>
        <w:t xml:space="preserve">Na posl. broj: </w:t>
      </w:r>
      <w:bookmarkStart w:name="_Hlk505259010" w:id="2"/>
      <w:r w:rsidR="00033E54" w:rsidRPr="00033E54">
        <w:rPr>
          <w:b/>
          <w:u w:val="single"/>
        </w:rPr>
        <w:t>4  St-1958/17</w:t>
      </w:r>
      <w:bookmarkEnd w:id="2"/>
    </w:p>
    <w:bookmarkEnd w:id="1"/>
    <w:p w:rsidRDefault="009D4395" w:rsidP="00957C18" w:rsidR="009D4395">
      <w:pPr>
        <w:ind w:firstLine="11" w:left="3544"/>
        <w:rPr>
          <w:b/>
        </w:rPr>
      </w:pPr>
    </w:p>
    <w:p w:rsidRDefault="00033E54" w:rsidP="00957C18" w:rsidR="00033E54">
      <w:pPr>
        <w:ind w:firstLine="11" w:left="3544"/>
        <w:rPr>
          <w:b/>
        </w:rPr>
      </w:pPr>
    </w:p>
    <w:p w:rsidRDefault="00033E54" w:rsidP="00033E54" w:rsidR="00033E54" w:rsidRPr="00033E54">
      <w:pPr>
        <w:ind w:left="3544"/>
        <w:rPr>
          <w:b/>
        </w:rPr>
      </w:pPr>
      <w:bookmarkStart w:name="_Hlk505259026" w:id="3"/>
      <w:r w:rsidRPr="00033E54">
        <w:rPr>
          <w:b/>
        </w:rPr>
        <w:t>VIADUKT-PROJEKT d.o.o. u stečaju</w:t>
      </w:r>
    </w:p>
    <w:bookmarkEnd w:id="3"/>
    <w:p w:rsidRDefault="00033E54" w:rsidP="00033E54" w:rsidR="00033E54" w:rsidRPr="00033E54">
      <w:pPr>
        <w:ind w:left="3544"/>
        <w:rPr>
          <w:b/>
        </w:rPr>
      </w:pPr>
      <w:r w:rsidRPr="00033E54">
        <w:rPr>
          <w:b/>
        </w:rPr>
        <w:t>Zagreb, Kranjčevićeva 2</w:t>
      </w:r>
    </w:p>
    <w:p w:rsidRDefault="00033E54" w:rsidP="00033E54" w:rsidR="00172718" w:rsidRPr="00E312F4">
      <w:pPr>
        <w:ind w:left="3544"/>
        <w:rPr>
          <w:b/>
        </w:rPr>
      </w:pPr>
      <w:r w:rsidRPr="00033E54">
        <w:rPr>
          <w:b/>
        </w:rPr>
        <w:t>OIB: 45769998932</w:t>
      </w:r>
    </w:p>
    <w:p w:rsidRDefault="00BA1520" w:rsidP="00342CB5" w:rsidR="00BA1520">
      <w:pPr>
        <w:rPr>
          <w:b/>
        </w:rPr>
      </w:pPr>
    </w:p>
    <w:p w:rsidRDefault="00265FCA" w:rsidP="00342CB5" w:rsidR="00265FCA">
      <w:pPr>
        <w:rPr>
          <w:b/>
        </w:rPr>
      </w:pPr>
    </w:p>
    <w:p w:rsidRDefault="00265FCA" w:rsidP="00342CB5" w:rsidR="00265FCA">
      <w:pPr>
        <w:rPr>
          <w:b/>
        </w:rPr>
      </w:pPr>
    </w:p>
    <w:p w:rsidRDefault="00033E54" w:rsidP="00342CB5" w:rsidR="00033E54">
      <w:pPr>
        <w:rPr>
          <w:b/>
        </w:rPr>
      </w:pPr>
    </w:p>
    <w:p w:rsidRDefault="00033E54" w:rsidP="00342CB5" w:rsidR="00033E54" w:rsidRPr="00E312F4">
      <w:pPr>
        <w:rPr>
          <w:b/>
        </w:rPr>
      </w:pPr>
    </w:p>
    <w:p w:rsidRDefault="00172718" w:rsidP="00342CB5" w:rsidR="00172718" w:rsidRPr="00E312F4">
      <w:pPr>
        <w:rPr>
          <w:b/>
        </w:rPr>
      </w:pPr>
    </w:p>
    <w:p w:rsidRDefault="00E84C46" w:rsidP="00E84C46" w:rsidR="00E84C46" w:rsidRPr="00E312F4">
      <w:pPr>
        <w:jc w:val="center"/>
        <w:rPr>
          <w:b/>
        </w:rPr>
      </w:pPr>
      <w:r w:rsidRPr="00E312F4">
        <w:rPr>
          <w:b/>
        </w:rPr>
        <w:t>IZVJEŠĆE</w:t>
      </w:r>
    </w:p>
    <w:p w:rsidRDefault="00E84C46" w:rsidP="00E84C46" w:rsidR="00E84C46" w:rsidRPr="00E312F4">
      <w:pPr>
        <w:jc w:val="center"/>
        <w:rPr>
          <w:b/>
        </w:rPr>
      </w:pPr>
      <w:r w:rsidRPr="00E312F4">
        <w:rPr>
          <w:b/>
        </w:rPr>
        <w:t>STEČAJNOG UPRAVITELJA</w:t>
      </w:r>
      <w:r w:rsidR="00150301" w:rsidRPr="00E312F4">
        <w:rPr>
          <w:b/>
        </w:rPr>
        <w:t xml:space="preserve"> O GOSPODARSKOM POLOŽAJU</w:t>
      </w:r>
    </w:p>
    <w:p w:rsidRDefault="00150301" w:rsidP="00E84C46" w:rsidR="00265FCA">
      <w:pPr>
        <w:jc w:val="center"/>
        <w:rPr>
          <w:b/>
        </w:rPr>
      </w:pPr>
      <w:r w:rsidRPr="00E312F4">
        <w:rPr>
          <w:b/>
        </w:rPr>
        <w:t>STEČAJNOG DUŽNIKA</w:t>
      </w:r>
      <w:r w:rsidR="00265FCA">
        <w:rPr>
          <w:b/>
        </w:rPr>
        <w:t xml:space="preserve"> ZA </w:t>
      </w:r>
    </w:p>
    <w:p w:rsidRDefault="00265FCA" w:rsidP="00E84C46" w:rsidR="00150301" w:rsidRPr="00E312F4">
      <w:pPr>
        <w:jc w:val="center"/>
        <w:rPr>
          <w:b/>
        </w:rPr>
      </w:pPr>
      <w:r>
        <w:rPr>
          <w:b/>
        </w:rPr>
        <w:t xml:space="preserve">IZVJEŠTAJNO ROČIŠTE </w:t>
      </w:r>
    </w:p>
    <w:p w:rsidRDefault="00E84C46" w:rsidP="00E84C46" w:rsidR="00E84C46" w:rsidRPr="00E312F4">
      <w:pPr>
        <w:jc w:val="center"/>
      </w:pPr>
    </w:p>
    <w:p w:rsidRDefault="006D4B30" w:rsidP="00E84C46" w:rsidR="006D4B30" w:rsidRPr="00E312F4">
      <w:pPr>
        <w:jc w:val="center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C87C59" w:rsidP="003E33CB" w:rsidR="00265FCA" w:rsidRPr="00C87C59">
      <w:pPr>
        <w:jc w:val="both"/>
      </w:pPr>
      <w:r w:rsidRPr="00C87C59">
        <w:t>U prilogu:</w:t>
      </w:r>
    </w:p>
    <w:p w:rsidRDefault="00C87C59" w:rsidP="003E33CB" w:rsidR="00C87C59" w:rsidRPr="00C87C59">
      <w:pPr>
        <w:jc w:val="both"/>
      </w:pPr>
      <w:r w:rsidRPr="00C87C59">
        <w:t>- popis predmeta stečajne mase (čl. 221. SZ-a);</w:t>
      </w:r>
    </w:p>
    <w:p w:rsidRDefault="00C87C59" w:rsidP="00C87C59" w:rsidR="00C87C59" w:rsidRPr="00C87C59">
      <w:r w:rsidRPr="00C87C59">
        <w:t>- popis vjerovnika (čl. 222. SZ-a);</w:t>
      </w:r>
    </w:p>
    <w:p w:rsidRDefault="00C87C59" w:rsidP="00C87C59" w:rsidR="00C87C59" w:rsidRPr="00C87C59">
      <w:r w:rsidRPr="00C87C59">
        <w:t xml:space="preserve">- </w:t>
      </w:r>
      <w:r>
        <w:t>pregled</w:t>
      </w:r>
      <w:r w:rsidRPr="00C87C59">
        <w:t xml:space="preserve"> imovine i obveza (čl. 223 SZ-a)</w:t>
      </w:r>
      <w:r>
        <w:t>.</w:t>
      </w:r>
    </w:p>
    <w:p w:rsidRDefault="00C87C59" w:rsidP="003E33CB" w:rsidR="00C87C59" w:rsidRPr="00C87C59">
      <w:pPr>
        <w:jc w:val="both"/>
      </w:pPr>
    </w:p>
    <w:p w:rsidRDefault="00265FCA" w:rsidP="003E33CB" w:rsidR="00265FCA" w:rsidRPr="00C87C59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3E33CB" w:rsidR="00265FCA">
      <w:pPr>
        <w:jc w:val="both"/>
      </w:pPr>
    </w:p>
    <w:p w:rsidRDefault="00265FCA" w:rsidP="00265FCA" w:rsidR="00265FCA" w:rsidRPr="00265FCA">
      <w:pPr>
        <w:jc w:val="both"/>
      </w:pPr>
      <w:r w:rsidRPr="00265FCA">
        <w:t>stečajni upravitelj</w:t>
      </w:r>
    </w:p>
    <w:p w:rsidRDefault="00A85FEA" w:rsidP="00265FCA" w:rsidR="00265FCA" w:rsidRPr="00265FCA">
      <w:pPr>
        <w:jc w:val="both"/>
      </w:pPr>
      <w:r>
        <w:t>Milan Kanjer</w:t>
      </w:r>
      <w:r w:rsidR="007D710E" w:rsidRPr="007D710E">
        <w:t>, dipl.oec.</w:t>
      </w:r>
    </w:p>
    <w:p w:rsidRDefault="00265FCA" w:rsidP="00265FCA" w:rsidR="00265FCA" w:rsidRPr="00265FCA">
      <w:pPr>
        <w:jc w:val="both"/>
      </w:pPr>
    </w:p>
    <w:p w:rsidRDefault="00265FCA" w:rsidP="00265FCA" w:rsidR="00265FCA" w:rsidRPr="00265FCA">
      <w:pPr>
        <w:jc w:val="both"/>
      </w:pPr>
    </w:p>
    <w:p w:rsidRDefault="00186648" w:rsidP="00265FCA" w:rsidR="00265FCA">
      <w:pPr>
        <w:jc w:val="center"/>
      </w:pPr>
      <w:r w:rsidRPr="00186648">
        <w:t xml:space="preserve">U Zagrebu, </w:t>
      </w:r>
      <w:r w:rsidR="00033E54">
        <w:t>30</w:t>
      </w:r>
      <w:r w:rsidR="00265FCA" w:rsidRPr="00186648">
        <w:t xml:space="preserve">. </w:t>
      </w:r>
      <w:r w:rsidR="00033E54">
        <w:t>siječnja</w:t>
      </w:r>
      <w:r w:rsidR="00A85FEA">
        <w:t xml:space="preserve"> 201</w:t>
      </w:r>
      <w:r w:rsidR="00033E54">
        <w:t>8</w:t>
      </w:r>
      <w:r w:rsidR="00265FCA" w:rsidRPr="00186648">
        <w:t>. god.</w:t>
      </w:r>
    </w:p>
    <w:p w:rsidRDefault="002B24EB" w:rsidP="00AC0FBE" w:rsidR="00265FCA" w:rsidRPr="002B24EB">
      <w:pPr>
        <w:numPr>
          <w:ilvl w:val="0"/>
          <w:numId w:val="23"/>
        </w:numPr>
        <w:ind w:left="284"/>
        <w:jc w:val="both"/>
        <w:rPr>
          <w:b/>
        </w:rPr>
      </w:pPr>
      <w:r w:rsidRPr="002B24EB">
        <w:rPr>
          <w:b/>
        </w:rPr>
        <w:lastRenderedPageBreak/>
        <w:t>OSNOVNI PODACI O STEČAJNOM DUŽNIKU</w:t>
      </w:r>
    </w:p>
    <w:p w:rsidRDefault="00265FCA" w:rsidP="00265FCA" w:rsidR="00265FCA">
      <w:pPr>
        <w:jc w:val="both"/>
      </w:pPr>
    </w:p>
    <w:p w:rsidRDefault="002B24EB" w:rsidP="005701A3" w:rsidR="002B24EB" w:rsidRPr="002B24EB">
      <w:pPr>
        <w:numPr>
          <w:ilvl w:val="1"/>
          <w:numId w:val="37"/>
        </w:numPr>
        <w:jc w:val="both"/>
        <w:rPr>
          <w:b/>
        </w:rPr>
      </w:pPr>
      <w:r w:rsidRPr="002B24EB">
        <w:rPr>
          <w:b/>
        </w:rPr>
        <w:t xml:space="preserve">STANJE UPISA - IZVADAK IZ SUDSKOG  REGISTRA </w:t>
      </w:r>
    </w:p>
    <w:p w:rsidRDefault="002B24EB" w:rsidP="002B24EB" w:rsidR="002B24EB">
      <w:pPr>
        <w:jc w:val="both"/>
      </w:pPr>
      <w:r w:rsidRPr="002B24EB">
        <w:t xml:space="preserve">        </w:t>
      </w:r>
      <w:r w:rsidRPr="002B24EB">
        <w:tab/>
        <w:t xml:space="preserve">Trgovačkog suda u </w:t>
      </w:r>
      <w:r w:rsidR="008B2C58">
        <w:t>Zagrebu</w:t>
      </w:r>
      <w:r w:rsidRPr="002B24EB">
        <w:tab/>
      </w:r>
    </w:p>
    <w:p w:rsidRDefault="008B2C58" w:rsidP="002B24EB" w:rsidR="008B2C58" w:rsidRPr="002B24EB">
      <w:pPr>
        <w:jc w:val="both"/>
      </w:pPr>
    </w:p>
    <w:p w:rsidRDefault="00010773" w:rsidP="00010773" w:rsidR="00010773">
      <w:pPr>
        <w:jc w:val="both"/>
      </w:pPr>
      <w:r>
        <w:t>Tvrtka</w:t>
      </w:r>
    </w:p>
    <w:p w:rsidRDefault="00033E54" w:rsidP="00010773" w:rsidR="00033E54">
      <w:pPr>
        <w:jc w:val="both"/>
      </w:pPr>
      <w:r w:rsidRPr="00033E54">
        <w:t xml:space="preserve">VIADUKT PROJEKT </w:t>
      </w:r>
      <w:r>
        <w:t>d.o.o.</w:t>
      </w:r>
      <w:r w:rsidRPr="00033E54">
        <w:t xml:space="preserve"> za projektiranje u stečaju </w:t>
      </w:r>
    </w:p>
    <w:p w:rsidRDefault="00010773" w:rsidP="00010773" w:rsidR="00010773">
      <w:pPr>
        <w:jc w:val="both"/>
      </w:pPr>
      <w:r>
        <w:t xml:space="preserve">MBS: </w:t>
      </w:r>
      <w:r w:rsidR="00033E54" w:rsidRPr="00033E54">
        <w:t>080633605</w:t>
      </w:r>
    </w:p>
    <w:p w:rsidRDefault="00010773" w:rsidP="00010773" w:rsidR="002B24EB">
      <w:pPr>
        <w:jc w:val="both"/>
      </w:pPr>
      <w:r>
        <w:t xml:space="preserve">OIB: </w:t>
      </w:r>
      <w:r w:rsidR="00033E54" w:rsidRPr="00033E54">
        <w:t>00668169514</w:t>
      </w:r>
    </w:p>
    <w:p w:rsidRDefault="007245A3" w:rsidP="002B24EB" w:rsidR="007245A3" w:rsidRPr="002B24EB">
      <w:pPr>
        <w:jc w:val="both"/>
      </w:pPr>
    </w:p>
    <w:p w:rsidRDefault="002B24EB" w:rsidP="002B24EB" w:rsidR="002B24EB">
      <w:pPr>
        <w:jc w:val="both"/>
      </w:pPr>
      <w:r w:rsidRPr="002B24EB">
        <w:tab/>
      </w:r>
      <w:r w:rsidR="00010773" w:rsidRPr="00010773">
        <w:t xml:space="preserve">Uvidom u izvadak iz sudskog registara utvrđeno je da je trgovačko društvo </w:t>
      </w:r>
      <w:r w:rsidR="00033E54" w:rsidRPr="00033E54">
        <w:t>VIADUKT PROJEKT d.o.o. za projektiranje</w:t>
      </w:r>
      <w:r w:rsidR="00010773" w:rsidRPr="00010773">
        <w:t xml:space="preserve">, osnovano u </w:t>
      </w:r>
      <w:r w:rsidR="008B2C58">
        <w:t>Zagrebu</w:t>
      </w:r>
      <w:r w:rsidR="00010773" w:rsidRPr="00010773">
        <w:t xml:space="preserve">. Isto je osnovano </w:t>
      </w:r>
      <w:r w:rsidR="00033E54" w:rsidRPr="00033E54">
        <w:t>15. studenog 2007. godin</w:t>
      </w:r>
      <w:r w:rsidR="008B2C58" w:rsidRPr="008B2C58">
        <w:t>e</w:t>
      </w:r>
      <w:r w:rsidR="008B2C58">
        <w:t xml:space="preserve"> Izjavom o osnivanju društva</w:t>
      </w:r>
      <w:r w:rsidRPr="002B24EB">
        <w:t xml:space="preserve">. </w:t>
      </w:r>
    </w:p>
    <w:p w:rsidRDefault="00B079DA" w:rsidP="002B24EB" w:rsidR="00B079DA">
      <w:pPr>
        <w:jc w:val="both"/>
      </w:pPr>
    </w:p>
    <w:p w:rsidRDefault="00010773" w:rsidP="002B24EB" w:rsidR="00B079DA">
      <w:pPr>
        <w:jc w:val="both"/>
      </w:pPr>
      <w:r w:rsidRPr="00010773">
        <w:t xml:space="preserve">Djelatnost: </w:t>
      </w:r>
      <w:r w:rsidR="00033E54" w:rsidRPr="00033E54">
        <w:t>71.11 Arhitektonske djelatnosti (NKD 2007)</w:t>
      </w:r>
    </w:p>
    <w:p w:rsidRDefault="00B079DA" w:rsidP="002B24EB" w:rsidR="00B079DA">
      <w:pPr>
        <w:jc w:val="both"/>
      </w:pPr>
    </w:p>
    <w:p w:rsidRDefault="00B079DA" w:rsidP="002B24EB" w:rsidR="00B079DA">
      <w:pPr>
        <w:jc w:val="both"/>
      </w:pPr>
      <w:r w:rsidRPr="00B079DA">
        <w:t xml:space="preserve">Adresa: </w:t>
      </w:r>
      <w:r w:rsidR="00033E54" w:rsidRPr="00033E54">
        <w:t>10000 Zagreb, Kranjčevićeva 2</w:t>
      </w:r>
    </w:p>
    <w:p w:rsidRDefault="00B079DA" w:rsidP="002B24EB" w:rsidR="00B079DA" w:rsidRPr="002B24EB">
      <w:pPr>
        <w:jc w:val="both"/>
      </w:pPr>
    </w:p>
    <w:p w:rsidRDefault="002B24EB" w:rsidP="002B24EB" w:rsidR="002B24EB" w:rsidRPr="002B24EB">
      <w:pPr>
        <w:jc w:val="both"/>
      </w:pPr>
      <w:r w:rsidRPr="002B24EB">
        <w:t>Predmet poslovanja:</w:t>
      </w:r>
    </w:p>
    <w:p w:rsidRDefault="008B2C58" w:rsidP="001D3E03" w:rsidR="001D3E03">
      <w:pPr>
        <w:jc w:val="both"/>
      </w:pPr>
      <w:r>
        <w:t xml:space="preserve">* </w:t>
      </w:r>
      <w:r w:rsidR="001D3E03">
        <w:t xml:space="preserve">projektiranje, građenje, uporaba i uklanjanje građevina </w:t>
      </w:r>
    </w:p>
    <w:p w:rsidRDefault="001D3E03" w:rsidP="001D3E03" w:rsidR="001D3E03">
      <w:pPr>
        <w:jc w:val="both"/>
      </w:pPr>
      <w:r>
        <w:t xml:space="preserve">*nadzor nad gradnjom </w:t>
      </w:r>
    </w:p>
    <w:p w:rsidRDefault="001D3E03" w:rsidP="001D3E03" w:rsidR="001D3E03">
      <w:pPr>
        <w:jc w:val="both"/>
      </w:pPr>
      <w:r>
        <w:t xml:space="preserve">*zastupanje inozemnih tvrtki </w:t>
      </w:r>
    </w:p>
    <w:p w:rsidRDefault="001D3E03" w:rsidP="001D3E03" w:rsidR="001D3E03">
      <w:pPr>
        <w:jc w:val="both"/>
      </w:pPr>
      <w:r>
        <w:t xml:space="preserve">*poslovanje nekretninama </w:t>
      </w:r>
    </w:p>
    <w:p w:rsidRDefault="001D3E03" w:rsidP="001D3E03" w:rsidR="001D3E03">
      <w:pPr>
        <w:jc w:val="both"/>
      </w:pPr>
      <w:r>
        <w:t xml:space="preserve">*kupnja i prodaja robe </w:t>
      </w:r>
    </w:p>
    <w:p w:rsidRDefault="001D3E03" w:rsidP="001D3E03" w:rsidR="001D3E03">
      <w:pPr>
        <w:jc w:val="both"/>
      </w:pPr>
      <w:r>
        <w:t xml:space="preserve">*obavljanje trgovačkog posredovanja na domaćem i inozemnom tržištu </w:t>
      </w:r>
    </w:p>
    <w:p w:rsidRDefault="001D3E03" w:rsidP="001D3E03" w:rsidR="00010773">
      <w:pPr>
        <w:jc w:val="both"/>
      </w:pPr>
      <w:r>
        <w:t>*računalne i srodne djelatnosti</w:t>
      </w:r>
    </w:p>
    <w:p w:rsidRDefault="001D3E03" w:rsidP="002B24EB" w:rsidR="001D3E03">
      <w:pPr>
        <w:jc w:val="both"/>
      </w:pPr>
    </w:p>
    <w:p w:rsidRDefault="002B24EB" w:rsidP="002B24EB" w:rsidR="002B24EB" w:rsidRPr="002B24EB">
      <w:pPr>
        <w:jc w:val="both"/>
      </w:pPr>
      <w:r w:rsidRPr="002B24EB">
        <w:t xml:space="preserve">Osobe ovlaštene za zastupanje društva </w:t>
      </w:r>
      <w:r>
        <w:t>do dana otvaranja stečajnog postupka</w:t>
      </w:r>
    </w:p>
    <w:p w:rsidRDefault="007D710E" w:rsidP="007D710E" w:rsidR="007D710E">
      <w:pPr>
        <w:jc w:val="both"/>
      </w:pPr>
    </w:p>
    <w:p w:rsidRDefault="001D3E03" w:rsidP="001D3E03" w:rsidR="001D3E03">
      <w:pPr>
        <w:jc w:val="both"/>
      </w:pPr>
      <w:r>
        <w:t>Marijan Šteković, OIB: 75896557043</w:t>
      </w:r>
    </w:p>
    <w:p w:rsidRDefault="001D3E03" w:rsidP="001D3E03" w:rsidR="001D3E03">
      <w:pPr>
        <w:jc w:val="both"/>
      </w:pPr>
      <w:r>
        <w:t>Zagreb, Gorjanska 38</w:t>
      </w:r>
      <w:r w:rsidRPr="002B24EB">
        <w:t xml:space="preserve"> </w:t>
      </w:r>
    </w:p>
    <w:p w:rsidRDefault="002B24EB" w:rsidP="001D3E03" w:rsidR="002B24EB">
      <w:pPr>
        <w:jc w:val="both"/>
      </w:pPr>
      <w:r w:rsidRPr="002B24EB">
        <w:t>- zastupa pojedinačno i samostalno</w:t>
      </w:r>
    </w:p>
    <w:p w:rsidRDefault="007D710E" w:rsidP="007D710E" w:rsidR="007D710E" w:rsidRPr="002B24EB">
      <w:pPr>
        <w:jc w:val="both"/>
      </w:pPr>
    </w:p>
    <w:p w:rsidRDefault="007D710E" w:rsidP="002B24EB" w:rsidR="002B24EB">
      <w:pPr>
        <w:jc w:val="both"/>
      </w:pPr>
      <w:r>
        <w:t>Temeljni kapital društ</w:t>
      </w:r>
      <w:r w:rsidR="009D4395">
        <w:t xml:space="preserve">va je </w:t>
      </w:r>
      <w:r w:rsidR="008B2C58">
        <w:t>20</w:t>
      </w:r>
      <w:r w:rsidR="00DC759A" w:rsidRPr="00DC759A">
        <w:t>.000,00</w:t>
      </w:r>
      <w:r w:rsidR="00DC759A">
        <w:t xml:space="preserve"> </w:t>
      </w:r>
      <w:r w:rsidR="002B24EB" w:rsidRPr="002B24EB">
        <w:t>kuna.</w:t>
      </w:r>
    </w:p>
    <w:p w:rsidRDefault="002B24EB" w:rsidP="00265FCA" w:rsidR="002B24EB">
      <w:pPr>
        <w:jc w:val="both"/>
      </w:pPr>
    </w:p>
    <w:p w:rsidRDefault="002B24EB" w:rsidP="002B24EB" w:rsidR="002B24EB" w:rsidRPr="002B24EB">
      <w:pPr>
        <w:jc w:val="both"/>
      </w:pPr>
      <w:r w:rsidRPr="002B24EB">
        <w:t>Predloženi dužnik je svoje financijsko poslovanje obavljao preko žiro računa broj:</w:t>
      </w:r>
    </w:p>
    <w:p w:rsidRDefault="00010773" w:rsidP="002B24EB" w:rsidR="008B2C58">
      <w:pPr>
        <w:jc w:val="both"/>
      </w:pPr>
      <w:r>
        <w:t>•</w:t>
      </w:r>
      <w:r>
        <w:tab/>
      </w:r>
      <w:r w:rsidR="001D3E03" w:rsidRPr="001D3E03">
        <w:t xml:space="preserve">HR1123400091110312083 </w:t>
      </w:r>
      <w:r>
        <w:t xml:space="preserve">kod </w:t>
      </w:r>
      <w:r w:rsidR="001D3E03">
        <w:t>PRIVREDNA BANKA</w:t>
      </w:r>
      <w:r w:rsidR="008B2C58" w:rsidRPr="008B2C58">
        <w:t xml:space="preserve"> </w:t>
      </w:r>
      <w:r w:rsidR="001D3E03">
        <w:t xml:space="preserve">ZAGREB </w:t>
      </w:r>
      <w:r w:rsidR="008B2C58" w:rsidRPr="008B2C58">
        <w:t xml:space="preserve">d.d. </w:t>
      </w:r>
      <w:r w:rsidR="001D3E03">
        <w:t>Zagreb</w:t>
      </w:r>
    </w:p>
    <w:p w:rsidRDefault="00EA6CA0" w:rsidP="002B24EB" w:rsidR="00EA6CA0">
      <w:pPr>
        <w:jc w:val="both"/>
      </w:pPr>
    </w:p>
    <w:p w:rsidRDefault="009D4395" w:rsidP="002B24EB" w:rsidR="008B2C58">
      <w:pPr>
        <w:jc w:val="both"/>
      </w:pPr>
      <w:r>
        <w:t xml:space="preserve">U trenutku </w:t>
      </w:r>
      <w:r w:rsidR="00DC759A">
        <w:t>otvaranja stečajnog</w:t>
      </w:r>
      <w:r w:rsidR="00AE4C1F">
        <w:t xml:space="preserve"> postupka u društvu </w:t>
      </w:r>
      <w:r w:rsidR="008B2C58">
        <w:t>je bilo prijavljenih</w:t>
      </w:r>
      <w:r w:rsidR="00AE4C1F">
        <w:t xml:space="preserve"> </w:t>
      </w:r>
      <w:r w:rsidR="001D3E03">
        <w:t xml:space="preserve">2 </w:t>
      </w:r>
      <w:r w:rsidR="00AE4C1F">
        <w:t>zaposlenika</w:t>
      </w:r>
      <w:r w:rsidR="001D3E03">
        <w:t xml:space="preserve"> kojima su otkazani ugovori o radu.</w:t>
      </w:r>
      <w:r w:rsidR="002B24EB" w:rsidRPr="002B24EB">
        <w:t>.</w:t>
      </w:r>
    </w:p>
    <w:p w:rsidRDefault="002B24EB" w:rsidP="002B24EB" w:rsidR="002B24EB" w:rsidRPr="002B24EB">
      <w:pPr>
        <w:jc w:val="both"/>
      </w:pPr>
      <w:r w:rsidRPr="002B24EB">
        <w:t xml:space="preserve"> </w:t>
      </w:r>
    </w:p>
    <w:p w:rsidRDefault="00AC0FBE" w:rsidP="00AC0FBE" w:rsidR="00172718">
      <w:pPr>
        <w:numPr>
          <w:ilvl w:val="1"/>
          <w:numId w:val="23"/>
        </w:numPr>
        <w:jc w:val="both"/>
        <w:rPr>
          <w:b/>
        </w:rPr>
      </w:pPr>
      <w:r w:rsidRPr="00AC0FBE">
        <w:rPr>
          <w:b/>
        </w:rPr>
        <w:t xml:space="preserve">IZVJEŠĆE O GOSPODARSKOM POLOŽAJU STEČAJNOG DUŽNIKA </w:t>
      </w:r>
      <w:r w:rsidR="00EA2F01" w:rsidRPr="00AC0FBE">
        <w:rPr>
          <w:b/>
        </w:rPr>
        <w:tab/>
      </w:r>
    </w:p>
    <w:p w:rsidRDefault="00AE4C1F" w:rsidP="00AC0FBE" w:rsidR="00AE4C1F">
      <w:pPr>
        <w:jc w:val="both"/>
      </w:pPr>
    </w:p>
    <w:p w:rsidRDefault="00E75E7C" w:rsidP="000417E7" w:rsidR="007245A3">
      <w:pPr>
        <w:ind w:firstLine="720"/>
        <w:jc w:val="both"/>
      </w:pPr>
      <w:r w:rsidRPr="00E75E7C">
        <w:t>VIADUKT PROJEKT d.o.o. za projektiranje</w:t>
      </w:r>
      <w:r w:rsidR="008B2C58">
        <w:t xml:space="preserve">, osnovano je </w:t>
      </w:r>
      <w:r w:rsidR="008B2C58" w:rsidRPr="008B2C58">
        <w:t>Zagrebu</w:t>
      </w:r>
      <w:r w:rsidR="008B2C58">
        <w:t xml:space="preserve"> dana </w:t>
      </w:r>
      <w:r w:rsidRPr="00E75E7C">
        <w:t>15. studenog 2007. godine</w:t>
      </w:r>
      <w:r w:rsidR="008B2C58" w:rsidRPr="008B2C58">
        <w:t xml:space="preserve"> Izjavom o osnivanju društva</w:t>
      </w:r>
      <w:r w:rsidR="008B2C58">
        <w:t>.</w:t>
      </w:r>
    </w:p>
    <w:p w:rsidRDefault="008B2C58" w:rsidP="007245A3" w:rsidR="008B2C58">
      <w:pPr>
        <w:jc w:val="both"/>
      </w:pPr>
    </w:p>
    <w:p w:rsidRDefault="007245A3" w:rsidP="000417E7" w:rsidR="00AE4C1F">
      <w:pPr>
        <w:ind w:firstLine="720"/>
        <w:jc w:val="both"/>
      </w:pPr>
      <w:r>
        <w:t xml:space="preserve">Društvo je kao osnovnu djelatnost navelo </w:t>
      </w:r>
      <w:r w:rsidR="00E75E7C">
        <w:t>projektiranje</w:t>
      </w:r>
      <w:r w:rsidR="00AE4C1F">
        <w:t>.</w:t>
      </w:r>
    </w:p>
    <w:p w:rsidRDefault="008B2C58" w:rsidP="00AE4C1F" w:rsidR="008B2C58">
      <w:pPr>
        <w:jc w:val="both"/>
      </w:pPr>
    </w:p>
    <w:p w:rsidRDefault="00AE4C1F" w:rsidP="00576BF6" w:rsidR="00716DD9">
      <w:pPr>
        <w:jc w:val="both"/>
      </w:pPr>
      <w:r>
        <w:lastRenderedPageBreak/>
        <w:tab/>
      </w:r>
      <w:r w:rsidR="00576BF6">
        <w:t xml:space="preserve">U to vrijeme donesen je zakon po kojem </w:t>
      </w:r>
      <w:r w:rsidR="00716DD9">
        <w:t xml:space="preserve">društvo koje izvodi građevinske radove ne smije </w:t>
      </w:r>
      <w:r w:rsidR="00576BF6">
        <w:t>raditi poslove projektiranja za objekte koje sam</w:t>
      </w:r>
      <w:r w:rsidR="00716DD9">
        <w:t>o</w:t>
      </w:r>
      <w:r w:rsidR="00576BF6">
        <w:t xml:space="preserve"> izvodi.</w:t>
      </w:r>
    </w:p>
    <w:p w:rsidRDefault="00576BF6" w:rsidP="00716DD9" w:rsidR="00576BF6">
      <w:pPr>
        <w:ind w:firstLine="720"/>
        <w:jc w:val="both"/>
      </w:pPr>
      <w:r>
        <w:t>Kako je u Viaduktu d.d postojao projektni odjel odlučeno je da se osnuje nov</w:t>
      </w:r>
      <w:r w:rsidR="00716DD9">
        <w:t>o</w:t>
      </w:r>
      <w:r>
        <w:t xml:space="preserve"> </w:t>
      </w:r>
      <w:r w:rsidR="00716DD9">
        <w:t xml:space="preserve">društvo kao ovisno društvo </w:t>
      </w:r>
      <w:r>
        <w:t xml:space="preserve">i u </w:t>
      </w:r>
      <w:r w:rsidR="00716DD9">
        <w:t xml:space="preserve">istome zaposle </w:t>
      </w:r>
      <w:r>
        <w:t>zaposlenici projektnog odjela.</w:t>
      </w:r>
    </w:p>
    <w:p w:rsidRDefault="00716DD9" w:rsidP="00576BF6" w:rsidR="00716DD9">
      <w:pPr>
        <w:jc w:val="both"/>
      </w:pPr>
      <w:r>
        <w:t>Viadukt projekt d.o.o. iznajmljuje</w:t>
      </w:r>
      <w:r w:rsidR="00576BF6">
        <w:t xml:space="preserve"> svoje stare kancelarije i opremu od Viadukta d.d. te započ</w:t>
      </w:r>
      <w:r>
        <w:t>inje</w:t>
      </w:r>
      <w:r w:rsidR="00576BF6">
        <w:t xml:space="preserve"> s </w:t>
      </w:r>
      <w:r>
        <w:t>obavljanjem djelatnosti</w:t>
      </w:r>
      <w:r w:rsidR="00576BF6">
        <w:t xml:space="preserve">. </w:t>
      </w:r>
    </w:p>
    <w:p w:rsidRDefault="00716DD9" w:rsidP="00576BF6" w:rsidR="00576BF6">
      <w:pPr>
        <w:jc w:val="both"/>
      </w:pPr>
      <w:r>
        <w:t xml:space="preserve">Oko </w:t>
      </w:r>
      <w:r w:rsidR="00576BF6">
        <w:t xml:space="preserve">90% </w:t>
      </w:r>
      <w:r>
        <w:t xml:space="preserve">ugovorenih </w:t>
      </w:r>
      <w:r w:rsidR="00576BF6">
        <w:t xml:space="preserve">poslova i dalje </w:t>
      </w:r>
      <w:r>
        <w:t xml:space="preserve">je </w:t>
      </w:r>
      <w:r w:rsidR="00576BF6">
        <w:t>vezano za gradilišta Viadukta d.d.</w:t>
      </w:r>
    </w:p>
    <w:p w:rsidRDefault="00576BF6" w:rsidP="00576BF6" w:rsidR="00576BF6">
      <w:pPr>
        <w:jc w:val="both"/>
      </w:pPr>
      <w:r>
        <w:t>Od osnivanja pa do kraja 2</w:t>
      </w:r>
      <w:r w:rsidR="00716DD9">
        <w:t>0</w:t>
      </w:r>
      <w:r>
        <w:t>16.g. Viadukt projekt d.o.o. posluje stabilno i svake godine ostvaruje malu dobit. Broj zaposlenika varira između 5 i 6.</w:t>
      </w:r>
    </w:p>
    <w:p w:rsidRDefault="00576BF6" w:rsidP="00576BF6" w:rsidR="00576BF6">
      <w:pPr>
        <w:jc w:val="both"/>
      </w:pPr>
      <w:r>
        <w:t>Početkom 2</w:t>
      </w:r>
      <w:r w:rsidR="00716DD9">
        <w:t>0</w:t>
      </w:r>
      <w:r>
        <w:t>17.g. Viadukt d.d zapada u financijske teškoće i iznenada zatvara sva gradilišta.</w:t>
      </w:r>
    </w:p>
    <w:p w:rsidRDefault="00576BF6" w:rsidP="00576BF6" w:rsidR="00D13749" w:rsidRPr="00D13749">
      <w:pPr>
        <w:jc w:val="both"/>
      </w:pPr>
      <w:r>
        <w:t>Kako je cca 90% ugovora u tijeku bilo vezano za ta gradilišta, Viadukt projekt d.o.o. ostaje bez posla i prihoda</w:t>
      </w:r>
      <w:r w:rsidR="00716DD9">
        <w:t>,</w:t>
      </w:r>
      <w:r>
        <w:t xml:space="preserve"> te početkom srpnja 2017.g. traži </w:t>
      </w:r>
      <w:r w:rsidR="00716DD9">
        <w:t>podnosi prijedlog za pokretanje stečajnog postupka</w:t>
      </w:r>
      <w:r w:rsidR="000417E7">
        <w:t>.</w:t>
      </w:r>
    </w:p>
    <w:p w:rsidRDefault="00D13749" w:rsidP="00D13749" w:rsidR="00D13749" w:rsidRPr="00D13749">
      <w:pPr>
        <w:jc w:val="both"/>
      </w:pPr>
    </w:p>
    <w:p w:rsidRDefault="00D13749" w:rsidP="00D13749" w:rsidR="00D13749" w:rsidRPr="00D13749">
      <w:pPr>
        <w:jc w:val="both"/>
      </w:pPr>
      <w:r w:rsidRPr="00D13749">
        <w:t xml:space="preserve">      Društvo u stečaju ne obavlja više nikakvu djelatnost. </w:t>
      </w:r>
    </w:p>
    <w:p w:rsidRDefault="000448B9" w:rsidP="00D13749" w:rsidR="000448B9">
      <w:pPr>
        <w:jc w:val="both"/>
        <w:rPr>
          <w:b/>
        </w:rPr>
      </w:pPr>
    </w:p>
    <w:p w:rsidRDefault="007245A3" w:rsidP="007245A3" w:rsidR="007245A3" w:rsidRPr="001D5531">
      <w:pPr>
        <w:jc w:val="both"/>
        <w:rPr>
          <w:b/>
        </w:rPr>
      </w:pPr>
      <w:r w:rsidRPr="001D5531">
        <w:rPr>
          <w:b/>
        </w:rPr>
        <w:t>Dr</w:t>
      </w:r>
      <w:r w:rsidR="00AE4C1F">
        <w:rPr>
          <w:b/>
        </w:rPr>
        <w:t xml:space="preserve">uštvo </w:t>
      </w:r>
      <w:r w:rsidRPr="001D5531">
        <w:rPr>
          <w:b/>
        </w:rPr>
        <w:t xml:space="preserve">je vodilo poslovne knjige u skladu s računovodstvenim i knjigovodstvenim pravilima. </w:t>
      </w:r>
    </w:p>
    <w:p w:rsidRDefault="007245A3" w:rsidP="007245A3" w:rsidR="007245A3">
      <w:pPr>
        <w:jc w:val="both"/>
      </w:pPr>
    </w:p>
    <w:p w:rsidRDefault="003924A3" w:rsidP="003924A3" w:rsidR="003924A3">
      <w:pPr>
        <w:jc w:val="both"/>
      </w:pPr>
      <w:r w:rsidRPr="00B079DA">
        <w:t>Posljednja Financijska izvješća predana su za 201</w:t>
      </w:r>
      <w:r w:rsidR="00716DD9">
        <w:t>7</w:t>
      </w:r>
      <w:r w:rsidRPr="00B079DA">
        <w:t>. godinu.</w:t>
      </w:r>
    </w:p>
    <w:p w:rsidRDefault="005138E7" w:rsidP="003924A3" w:rsidR="005138E7" w:rsidRPr="00B079DA">
      <w:pPr>
        <w:jc w:val="both"/>
      </w:pPr>
    </w:p>
    <w:tbl>
      <w:tblPr>
        <w:tblW w:type="pct" w:w="5283"/>
        <w:tblLook w:val="04A0" w:noVBand="1" w:noHBand="0" w:lastColumn="0" w:firstColumn="1" w:lastRow="0" w:firstRow="1"/>
      </w:tblPr>
      <w:tblGrid>
        <w:gridCol w:w="5300"/>
        <w:gridCol w:w="1364"/>
        <w:gridCol w:w="1171"/>
        <w:gridCol w:w="1169"/>
      </w:tblGrid>
      <w:tr w:rsidTr="004B6A9F" w:rsidR="003924A3" w:rsidRPr="00A342FA">
        <w:trPr>
          <w:trHeight w:val="288"/>
        </w:trPr>
        <w:tc>
          <w:tcPr>
            <w:tcW w:type="pct" w:w="29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BILANCA - STANJE IMOVINE I OBVEZA</w:t>
            </w:r>
          </w:p>
        </w:tc>
        <w:tc>
          <w:tcPr>
            <w:tcW w:type="pct" w:w="7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sz w:val="22"/>
                <w:szCs w:val="22"/>
              </w:rPr>
            </w:pPr>
          </w:p>
        </w:tc>
        <w:tc>
          <w:tcPr>
            <w:tcW w:type="pct" w:w="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sz w:val="22"/>
                <w:szCs w:val="22"/>
              </w:rPr>
            </w:pPr>
          </w:p>
        </w:tc>
      </w:tr>
      <w:tr w:rsidTr="004B6A9F" w:rsidR="003924A3" w:rsidRPr="00A342FA">
        <w:trPr>
          <w:trHeight w:val="132"/>
        </w:trPr>
        <w:tc>
          <w:tcPr>
            <w:tcW w:type="pct" w:w="29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sz w:val="22"/>
                <w:szCs w:val="22"/>
              </w:rPr>
            </w:pPr>
          </w:p>
        </w:tc>
        <w:tc>
          <w:tcPr>
            <w:tcW w:type="pct" w:w="7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sz w:val="22"/>
                <w:szCs w:val="22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sz w:val="22"/>
                <w:szCs w:val="22"/>
              </w:rPr>
            </w:pPr>
          </w:p>
        </w:tc>
        <w:tc>
          <w:tcPr>
            <w:tcW w:type="pct" w:w="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sz w:val="22"/>
                <w:szCs w:val="22"/>
              </w:rPr>
            </w:pPr>
          </w:p>
        </w:tc>
      </w:tr>
      <w:tr w:rsidTr="004B6A9F" w:rsidR="003924A3" w:rsidRPr="00A342FA">
        <w:trPr>
          <w:trHeight w:val="288"/>
        </w:trPr>
        <w:tc>
          <w:tcPr>
            <w:tcW w:type="pct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AKTIVA</w:t>
            </w:r>
          </w:p>
        </w:tc>
        <w:tc>
          <w:tcPr>
            <w:tcW w:type="pct" w:w="7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201</w:t>
            </w:r>
            <w:r w:rsidR="007841B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pct" w:w="6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201</w:t>
            </w:r>
            <w:r w:rsidR="007841B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type="pct" w:w="6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201</w:t>
            </w:r>
            <w:r w:rsidR="007841B3">
              <w:rPr>
                <w:color w:val="000000"/>
                <w:sz w:val="22"/>
                <w:szCs w:val="22"/>
              </w:rPr>
              <w:t>6</w:t>
            </w:r>
          </w:p>
        </w:tc>
      </w:tr>
      <w:tr w:rsidTr="004B6A9F" w:rsidR="003924A3" w:rsidRPr="00A342FA">
        <w:trPr>
          <w:trHeight w:val="288"/>
        </w:trPr>
        <w:tc>
          <w:tcPr>
            <w:tcW w:type="pct" w:w="29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1. DUGOTRAJNA IMOVINA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83.6</w:t>
            </w:r>
            <w:r w:rsidR="000417E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83.600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83.600</w:t>
            </w:r>
          </w:p>
        </w:tc>
      </w:tr>
      <w:tr w:rsidTr="004B6A9F" w:rsidR="003924A3" w:rsidRPr="00A342FA">
        <w:trPr>
          <w:trHeight w:val="288"/>
        </w:trPr>
        <w:tc>
          <w:tcPr>
            <w:tcW w:type="pct" w:w="29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2. KRATKOTRAJNA IMOVINA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417E7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0417E7">
              <w:rPr>
                <w:color w:val="000000"/>
                <w:sz w:val="22"/>
                <w:szCs w:val="22"/>
              </w:rPr>
              <w:t>7</w:t>
            </w:r>
            <w:r w:rsidR="004B6A9F">
              <w:rPr>
                <w:color w:val="000000"/>
                <w:sz w:val="22"/>
                <w:szCs w:val="22"/>
              </w:rPr>
              <w:t>28</w:t>
            </w:r>
            <w:r w:rsidRPr="000417E7">
              <w:rPr>
                <w:color w:val="000000"/>
                <w:sz w:val="22"/>
                <w:szCs w:val="22"/>
              </w:rPr>
              <w:t>.</w:t>
            </w:r>
            <w:r w:rsidR="004B6A9F">
              <w:rPr>
                <w:color w:val="000000"/>
                <w:sz w:val="22"/>
                <w:szCs w:val="22"/>
              </w:rPr>
              <w:t>0</w:t>
            </w:r>
            <w:r w:rsidRPr="000417E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417E7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0417E7">
              <w:rPr>
                <w:color w:val="000000"/>
                <w:sz w:val="22"/>
                <w:szCs w:val="22"/>
              </w:rPr>
              <w:t>7</w:t>
            </w:r>
            <w:r w:rsidR="004B6A9F">
              <w:rPr>
                <w:color w:val="000000"/>
                <w:sz w:val="22"/>
                <w:szCs w:val="22"/>
              </w:rPr>
              <w:t>42</w:t>
            </w:r>
            <w:r w:rsidRPr="000417E7">
              <w:rPr>
                <w:color w:val="000000"/>
                <w:sz w:val="22"/>
                <w:szCs w:val="22"/>
              </w:rPr>
              <w:t>.</w:t>
            </w:r>
            <w:r w:rsidR="004B6A9F">
              <w:rPr>
                <w:color w:val="000000"/>
                <w:sz w:val="22"/>
                <w:szCs w:val="22"/>
              </w:rPr>
              <w:t>5</w:t>
            </w:r>
            <w:r w:rsidRPr="000417E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1.151</w:t>
            </w:r>
            <w:r w:rsidR="000417E7" w:rsidRPr="000417E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6</w:t>
            </w:r>
            <w:r w:rsidR="000417E7" w:rsidRPr="000417E7">
              <w:rPr>
                <w:color w:val="000000"/>
                <w:sz w:val="22"/>
                <w:szCs w:val="22"/>
              </w:rPr>
              <w:t>00</w:t>
            </w:r>
          </w:p>
        </w:tc>
      </w:tr>
      <w:tr w:rsidTr="004B6A9F" w:rsidR="003924A3" w:rsidRPr="00A342FA">
        <w:trPr>
          <w:trHeight w:val="288"/>
        </w:trPr>
        <w:tc>
          <w:tcPr>
            <w:tcW w:type="pct" w:w="29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UKUPNO AKTIVA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</w:t>
            </w:r>
            <w:r w:rsidR="000417E7" w:rsidRPr="000417E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6</w:t>
            </w:r>
            <w:r w:rsidR="000417E7" w:rsidRPr="000417E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826</w:t>
            </w:r>
            <w:r w:rsidR="000417E7" w:rsidRPr="000417E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</w:t>
            </w:r>
            <w:r w:rsidR="000417E7" w:rsidRPr="000417E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417E7" w:rsidRPr="000417E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235</w:t>
            </w:r>
            <w:r w:rsidR="000417E7" w:rsidRPr="000417E7">
              <w:rPr>
                <w:color w:val="000000"/>
                <w:sz w:val="22"/>
                <w:szCs w:val="22"/>
              </w:rPr>
              <w:t>.200</w:t>
            </w:r>
          </w:p>
        </w:tc>
      </w:tr>
      <w:tr w:rsidTr="004B6A9F" w:rsidR="003924A3" w:rsidRPr="00A342FA">
        <w:trPr>
          <w:trHeight w:val="288"/>
        </w:trPr>
        <w:tc>
          <w:tcPr>
            <w:tcW w:type="pct" w:w="29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7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sz w:val="22"/>
                <w:szCs w:val="22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sz w:val="22"/>
                <w:szCs w:val="22"/>
              </w:rPr>
            </w:pPr>
          </w:p>
        </w:tc>
        <w:tc>
          <w:tcPr>
            <w:tcW w:type="pct" w:w="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sz w:val="22"/>
                <w:szCs w:val="22"/>
              </w:rPr>
            </w:pPr>
          </w:p>
        </w:tc>
      </w:tr>
      <w:tr w:rsidTr="004B6A9F" w:rsidR="004B6A9F" w:rsidRPr="00A342FA">
        <w:trPr>
          <w:trHeight w:val="288"/>
        </w:trPr>
        <w:tc>
          <w:tcPr>
            <w:tcW w:type="pct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4B6A9F" w:rsidR="004B6A9F" w:rsidRPr="00A342F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PASIVA</w:t>
            </w:r>
          </w:p>
        </w:tc>
        <w:tc>
          <w:tcPr>
            <w:tcW w:type="pct" w:w="7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4B6A9F" w:rsidR="004B6A9F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pct" w:w="6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4B6A9F" w:rsidR="004B6A9F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type="pct" w:w="6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4B6A9F" w:rsidR="004B6A9F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Tr="004B6A9F" w:rsidR="003924A3" w:rsidRPr="00A342FA">
        <w:trPr>
          <w:trHeight w:val="288"/>
        </w:trPr>
        <w:tc>
          <w:tcPr>
            <w:tcW w:type="pct" w:w="29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1. KAPITAL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473</w:t>
            </w:r>
            <w:r w:rsidR="000417E7" w:rsidRPr="000417E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553</w:t>
            </w:r>
            <w:r w:rsidR="000417E7" w:rsidRPr="000417E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8</w:t>
            </w:r>
            <w:r w:rsidR="000417E7" w:rsidRPr="000417E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597</w:t>
            </w:r>
            <w:r w:rsidR="000417E7" w:rsidRPr="000417E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2</w:t>
            </w:r>
            <w:r w:rsidR="000417E7" w:rsidRPr="000417E7">
              <w:rPr>
                <w:color w:val="000000"/>
                <w:sz w:val="22"/>
                <w:szCs w:val="22"/>
              </w:rPr>
              <w:t>00</w:t>
            </w:r>
          </w:p>
        </w:tc>
      </w:tr>
      <w:tr w:rsidTr="004B6A9F" w:rsidR="004B6A9F" w:rsidRPr="00A342FA">
        <w:trPr>
          <w:trHeight w:val="288"/>
        </w:trPr>
        <w:tc>
          <w:tcPr>
            <w:tcW w:type="pct" w:w="29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4B6A9F" w:rsidR="004B6A9F" w:rsidRPr="00A342F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2. DUGOROČNE OBVEZE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4B6A9F" w:rsidR="004B6A9F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4B6A9F" w:rsidR="004B6A9F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4B6A9F" w:rsidR="004B6A9F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Tr="004B6A9F" w:rsidR="003924A3" w:rsidRPr="00A342FA">
        <w:trPr>
          <w:trHeight w:val="288"/>
        </w:trPr>
        <w:tc>
          <w:tcPr>
            <w:tcW w:type="pct" w:w="29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A342F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3. KRATKOROČNE OBVEZE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338</w:t>
            </w:r>
            <w:r w:rsidR="00266C8F" w:rsidRPr="00266C8F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6</w:t>
            </w:r>
            <w:r w:rsidR="00266C8F" w:rsidRPr="00266C8F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272</w:t>
            </w:r>
            <w:r w:rsidR="00266C8F" w:rsidRPr="00266C8F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4</w:t>
            </w:r>
            <w:r w:rsidR="00266C8F" w:rsidRPr="00266C8F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6C8F" w:rsidP="00993D8A" w:rsidR="003924A3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266C8F">
              <w:rPr>
                <w:color w:val="000000"/>
                <w:sz w:val="22"/>
                <w:szCs w:val="22"/>
              </w:rPr>
              <w:t>6</w:t>
            </w:r>
            <w:r w:rsidR="004B6A9F">
              <w:rPr>
                <w:color w:val="000000"/>
                <w:sz w:val="22"/>
                <w:szCs w:val="22"/>
              </w:rPr>
              <w:t>38</w:t>
            </w:r>
            <w:r w:rsidRPr="00266C8F">
              <w:rPr>
                <w:color w:val="000000"/>
                <w:sz w:val="22"/>
                <w:szCs w:val="22"/>
              </w:rPr>
              <w:t>.</w:t>
            </w:r>
            <w:r w:rsidR="004B6A9F">
              <w:rPr>
                <w:color w:val="000000"/>
                <w:sz w:val="22"/>
                <w:szCs w:val="22"/>
              </w:rPr>
              <w:t>0</w:t>
            </w:r>
            <w:r w:rsidRPr="00266C8F">
              <w:rPr>
                <w:color w:val="000000"/>
                <w:sz w:val="22"/>
                <w:szCs w:val="22"/>
              </w:rPr>
              <w:t>00</w:t>
            </w:r>
          </w:p>
        </w:tc>
      </w:tr>
      <w:tr w:rsidTr="004B6A9F" w:rsidR="004B6A9F" w:rsidRPr="00A342FA">
        <w:trPr>
          <w:trHeight w:val="288"/>
        </w:trPr>
        <w:tc>
          <w:tcPr>
            <w:tcW w:type="pct" w:w="29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4B6A9F" w:rsidR="004B6A9F" w:rsidRPr="00A342FA">
            <w:pPr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UKUPNO PASIVA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4B6A9F" w:rsidR="004B6A9F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</w:t>
            </w:r>
            <w:r w:rsidRPr="000417E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6</w:t>
            </w:r>
            <w:r w:rsidRPr="000417E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4B6A9F" w:rsidR="004B6A9F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826</w:t>
            </w:r>
            <w:r w:rsidRPr="000417E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</w:t>
            </w:r>
            <w:r w:rsidRPr="000417E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4B6A9F" w:rsidR="004B6A9F" w:rsidRPr="00A342F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Pr="000417E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235</w:t>
            </w:r>
            <w:r w:rsidRPr="000417E7">
              <w:rPr>
                <w:color w:val="000000"/>
                <w:sz w:val="22"/>
                <w:szCs w:val="22"/>
              </w:rPr>
              <w:t>.200</w:t>
            </w:r>
          </w:p>
        </w:tc>
      </w:tr>
      <w:tr w:rsidTr="004B6A9F" w:rsidR="005138E7" w:rsidRPr="00DC292B">
        <w:trPr>
          <w:trHeight w:val="288"/>
        </w:trPr>
        <w:tc>
          <w:tcPr>
            <w:tcW w:type="pct" w:w="370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138E7" w:rsidP="00993D8A" w:rsidR="005138E7" w:rsidRPr="00DC29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138E7" w:rsidP="00993D8A" w:rsidR="005138E7" w:rsidRPr="00DC29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138E7" w:rsidP="00993D8A" w:rsidR="005138E7" w:rsidRPr="00DC292B">
            <w:pPr>
              <w:rPr>
                <w:sz w:val="22"/>
                <w:szCs w:val="22"/>
              </w:rPr>
            </w:pPr>
          </w:p>
        </w:tc>
      </w:tr>
      <w:tr w:rsidTr="004B6A9F" w:rsidR="003924A3" w:rsidRPr="00DC292B">
        <w:trPr>
          <w:trHeight w:val="288"/>
        </w:trPr>
        <w:tc>
          <w:tcPr>
            <w:tcW w:type="pct" w:w="370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DC292B">
            <w:pPr>
              <w:rPr>
                <w:color w:val="000000"/>
                <w:sz w:val="22"/>
                <w:szCs w:val="22"/>
              </w:rPr>
            </w:pPr>
            <w:r w:rsidRPr="00DC292B">
              <w:rPr>
                <w:color w:val="000000"/>
                <w:sz w:val="22"/>
                <w:szCs w:val="22"/>
              </w:rPr>
              <w:t>RAČUN DOBITI I GUBITKA - BILANCA USPIJEHA POSLOVANJA</w:t>
            </w: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DC29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pct" w:w="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DC292B">
            <w:pPr>
              <w:rPr>
                <w:sz w:val="22"/>
                <w:szCs w:val="22"/>
              </w:rPr>
            </w:pPr>
          </w:p>
        </w:tc>
      </w:tr>
      <w:tr w:rsidTr="004B6A9F" w:rsidR="003924A3" w:rsidRPr="00DC292B">
        <w:trPr>
          <w:trHeight w:val="127"/>
        </w:trPr>
        <w:tc>
          <w:tcPr>
            <w:tcW w:type="pct" w:w="29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DC292B">
            <w:pPr>
              <w:rPr>
                <w:sz w:val="22"/>
                <w:szCs w:val="22"/>
              </w:rPr>
            </w:pPr>
          </w:p>
        </w:tc>
        <w:tc>
          <w:tcPr>
            <w:tcW w:type="pct" w:w="7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DC292B">
            <w:pPr>
              <w:rPr>
                <w:sz w:val="22"/>
                <w:szCs w:val="22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DC292B">
            <w:pPr>
              <w:rPr>
                <w:sz w:val="22"/>
                <w:szCs w:val="22"/>
              </w:rPr>
            </w:pPr>
          </w:p>
        </w:tc>
        <w:tc>
          <w:tcPr>
            <w:tcW w:type="pct" w:w="6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DC292B">
            <w:pPr>
              <w:rPr>
                <w:sz w:val="22"/>
                <w:szCs w:val="22"/>
              </w:rPr>
            </w:pPr>
          </w:p>
        </w:tc>
      </w:tr>
      <w:tr w:rsidTr="00041174" w:rsidR="004B6A9F" w:rsidRPr="00A342FA">
        <w:trPr>
          <w:trHeight w:val="288"/>
        </w:trPr>
        <w:tc>
          <w:tcPr>
            <w:tcW w:type="pct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4B6A9F" w:rsidR="004B6A9F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7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4B6A9F" w:rsidR="004B6A9F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pct" w:w="6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4B6A9F" w:rsidR="004B6A9F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type="pct" w:w="6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4B6A9F" w:rsidR="004B6A9F" w:rsidRPr="00A342FA">
            <w:pPr>
              <w:jc w:val="right"/>
              <w:rPr>
                <w:color w:val="000000"/>
                <w:sz w:val="22"/>
                <w:szCs w:val="22"/>
              </w:rPr>
            </w:pPr>
            <w:r w:rsidRPr="00A342FA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Tr="004B6A9F" w:rsidR="003924A3" w:rsidRPr="00DC292B">
        <w:trPr>
          <w:trHeight w:val="288"/>
        </w:trPr>
        <w:tc>
          <w:tcPr>
            <w:tcW w:type="pct" w:w="29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DC292B">
            <w:pPr>
              <w:rPr>
                <w:color w:val="000000"/>
                <w:sz w:val="22"/>
                <w:szCs w:val="22"/>
              </w:rPr>
            </w:pPr>
            <w:r w:rsidRPr="00DC292B">
              <w:rPr>
                <w:color w:val="000000"/>
                <w:sz w:val="22"/>
                <w:szCs w:val="22"/>
              </w:rPr>
              <w:t>1. UKUPNI PRIHODI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993D8A" w:rsidR="003924A3" w:rsidRPr="00DC29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5.402.400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993D8A" w:rsidR="003924A3" w:rsidRPr="00DC29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2.101.000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993D8A" w:rsidR="003924A3" w:rsidRPr="00DC29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2.251.700</w:t>
            </w:r>
          </w:p>
        </w:tc>
      </w:tr>
      <w:tr w:rsidTr="004B6A9F" w:rsidR="003924A3" w:rsidRPr="00DC292B">
        <w:trPr>
          <w:trHeight w:val="288"/>
        </w:trPr>
        <w:tc>
          <w:tcPr>
            <w:tcW w:type="pct" w:w="29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DC292B">
            <w:pPr>
              <w:rPr>
                <w:color w:val="000000"/>
                <w:sz w:val="22"/>
                <w:szCs w:val="22"/>
              </w:rPr>
            </w:pPr>
            <w:r w:rsidRPr="00DC292B">
              <w:rPr>
                <w:color w:val="000000"/>
                <w:sz w:val="22"/>
                <w:szCs w:val="22"/>
              </w:rPr>
              <w:t>2. UKUPNI RASHODI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993D8A" w:rsidR="003924A3" w:rsidRPr="00DC29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5.287.500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993D8A" w:rsidR="003924A3" w:rsidRPr="00DC29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2.000.000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993D8A" w:rsidR="003924A3" w:rsidRPr="00DC29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2.197.400</w:t>
            </w:r>
          </w:p>
        </w:tc>
      </w:tr>
      <w:tr w:rsidTr="004B6A9F" w:rsidR="003924A3" w:rsidRPr="00DC292B">
        <w:trPr>
          <w:trHeight w:val="288"/>
        </w:trPr>
        <w:tc>
          <w:tcPr>
            <w:tcW w:type="pct" w:w="29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24A3" w:rsidP="00993D8A" w:rsidR="003924A3" w:rsidRPr="00DC292B">
            <w:pPr>
              <w:rPr>
                <w:color w:val="000000"/>
                <w:sz w:val="22"/>
                <w:szCs w:val="22"/>
              </w:rPr>
            </w:pPr>
            <w:r w:rsidRPr="00DC292B">
              <w:rPr>
                <w:color w:val="000000"/>
                <w:sz w:val="22"/>
                <w:szCs w:val="22"/>
              </w:rPr>
              <w:t>DOBIT/ - GUBITAK RAZDOBLJA</w:t>
            </w:r>
          </w:p>
        </w:tc>
        <w:tc>
          <w:tcPr>
            <w:tcW w:type="pct" w:w="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993D8A" w:rsidR="003924A3" w:rsidRPr="00DC29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</w:t>
            </w:r>
            <w:r w:rsidR="00266C8F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9</w:t>
            </w:r>
            <w:r w:rsidR="00A342FA" w:rsidRPr="00A342FA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type="pct" w:w="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993D8A" w:rsidR="003924A3" w:rsidRPr="00DC29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  <w:r w:rsidR="00266C8F">
              <w:rPr>
                <w:color w:val="000000"/>
                <w:sz w:val="22"/>
                <w:szCs w:val="22"/>
              </w:rPr>
              <w:t>.000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A9F" w:rsidP="00993D8A" w:rsidR="003924A3" w:rsidRPr="00DC292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  <w:r w:rsidR="00266C8F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4</w:t>
            </w:r>
            <w:r w:rsidR="00266C8F">
              <w:rPr>
                <w:color w:val="000000"/>
                <w:sz w:val="22"/>
                <w:szCs w:val="22"/>
              </w:rPr>
              <w:t>00</w:t>
            </w:r>
          </w:p>
        </w:tc>
      </w:tr>
    </w:tbl>
    <w:p w:rsidRDefault="003924A3" w:rsidP="003924A3" w:rsidR="003924A3">
      <w:pPr>
        <w:jc w:val="both"/>
        <w:rPr>
          <w:b/>
        </w:rPr>
      </w:pPr>
    </w:p>
    <w:p w:rsidRDefault="003924A3" w:rsidP="003924A3" w:rsidR="00A342FA">
      <w:pPr>
        <w:jc w:val="both"/>
      </w:pPr>
      <w:r w:rsidRPr="00CA3A2E">
        <w:t>Kako je vidljivo iz prethodne komparativne analize poslovanja za 201</w:t>
      </w:r>
      <w:r w:rsidR="004B6A9F">
        <w:t>4</w:t>
      </w:r>
      <w:r w:rsidRPr="00CA3A2E">
        <w:t>., 201</w:t>
      </w:r>
      <w:r w:rsidR="004B6A9F">
        <w:t>5</w:t>
      </w:r>
      <w:r w:rsidRPr="00CA3A2E">
        <w:t>. i 201</w:t>
      </w:r>
      <w:r w:rsidR="004B6A9F">
        <w:t>6</w:t>
      </w:r>
      <w:r w:rsidRPr="00CA3A2E">
        <w:t xml:space="preserve">. godinu </w:t>
      </w:r>
      <w:r>
        <w:t xml:space="preserve">imovina društva </w:t>
      </w:r>
      <w:r w:rsidR="00266C8F">
        <w:t xml:space="preserve">se sastoji od </w:t>
      </w:r>
      <w:r w:rsidR="004B6A9F">
        <w:t xml:space="preserve">dugotrajne imovine (financijska imovina – dionice) i </w:t>
      </w:r>
      <w:r w:rsidR="00266C8F">
        <w:t xml:space="preserve">kratkotrajne imovine, </w:t>
      </w:r>
      <w:r w:rsidR="004B6A9F">
        <w:t>koja se sastoji od potraživanja</w:t>
      </w:r>
      <w:r w:rsidR="00A342FA">
        <w:t>.</w:t>
      </w:r>
    </w:p>
    <w:p w:rsidRDefault="00266C8F" w:rsidP="003924A3" w:rsidR="003924A3">
      <w:pPr>
        <w:jc w:val="both"/>
      </w:pPr>
      <w:r>
        <w:t>Prihod</w:t>
      </w:r>
      <w:r w:rsidR="004B6A9F">
        <w:t>i su u promatranom periodu u konstantnom padu, pa sa financijskim problemima kod većinskog kupca ( VIADUKT d.d.) prestaju prihodi iz kojih bi se mogle podmiriti tekuće obveze društva.</w:t>
      </w:r>
    </w:p>
    <w:p w:rsidRDefault="004B6A9F" w:rsidP="003924A3" w:rsidR="004B6A9F" w:rsidRPr="00CA3A2E">
      <w:pPr>
        <w:jc w:val="both"/>
      </w:pPr>
    </w:p>
    <w:p w:rsidRDefault="00AC0FBE" w:rsidP="00AC0FBE" w:rsidR="00AC0FBE" w:rsidRPr="00AC0FBE">
      <w:pPr>
        <w:jc w:val="both"/>
        <w:rPr>
          <w:b/>
        </w:rPr>
      </w:pPr>
    </w:p>
    <w:p w:rsidRDefault="002B24EB" w:rsidP="002B24EB" w:rsidR="009A307F" w:rsidRPr="00AE00E9">
      <w:pPr>
        <w:numPr>
          <w:ilvl w:val="1"/>
          <w:numId w:val="23"/>
        </w:numPr>
        <w:jc w:val="both"/>
        <w:rPr>
          <w:b/>
        </w:rPr>
      </w:pPr>
      <w:r w:rsidRPr="0012779A">
        <w:rPr>
          <w:b/>
        </w:rPr>
        <w:lastRenderedPageBreak/>
        <w:t>PRIJEDLOG ZA OTVARANJE STEČAJNOG</w:t>
      </w:r>
      <w:r w:rsidRPr="00AE00E9">
        <w:rPr>
          <w:b/>
        </w:rPr>
        <w:t xml:space="preserve"> POSTUPKA</w:t>
      </w:r>
    </w:p>
    <w:p w:rsidRDefault="00187D7E" w:rsidP="009A307F" w:rsidR="00187D7E" w:rsidRPr="00E312F4">
      <w:pPr>
        <w:jc w:val="both"/>
        <w:rPr>
          <w:b/>
        </w:rPr>
      </w:pPr>
    </w:p>
    <w:p w:rsidRDefault="00041174" w:rsidP="008318FC" w:rsidR="0076734B">
      <w:pPr>
        <w:jc w:val="both"/>
      </w:pPr>
      <w:r>
        <w:t xml:space="preserve">Zakonski zastupnik dužnika </w:t>
      </w:r>
      <w:r w:rsidR="001D5531" w:rsidRPr="001D5531">
        <w:t>podni</w:t>
      </w:r>
      <w:r>
        <w:t>o</w:t>
      </w:r>
      <w:r w:rsidR="001D5531" w:rsidRPr="001D5531">
        <w:t xml:space="preserve"> je </w:t>
      </w:r>
      <w:r w:rsidR="00AD1F7B">
        <w:t xml:space="preserve">dana </w:t>
      </w:r>
      <w:r>
        <w:t>10</w:t>
      </w:r>
      <w:r w:rsidR="00AD1F7B">
        <w:t>.</w:t>
      </w:r>
      <w:r>
        <w:t>07</w:t>
      </w:r>
      <w:r w:rsidR="00EA6CA0">
        <w:t>.201</w:t>
      </w:r>
      <w:r>
        <w:t>7</w:t>
      </w:r>
      <w:r w:rsidR="00AD1F7B">
        <w:t xml:space="preserve">. godine </w:t>
      </w:r>
      <w:r w:rsidR="008318FC">
        <w:t xml:space="preserve">prijedlog za otvaranje </w:t>
      </w:r>
      <w:r w:rsidR="00D82C36">
        <w:t xml:space="preserve">stečajnog </w:t>
      </w:r>
      <w:r w:rsidR="001D5531" w:rsidRPr="001D5531">
        <w:t>postupka nad dužnikom</w:t>
      </w:r>
      <w:r w:rsidR="008318FC">
        <w:t xml:space="preserve"> u skladu sa člankom </w:t>
      </w:r>
      <w:r w:rsidRPr="00041174">
        <w:t xml:space="preserve">109. stavka 1. </w:t>
      </w:r>
      <w:r w:rsidR="008318FC">
        <w:t xml:space="preserve"> Stečajnog zakona</w:t>
      </w:r>
      <w:r w:rsidR="001D5531">
        <w:t>.</w:t>
      </w:r>
      <w:r w:rsidR="00D82C36">
        <w:t xml:space="preserve"> </w:t>
      </w:r>
    </w:p>
    <w:p w:rsidRDefault="002B24EB" w:rsidP="002B24EB" w:rsidR="002B24EB" w:rsidRPr="002B24EB">
      <w:pPr>
        <w:jc w:val="both"/>
      </w:pPr>
    </w:p>
    <w:p w:rsidRDefault="008318FC" w:rsidP="00041174" w:rsidR="008D0B96">
      <w:pPr>
        <w:jc w:val="both"/>
      </w:pPr>
      <w:r w:rsidRPr="008318FC">
        <w:t xml:space="preserve">Rješenjem Trgovačkog suda u </w:t>
      </w:r>
      <w:r w:rsidR="00EA6CA0">
        <w:t>Zagrebu</w:t>
      </w:r>
      <w:r w:rsidRPr="008318FC">
        <w:t xml:space="preserve">, posl.br. </w:t>
      </w:r>
      <w:r w:rsidR="00EA6CA0" w:rsidRPr="00EA6CA0">
        <w:t>St-</w:t>
      </w:r>
      <w:r w:rsidR="00041174">
        <w:t>1958</w:t>
      </w:r>
      <w:r w:rsidR="00EA6CA0" w:rsidRPr="00EA6CA0">
        <w:t>/</w:t>
      </w:r>
      <w:r w:rsidR="00041174">
        <w:t>17</w:t>
      </w:r>
      <w:r w:rsidR="00EA6CA0">
        <w:t xml:space="preserve"> </w:t>
      </w:r>
      <w:r w:rsidRPr="008318FC">
        <w:t xml:space="preserve">od </w:t>
      </w:r>
      <w:r w:rsidR="00041174">
        <w:t>15</w:t>
      </w:r>
      <w:r w:rsidR="00EA6CA0" w:rsidRPr="00EA6CA0">
        <w:t xml:space="preserve">. </w:t>
      </w:r>
      <w:r w:rsidR="00041174">
        <w:t>studenog</w:t>
      </w:r>
      <w:r w:rsidR="00EA6CA0" w:rsidRPr="00EA6CA0">
        <w:t xml:space="preserve"> 2017</w:t>
      </w:r>
      <w:r w:rsidRPr="008318FC">
        <w:t xml:space="preserve">. godine, otvoren je stečajni postupak nad društvom </w:t>
      </w:r>
      <w:r w:rsidR="00041174">
        <w:t>VIADUKT-PROJEKT d.o.o., Zagreb, Kranjčevićeva 2, OIB: 45769998932</w:t>
      </w:r>
      <w:r w:rsidRPr="008318FC">
        <w:t xml:space="preserve">, a za stečajnog upravitelja imenovan je </w:t>
      </w:r>
      <w:bookmarkStart w:name="_Hlk505096629" w:id="4"/>
      <w:r w:rsidR="00041174" w:rsidRPr="00041174">
        <w:t>Milorad Zajkovski</w:t>
      </w:r>
      <w:bookmarkEnd w:id="4"/>
      <w:r w:rsidR="008D0B96">
        <w:t>.</w:t>
      </w:r>
      <w:r w:rsidR="00041174">
        <w:t xml:space="preserve"> </w:t>
      </w:r>
    </w:p>
    <w:p w:rsidRDefault="00CB5E96" w:rsidP="00041174" w:rsidR="00CB5E96">
      <w:pPr>
        <w:jc w:val="both"/>
      </w:pPr>
    </w:p>
    <w:p w:rsidRDefault="00041174" w:rsidP="009A307F" w:rsidR="008318FC">
      <w:pPr>
        <w:jc w:val="both"/>
      </w:pPr>
      <w:r w:rsidRPr="00041174">
        <w:t xml:space="preserve">Rješenjem Trgovačkog suda u Zagrebu, posl.br. St-1958/17 od </w:t>
      </w:r>
      <w:r>
        <w:t>24</w:t>
      </w:r>
      <w:r w:rsidRPr="00041174">
        <w:t xml:space="preserve">. studenog 2017. godine razrješava se dužnosti </w:t>
      </w:r>
      <w:r>
        <w:t xml:space="preserve">na vlastiti zahtjev </w:t>
      </w:r>
      <w:r w:rsidRPr="00041174">
        <w:t>stečajn</w:t>
      </w:r>
      <w:r>
        <w:t>i</w:t>
      </w:r>
      <w:r w:rsidRPr="00041174">
        <w:t xml:space="preserve"> upravitelj Milorad Zajkovski</w:t>
      </w:r>
      <w:r>
        <w:t xml:space="preserve">, a </w:t>
      </w:r>
      <w:r w:rsidRPr="00041174">
        <w:t>stečajnim upraviteljem dužnika</w:t>
      </w:r>
      <w:r>
        <w:t xml:space="preserve"> imenuje se Milan Kanjer.</w:t>
      </w:r>
    </w:p>
    <w:p w:rsidRDefault="00041174" w:rsidP="009A307F" w:rsidR="00041174">
      <w:pPr>
        <w:jc w:val="both"/>
      </w:pPr>
    </w:p>
    <w:p w:rsidRDefault="002253DA" w:rsidP="002253DA" w:rsidR="002253DA" w:rsidRPr="002253DA">
      <w:pPr>
        <w:numPr>
          <w:ilvl w:val="0"/>
          <w:numId w:val="23"/>
        </w:numPr>
        <w:jc w:val="both"/>
        <w:rPr>
          <w:b/>
        </w:rPr>
      </w:pPr>
      <w:r w:rsidRPr="002253DA">
        <w:rPr>
          <w:b/>
        </w:rPr>
        <w:t>TIJEK STEČAJNOG POSTUPKA</w:t>
      </w:r>
    </w:p>
    <w:p w:rsidRDefault="002253DA" w:rsidP="009A307F" w:rsidR="002253DA">
      <w:pPr>
        <w:jc w:val="both"/>
      </w:pPr>
    </w:p>
    <w:p w:rsidRDefault="009A307F" w:rsidP="009A307F" w:rsidR="009A307F">
      <w:pPr>
        <w:jc w:val="both"/>
      </w:pPr>
      <w:r w:rsidRPr="00E312F4">
        <w:t xml:space="preserve">U razdoblju od </w:t>
      </w:r>
      <w:r w:rsidR="008D0B96">
        <w:t>stupanja na dužnost stečajnog upravitelja</w:t>
      </w:r>
      <w:r w:rsidRPr="00E312F4">
        <w:t xml:space="preserve"> do održavanja ovog ročišta,  obavio sam sljedeće radnje:</w:t>
      </w:r>
    </w:p>
    <w:p w:rsidRDefault="002253DA" w:rsidP="009A307F" w:rsidR="002253DA" w:rsidRPr="00E312F4">
      <w:pPr>
        <w:jc w:val="both"/>
      </w:pPr>
    </w:p>
    <w:p w:rsidRDefault="008318FC" w:rsidP="00F54B62" w:rsidR="008318FC">
      <w:pPr>
        <w:spacing w:after="240"/>
        <w:jc w:val="both"/>
      </w:pPr>
      <w:r>
        <w:t>1. Izrađen je novi pečat stečajnog dužnika. Od bivših ovlaštenih osoba stečajnog dužnika preuzet je stari pečat te je isti arhiviran.</w:t>
      </w:r>
    </w:p>
    <w:p w:rsidRDefault="008318FC" w:rsidP="00F54B62" w:rsidR="008318FC">
      <w:pPr>
        <w:spacing w:after="240"/>
        <w:jc w:val="both"/>
      </w:pPr>
      <w:r>
        <w:t>2. Pri Državnom zavodu za statistiku izvršena je registracija promjene tvrtke društva stečajnog dužnika.</w:t>
      </w:r>
    </w:p>
    <w:p w:rsidRDefault="008318FC" w:rsidP="00F54B62" w:rsidR="008318FC">
      <w:pPr>
        <w:spacing w:after="240"/>
        <w:jc w:val="both"/>
      </w:pPr>
      <w:r>
        <w:t>3. Za slijedeće banke poslani su zahtjevi za zatvaranje žiro računa:</w:t>
      </w:r>
    </w:p>
    <w:p w:rsidRDefault="00041174" w:rsidP="00F54B62" w:rsidR="00041174">
      <w:pPr>
        <w:spacing w:after="240"/>
        <w:jc w:val="both"/>
      </w:pPr>
      <w:r w:rsidRPr="00041174">
        <w:t xml:space="preserve">HR1123400091110312083 kod PRIVREDNA BANKA ZAGREB d.d. Zagreb </w:t>
      </w:r>
    </w:p>
    <w:p w:rsidRDefault="008318FC" w:rsidP="00F54B62" w:rsidR="008318FC">
      <w:pPr>
        <w:spacing w:after="240"/>
        <w:jc w:val="both"/>
      </w:pPr>
      <w:r>
        <w:t xml:space="preserve">4. Otvoren je novi žiro račun stečajnog dužnika kod Podravske banke d.d., broj žiro-računa IBAN: </w:t>
      </w:r>
      <w:r w:rsidR="00041174" w:rsidRPr="00041174">
        <w:t>HR0923860021119019656</w:t>
      </w:r>
      <w:r>
        <w:t>.</w:t>
      </w:r>
    </w:p>
    <w:p w:rsidRDefault="008318FC" w:rsidP="00F54B62" w:rsidR="008318FC">
      <w:pPr>
        <w:spacing w:after="240"/>
        <w:jc w:val="both"/>
      </w:pPr>
      <w:r>
        <w:t>5. Poduzete su sve zakonom predviđene radnje iz područja računovodstva.</w:t>
      </w:r>
    </w:p>
    <w:p w:rsidRDefault="00CB7399" w:rsidP="00F54B62" w:rsidR="00CB7399">
      <w:pPr>
        <w:spacing w:after="240"/>
        <w:jc w:val="both"/>
      </w:pPr>
      <w:r>
        <w:t xml:space="preserve">6. </w:t>
      </w:r>
      <w:r w:rsidR="00F54B62">
        <w:t>N</w:t>
      </w:r>
      <w:r>
        <w:t xml:space="preserve">apravljen </w:t>
      </w:r>
      <w:r w:rsidR="00F54B62">
        <w:t xml:space="preserve">je </w:t>
      </w:r>
      <w:r>
        <w:t>popis imovine.</w:t>
      </w:r>
    </w:p>
    <w:p w:rsidRDefault="00CB5E96" w:rsidP="00F54B62" w:rsidR="00C9036F">
      <w:pPr>
        <w:spacing w:after="240"/>
        <w:jc w:val="both"/>
      </w:pPr>
      <w:r>
        <w:t>7</w:t>
      </w:r>
      <w:r w:rsidR="00C9036F" w:rsidRPr="00C9036F">
        <w:t xml:space="preserve">. Sačinjen je </w:t>
      </w:r>
      <w:r w:rsidR="00AD7411" w:rsidRPr="00AD7411">
        <w:t>Popis predmeta stečajne mase</w:t>
      </w:r>
      <w:r w:rsidR="00C9036F" w:rsidRPr="00C9036F">
        <w:t xml:space="preserve"> </w:t>
      </w:r>
      <w:r w:rsidR="00AD7411">
        <w:t>(sukladno čl. 221. SZ)</w:t>
      </w:r>
      <w:r w:rsidR="00C9036F" w:rsidRPr="00C9036F">
        <w:t>.</w:t>
      </w:r>
    </w:p>
    <w:p w:rsidRDefault="00CB5E96" w:rsidP="00F54B62" w:rsidR="00AD7411">
      <w:pPr>
        <w:spacing w:after="240"/>
        <w:jc w:val="both"/>
      </w:pPr>
      <w:r>
        <w:t>8</w:t>
      </w:r>
      <w:r w:rsidR="00AD7411">
        <w:t xml:space="preserve">. </w:t>
      </w:r>
      <w:r w:rsidR="00AD7411" w:rsidRPr="00AD7411">
        <w:t>Sačinjen je Popis vjerovnika (sukladno čl. 22</w:t>
      </w:r>
      <w:r w:rsidR="00AD7411">
        <w:t>2</w:t>
      </w:r>
      <w:r w:rsidR="00AD7411" w:rsidRPr="00AD7411">
        <w:t>. SZ).</w:t>
      </w:r>
    </w:p>
    <w:p w:rsidRDefault="00CB5E96" w:rsidP="00F54B62" w:rsidR="0076734B" w:rsidRPr="00C9036F">
      <w:pPr>
        <w:spacing w:after="240"/>
        <w:jc w:val="both"/>
      </w:pPr>
      <w:r>
        <w:t>9</w:t>
      </w:r>
      <w:r w:rsidR="00AD7411" w:rsidRPr="00AD7411">
        <w:t xml:space="preserve">. Sačinjen je Pregled imovine i obveza </w:t>
      </w:r>
      <w:r w:rsidR="00AD7411">
        <w:t>(sukladno čl. 223</w:t>
      </w:r>
      <w:r w:rsidR="00AD7411" w:rsidRPr="00AD7411">
        <w:t>. SZ).</w:t>
      </w:r>
    </w:p>
    <w:p w:rsidRDefault="00F54B62" w:rsidP="00F54B62" w:rsidR="00C9036F">
      <w:pPr>
        <w:spacing w:after="240"/>
        <w:jc w:val="both"/>
      </w:pPr>
      <w:r>
        <w:t>1</w:t>
      </w:r>
      <w:r w:rsidR="00CB5E96">
        <w:t>0</w:t>
      </w:r>
      <w:r w:rsidR="00C9036F" w:rsidRPr="00C9036F">
        <w:t>. Izvršene su i sve druge potrebne radnje u tijeku stečajnog postupka.</w:t>
      </w:r>
    </w:p>
    <w:p w:rsidRDefault="005138E7" w:rsidP="00C9036F" w:rsidR="005138E7">
      <w:pPr>
        <w:jc w:val="both"/>
      </w:pPr>
    </w:p>
    <w:p w:rsidRDefault="00F54B62" w:rsidP="00C9036F" w:rsidR="00F54B62">
      <w:pPr>
        <w:jc w:val="both"/>
      </w:pPr>
    </w:p>
    <w:p w:rsidRDefault="00CB5E96" w:rsidP="00C9036F" w:rsidR="00CB5E96">
      <w:pPr>
        <w:jc w:val="both"/>
      </w:pPr>
    </w:p>
    <w:p w:rsidRDefault="00CB5E96" w:rsidP="00C9036F" w:rsidR="00CB5E96">
      <w:pPr>
        <w:jc w:val="both"/>
      </w:pPr>
    </w:p>
    <w:p w:rsidRDefault="00CB5E96" w:rsidP="00C9036F" w:rsidR="00CB5E96">
      <w:pPr>
        <w:jc w:val="both"/>
      </w:pPr>
    </w:p>
    <w:p w:rsidRDefault="00CB5E96" w:rsidP="00C9036F" w:rsidR="00CB5E96">
      <w:pPr>
        <w:jc w:val="both"/>
      </w:pPr>
    </w:p>
    <w:p w:rsidRDefault="00CB5E96" w:rsidP="00C9036F" w:rsidR="00CB5E96">
      <w:pPr>
        <w:jc w:val="both"/>
      </w:pPr>
    </w:p>
    <w:p w:rsidRDefault="00AD7411" w:rsidP="00054CB1" w:rsidR="00133E31" w:rsidRPr="009616A8">
      <w:pPr>
        <w:numPr>
          <w:ilvl w:val="0"/>
          <w:numId w:val="23"/>
        </w:numPr>
        <w:jc w:val="both"/>
        <w:rPr>
          <w:b/>
        </w:rPr>
      </w:pPr>
      <w:r w:rsidRPr="009616A8">
        <w:rPr>
          <w:b/>
        </w:rPr>
        <w:lastRenderedPageBreak/>
        <w:t>IMOVINA DRUŠTVA</w:t>
      </w:r>
    </w:p>
    <w:p w:rsidRDefault="00133E31" w:rsidP="00133E31" w:rsidR="00133E31">
      <w:pPr>
        <w:jc w:val="both"/>
        <w:rPr>
          <w:b/>
        </w:rPr>
      </w:pPr>
    </w:p>
    <w:p w:rsidRDefault="006C35FB" w:rsidP="006C35FB" w:rsidR="006C35FB" w:rsidRPr="00D8630F">
      <w:pPr>
        <w:jc w:val="both"/>
      </w:pPr>
      <w:r w:rsidRPr="00D8630F">
        <w:t>Stečajni upravitelj utvrdio je slijedeću imovinu društva:</w:t>
      </w:r>
    </w:p>
    <w:p w:rsidRDefault="006C35FB" w:rsidP="006C35FB" w:rsidR="006C35FB" w:rsidRPr="006C35FB">
      <w:pPr>
        <w:jc w:val="both"/>
        <w:rPr>
          <w:b/>
        </w:rPr>
      </w:pPr>
    </w:p>
    <w:p w:rsidRDefault="007B650A" w:rsidP="008D0B96" w:rsidR="007B650A">
      <w:pPr>
        <w:ind w:firstLine="360"/>
        <w:jc w:val="both"/>
        <w:rPr>
          <w:b/>
        </w:rPr>
      </w:pPr>
      <w:r>
        <w:rPr>
          <w:b/>
        </w:rPr>
        <w:t xml:space="preserve">3.1. </w:t>
      </w:r>
      <w:r w:rsidR="002E25B5">
        <w:rPr>
          <w:b/>
        </w:rPr>
        <w:t xml:space="preserve">           </w:t>
      </w:r>
      <w:r>
        <w:rPr>
          <w:b/>
        </w:rPr>
        <w:t>NEKRETNINE</w:t>
      </w:r>
    </w:p>
    <w:p w:rsidRDefault="007B650A" w:rsidP="00133E31" w:rsidR="007B650A">
      <w:pPr>
        <w:jc w:val="both"/>
        <w:rPr>
          <w:b/>
        </w:rPr>
      </w:pPr>
    </w:p>
    <w:p w:rsidRDefault="00CB5E96" w:rsidP="00432D0E" w:rsidR="00432D0E">
      <w:pPr>
        <w:jc w:val="both"/>
      </w:pPr>
      <w:r>
        <w:t>Nema</w:t>
      </w:r>
    </w:p>
    <w:p w:rsidRDefault="00D8630F" w:rsidP="00CB7399" w:rsidR="00D8630F" w:rsidRPr="007B650A">
      <w:pPr>
        <w:jc w:val="both"/>
      </w:pPr>
    </w:p>
    <w:p w:rsidRDefault="00A85F82" w:rsidP="00054CB1" w:rsidR="00A85F82" w:rsidRPr="00A85F82">
      <w:pPr>
        <w:numPr>
          <w:ilvl w:val="1"/>
          <w:numId w:val="23"/>
        </w:numPr>
        <w:jc w:val="both"/>
        <w:rPr>
          <w:b/>
        </w:rPr>
      </w:pPr>
      <w:r w:rsidRPr="00A85F82">
        <w:rPr>
          <w:b/>
        </w:rPr>
        <w:t>POKRETNINE</w:t>
      </w:r>
      <w:r w:rsidR="007B650A" w:rsidRPr="00A85F82">
        <w:rPr>
          <w:b/>
        </w:rPr>
        <w:t xml:space="preserve"> </w:t>
      </w:r>
    </w:p>
    <w:p w:rsidRDefault="00A85F82" w:rsidP="007B650A" w:rsidR="00A85F82">
      <w:pPr>
        <w:jc w:val="both"/>
      </w:pPr>
    </w:p>
    <w:p w:rsidRDefault="00D63223" w:rsidP="00CB7399" w:rsidR="001977F9">
      <w:pPr>
        <w:jc w:val="both"/>
      </w:pPr>
      <w:r>
        <w:t>Pre</w:t>
      </w:r>
      <w:r w:rsidRPr="00D63223">
        <w:t>ma Uvjerenju izdanom od PU Zagrebačka, u službenoj evidenciji registracije cestovnih vozila dužnik nema evidentiranih vozila.</w:t>
      </w:r>
    </w:p>
    <w:p w:rsidRDefault="00CB5E96" w:rsidP="00CB7399" w:rsidR="00CB5E96">
      <w:pPr>
        <w:jc w:val="both"/>
      </w:pPr>
    </w:p>
    <w:p w:rsidRDefault="00CB5E96" w:rsidP="00CB5E96" w:rsidR="00CB5E96" w:rsidRPr="00A85F82">
      <w:pPr>
        <w:numPr>
          <w:ilvl w:val="1"/>
          <w:numId w:val="23"/>
        </w:numPr>
        <w:jc w:val="both"/>
        <w:rPr>
          <w:b/>
        </w:rPr>
      </w:pPr>
      <w:r>
        <w:rPr>
          <w:b/>
        </w:rPr>
        <w:t>FINANCIJSKA IMOVINA</w:t>
      </w:r>
    </w:p>
    <w:p w:rsidRDefault="00CB5E96" w:rsidP="00CB5E96" w:rsidR="00CB5E96">
      <w:pPr>
        <w:jc w:val="both"/>
      </w:pPr>
    </w:p>
    <w:p w:rsidRDefault="00CB5E96" w:rsidP="00CB5E96" w:rsidR="00CB5E96">
      <w:pPr>
        <w:jc w:val="both"/>
      </w:pPr>
      <w:r w:rsidRPr="00021BA8">
        <w:t>Prema knjigovodstvenoj evidenciji</w:t>
      </w:r>
      <w:r>
        <w:t>, D</w:t>
      </w:r>
      <w:r w:rsidRPr="00021BA8">
        <w:t xml:space="preserve">užnik ima u poslovnim knjigama </w:t>
      </w:r>
      <w:r w:rsidRPr="00CB5E96">
        <w:t xml:space="preserve">na kontima dugotrajne imovine </w:t>
      </w:r>
      <w:r>
        <w:t xml:space="preserve">ima </w:t>
      </w:r>
      <w:r w:rsidRPr="00021BA8">
        <w:t>evidentiran</w:t>
      </w:r>
      <w:r>
        <w:t>u</w:t>
      </w:r>
      <w:r w:rsidRPr="00021BA8">
        <w:t xml:space="preserve"> </w:t>
      </w:r>
      <w:r>
        <w:t xml:space="preserve">imovinu dionice INSTITUTA IGH d.d. </w:t>
      </w:r>
      <w:r w:rsidR="00946945">
        <w:t xml:space="preserve">209 kom </w:t>
      </w:r>
      <w:r>
        <w:t xml:space="preserve">u nominalnoj vrijednosti od </w:t>
      </w:r>
      <w:r w:rsidRPr="006278EB">
        <w:rPr>
          <w:b/>
        </w:rPr>
        <w:t>83.600</w:t>
      </w:r>
      <w:r w:rsidR="006278EB" w:rsidRPr="006278EB">
        <w:rPr>
          <w:b/>
        </w:rPr>
        <w:t>,00</w:t>
      </w:r>
      <w:r>
        <w:t xml:space="preserve"> kn.</w:t>
      </w:r>
    </w:p>
    <w:p w:rsidRDefault="00CB5E96" w:rsidP="00CB5E96" w:rsidR="00CB5E96">
      <w:pPr>
        <w:jc w:val="both"/>
      </w:pPr>
      <w:r>
        <w:t xml:space="preserve">Dionica INSTITUTA IGH d.d. </w:t>
      </w:r>
      <w:r w:rsidR="00CA33E4">
        <w:t>kotira</w:t>
      </w:r>
      <w:r>
        <w:t xml:space="preserve"> na Zagrebačkoj burzi</w:t>
      </w:r>
      <w:r w:rsidR="00CA33E4">
        <w:t>.</w:t>
      </w:r>
    </w:p>
    <w:p w:rsidRDefault="001977F9" w:rsidP="001977F9" w:rsidR="001977F9">
      <w:pPr>
        <w:jc w:val="both"/>
      </w:pPr>
    </w:p>
    <w:p w:rsidRDefault="00A85F82" w:rsidP="00CB5E96" w:rsidR="00A85F82" w:rsidRPr="00A85F82">
      <w:pPr>
        <w:numPr>
          <w:ilvl w:val="1"/>
          <w:numId w:val="23"/>
        </w:numPr>
        <w:jc w:val="both"/>
        <w:rPr>
          <w:b/>
        </w:rPr>
      </w:pPr>
      <w:r w:rsidRPr="00A85F82">
        <w:rPr>
          <w:b/>
        </w:rPr>
        <w:t>POTRAŽIVANJA</w:t>
      </w:r>
    </w:p>
    <w:p w:rsidRDefault="00A85F82" w:rsidP="007B650A" w:rsidR="00A85F82">
      <w:pPr>
        <w:jc w:val="both"/>
      </w:pPr>
    </w:p>
    <w:p w:rsidRDefault="00021BA8" w:rsidP="00D63223" w:rsidR="00EE33DB">
      <w:pPr>
        <w:jc w:val="both"/>
      </w:pPr>
      <w:bookmarkStart w:name="_Hlk479692054" w:id="5"/>
      <w:r w:rsidRPr="00021BA8">
        <w:t>Prema knjigovodstvenoj evidenciji</w:t>
      </w:r>
      <w:bookmarkEnd w:id="5"/>
      <w:r w:rsidR="00EB0CC9">
        <w:t>, D</w:t>
      </w:r>
      <w:r w:rsidRPr="00021BA8">
        <w:t xml:space="preserve">užnik ima u poslovnim knjigama evidentiran potraživanja u iznosu od </w:t>
      </w:r>
      <w:r w:rsidR="00CA33E4">
        <w:rPr>
          <w:b/>
        </w:rPr>
        <w:t>1.024.921,11</w:t>
      </w:r>
      <w:r w:rsidR="00D63223">
        <w:t xml:space="preserve"> kn</w:t>
      </w:r>
      <w:r w:rsidR="00EB0CC9">
        <w:t>.</w:t>
      </w:r>
      <w:r w:rsidR="00CA33E4">
        <w:t xml:space="preserve"> Dio potraživanja je naplativ.</w:t>
      </w:r>
    </w:p>
    <w:p w:rsidRDefault="00CA33E4" w:rsidP="00D63223" w:rsidR="00CA33E4">
      <w:pPr>
        <w:jc w:val="both"/>
      </w:pPr>
      <w:r>
        <w:t>U periodu od otvaranja stečajnog postupka do pisanja ovog izvješća naplaćen je iznos od 98.821,00 kn</w:t>
      </w:r>
      <w:r w:rsidR="00033322">
        <w:t>, a iznos od 671.866,17 kn prijavljen u stečajnu masu VIADUKT d.d.</w:t>
      </w:r>
      <w:r>
        <w:t>.</w:t>
      </w:r>
    </w:p>
    <w:p w:rsidRDefault="00946945" w:rsidP="00D63223" w:rsidR="00946945">
      <w:pPr>
        <w:jc w:val="both"/>
      </w:pPr>
      <w:r>
        <w:t xml:space="preserve">Potraživanje prema </w:t>
      </w:r>
      <w:r w:rsidRPr="00946945">
        <w:t>INSTITUT IGH d.d.</w:t>
      </w:r>
      <w:r>
        <w:t xml:space="preserve"> u </w:t>
      </w:r>
      <w:bookmarkStart w:name="_Hlk505256485" w:id="6"/>
      <w:r>
        <w:t xml:space="preserve">iznosu od </w:t>
      </w:r>
      <w:r w:rsidR="008F2C3E">
        <w:t>27.985,00</w:t>
      </w:r>
      <w:r w:rsidR="006278EB">
        <w:t xml:space="preserve"> kn dospijeva </w:t>
      </w:r>
      <w:r w:rsidR="008F2C3E">
        <w:t>30.06.2018. i 31.12.2018. godine.</w:t>
      </w:r>
    </w:p>
    <w:bookmarkEnd w:id="6"/>
    <w:p w:rsidRDefault="00C47AB2" w:rsidP="007B650A" w:rsidR="00C47AB2">
      <w:pPr>
        <w:jc w:val="both"/>
      </w:pPr>
    </w:p>
    <w:p w:rsidRDefault="00A85F82" w:rsidP="00CB5E96" w:rsidR="00A85F82">
      <w:pPr>
        <w:numPr>
          <w:ilvl w:val="1"/>
          <w:numId w:val="23"/>
        </w:numPr>
        <w:jc w:val="both"/>
        <w:rPr>
          <w:b/>
        </w:rPr>
      </w:pPr>
      <w:r w:rsidRPr="00A85F82">
        <w:rPr>
          <w:b/>
        </w:rPr>
        <w:t>AKTIVNI SUDSKI PREDMETI</w:t>
      </w:r>
    </w:p>
    <w:p w:rsidRDefault="00A85F82" w:rsidP="00A85F82" w:rsidR="00A85F82">
      <w:pPr>
        <w:ind w:left="720"/>
        <w:jc w:val="both"/>
        <w:rPr>
          <w:b/>
        </w:rPr>
      </w:pPr>
    </w:p>
    <w:p w:rsidRDefault="00A85F82" w:rsidP="00D63223" w:rsidR="00EE33DB">
      <w:pPr>
        <w:jc w:val="both"/>
      </w:pPr>
      <w:r w:rsidRPr="00A85F82">
        <w:t xml:space="preserve">Prema </w:t>
      </w:r>
      <w:r>
        <w:t xml:space="preserve">dostupnoj dokumentaciji </w:t>
      </w:r>
      <w:r w:rsidR="00021BA8">
        <w:t xml:space="preserve">Dužnik </w:t>
      </w:r>
      <w:r w:rsidR="00D63223">
        <w:t>ne</w:t>
      </w:r>
      <w:r w:rsidR="00021BA8">
        <w:t xml:space="preserve">ma </w:t>
      </w:r>
      <w:r w:rsidR="00BD29F2" w:rsidRPr="00BD29F2">
        <w:t xml:space="preserve">u tijeku </w:t>
      </w:r>
      <w:r w:rsidR="00EE33DB">
        <w:t>aktivn</w:t>
      </w:r>
      <w:r w:rsidR="00D63223">
        <w:t>ih sudskih</w:t>
      </w:r>
      <w:r w:rsidR="00BD29F2" w:rsidRPr="00BD29F2">
        <w:t xml:space="preserve"> predmeta koji bi se vodili</w:t>
      </w:r>
      <w:r w:rsidR="00021BA8">
        <w:t xml:space="preserve"> u korist stečajne mase</w:t>
      </w:r>
      <w:r w:rsidR="00D63223">
        <w:t>.</w:t>
      </w:r>
    </w:p>
    <w:p w:rsidRDefault="00EE33DB" w:rsidP="00EE33DB" w:rsidR="00EE33DB">
      <w:pPr>
        <w:ind w:left="720"/>
        <w:jc w:val="both"/>
      </w:pPr>
    </w:p>
    <w:p w:rsidRDefault="00BD29F2" w:rsidP="00CB5E96" w:rsidR="00BD29F2">
      <w:pPr>
        <w:numPr>
          <w:ilvl w:val="0"/>
          <w:numId w:val="23"/>
        </w:numPr>
        <w:jc w:val="both"/>
        <w:rPr>
          <w:b/>
        </w:rPr>
      </w:pPr>
      <w:r w:rsidRPr="00BD29F2">
        <w:rPr>
          <w:b/>
        </w:rPr>
        <w:t>OBVEZE STEČAJNE MASE</w:t>
      </w:r>
    </w:p>
    <w:p w:rsidRDefault="00D36873" w:rsidP="00D36873" w:rsidR="00D36873">
      <w:pPr>
        <w:ind w:left="720"/>
        <w:jc w:val="both"/>
        <w:rPr>
          <w:b/>
        </w:rPr>
      </w:pPr>
    </w:p>
    <w:p w:rsidRDefault="001977F9" w:rsidP="001977F9" w:rsidR="001977F9">
      <w:pPr>
        <w:jc w:val="both"/>
      </w:pPr>
      <w:r>
        <w:t xml:space="preserve">OBVEZE društva prema prijavljenim i ispitanim tražbinama stečajnih vjerovnika ukupno iznose </w:t>
      </w:r>
      <w:r w:rsidRPr="00C80ABF">
        <w:t>……………………………</w:t>
      </w:r>
      <w:r>
        <w:t>…………</w:t>
      </w:r>
      <w:r w:rsidR="00C106D8">
        <w:t>…….</w:t>
      </w:r>
      <w:r>
        <w:t>………..</w:t>
      </w:r>
      <w:r w:rsidR="00C106D8">
        <w:t xml:space="preserve"> </w:t>
      </w:r>
      <w:r w:rsidR="00CA33E4" w:rsidRPr="00CA33E4">
        <w:t>912.556,01</w:t>
      </w:r>
      <w:r w:rsidR="00CA33E4">
        <w:t xml:space="preserve"> </w:t>
      </w:r>
      <w:r>
        <w:t>kuna</w:t>
      </w:r>
    </w:p>
    <w:p w:rsidRDefault="00D36873" w:rsidP="001977F9" w:rsidR="00D36873">
      <w:pPr>
        <w:jc w:val="both"/>
      </w:pPr>
    </w:p>
    <w:p w:rsidRDefault="00BD29F2" w:rsidP="00BD29F2" w:rsidR="00BD29F2">
      <w:pPr>
        <w:ind w:left="284"/>
        <w:jc w:val="both"/>
        <w:rPr>
          <w:b/>
        </w:rPr>
      </w:pPr>
      <w:r>
        <w:rPr>
          <w:b/>
        </w:rPr>
        <w:t>4.1. VJEROVNICI STEČAJNOG DUŽNIKA</w:t>
      </w:r>
    </w:p>
    <w:p w:rsidRDefault="00BD29F2" w:rsidP="00BD29F2" w:rsidR="00BD29F2">
      <w:pPr>
        <w:ind w:left="284"/>
        <w:jc w:val="both"/>
        <w:rPr>
          <w:b/>
        </w:rPr>
      </w:pPr>
    </w:p>
    <w:p w:rsidRDefault="00BD29F2" w:rsidP="00BD29F2" w:rsidR="00A85F82">
      <w:pPr>
        <w:jc w:val="both"/>
      </w:pPr>
      <w:r w:rsidRPr="00C13E37">
        <w:t xml:space="preserve">Stečajni upravitelj je </w:t>
      </w:r>
      <w:r w:rsidR="00716CF6" w:rsidRPr="00C13E37">
        <w:t>z</w:t>
      </w:r>
      <w:r w:rsidRPr="00C13E37">
        <w:t xml:space="preserve">aprimio </w:t>
      </w:r>
      <w:r w:rsidR="00EB0CC9">
        <w:t>7</w:t>
      </w:r>
      <w:r w:rsidRPr="00C13E37">
        <w:t xml:space="preserve"> (</w:t>
      </w:r>
      <w:r w:rsidR="00EB0CC9">
        <w:t>sedam</w:t>
      </w:r>
      <w:r w:rsidR="00120254">
        <w:t xml:space="preserve">) </w:t>
      </w:r>
      <w:r w:rsidR="00EB0CC9">
        <w:t xml:space="preserve">prijava </w:t>
      </w:r>
      <w:r w:rsidR="00120254">
        <w:t>tražbin</w:t>
      </w:r>
      <w:r w:rsidR="00EB0CC9">
        <w:t>a</w:t>
      </w:r>
      <w:r w:rsidRPr="00C13E37">
        <w:t xml:space="preserve"> vjerovnika stečajnog dužnika.</w:t>
      </w:r>
    </w:p>
    <w:p w:rsidRDefault="00EB0CC9" w:rsidP="00BD29F2" w:rsidR="00EB0CC9">
      <w:pPr>
        <w:jc w:val="both"/>
      </w:pPr>
    </w:p>
    <w:p w:rsidRDefault="00BD29F2" w:rsidP="000B279B" w:rsidR="00BD29F2" w:rsidRPr="000B279B">
      <w:pPr>
        <w:jc w:val="both"/>
        <w:rPr>
          <w:rFonts w:eastAsia="Calibri"/>
        </w:rPr>
      </w:pPr>
      <w:r w:rsidRPr="00BD29F2">
        <w:rPr>
          <w:rFonts w:eastAsia="Calibri"/>
        </w:rPr>
        <w:t xml:space="preserve">Ukupan iznos prijavljenih tražbina: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3089"/>
        <w:gridCol w:w="1914"/>
        <w:gridCol w:w="1871"/>
        <w:gridCol w:w="1648"/>
      </w:tblGrid>
      <w:tr w:rsidTr="00CA33E4" w:rsidR="00CA33E4">
        <w:trPr>
          <w:trHeight w:val="324"/>
        </w:trPr>
        <w:tc>
          <w:tcPr>
            <w:tcW w:type="pct" w:w="1570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3E4" w:rsidR="00CA33E4">
            <w:pPr>
              <w:jc w:val="center"/>
            </w:pPr>
            <w:r>
              <w:t>TRAŽBINE</w:t>
            </w:r>
          </w:p>
        </w:tc>
        <w:tc>
          <w:tcPr>
            <w:tcW w:type="pct" w:w="1204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3E4" w:rsidR="00CA33E4">
            <w:pPr>
              <w:jc w:val="center"/>
            </w:pPr>
            <w:r>
              <w:t>PRIJAVLJENO</w:t>
            </w:r>
          </w:p>
        </w:tc>
        <w:tc>
          <w:tcPr>
            <w:tcW w:type="pct" w:w="1179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3E4" w:rsidR="00CA33E4">
            <w:pPr>
              <w:jc w:val="center"/>
            </w:pPr>
            <w:r>
              <w:t>PRIZNATO</w:t>
            </w:r>
          </w:p>
        </w:tc>
        <w:tc>
          <w:tcPr>
            <w:tcW w:type="pct" w:w="1047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3E4" w:rsidR="00CA33E4">
            <w:pPr>
              <w:jc w:val="center"/>
            </w:pPr>
            <w:r>
              <w:t>OSPORENO</w:t>
            </w:r>
          </w:p>
        </w:tc>
      </w:tr>
      <w:tr w:rsidTr="00CA33E4" w:rsidR="00CA33E4">
        <w:trPr>
          <w:trHeight w:val="312"/>
        </w:trPr>
        <w:tc>
          <w:tcPr>
            <w:tcW w:type="pct" w:w="15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3E4" w:rsidR="00CA33E4">
            <w:r>
              <w:t xml:space="preserve">I. VIŠI ISPLATNI RED (kn) </w:t>
            </w:r>
          </w:p>
        </w:tc>
        <w:tc>
          <w:tcPr>
            <w:tcW w:type="pct" w:w="12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3E4" w:rsidR="00CA33E4">
            <w:pPr>
              <w:jc w:val="right"/>
            </w:pPr>
            <w:r>
              <w:t>545.007,41</w:t>
            </w:r>
          </w:p>
        </w:tc>
        <w:tc>
          <w:tcPr>
            <w:tcW w:type="pct" w:w="11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3E4" w:rsidR="00CA33E4">
            <w:pPr>
              <w:jc w:val="right"/>
            </w:pPr>
            <w:r>
              <w:t>545.007,41</w:t>
            </w:r>
          </w:p>
        </w:tc>
        <w:tc>
          <w:tcPr>
            <w:tcW w:type="pct" w:w="10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3E4" w:rsidR="00CA33E4">
            <w:pPr>
              <w:jc w:val="right"/>
            </w:pPr>
            <w:r>
              <w:t>0,00</w:t>
            </w:r>
          </w:p>
        </w:tc>
      </w:tr>
      <w:tr w:rsidTr="00CA33E4" w:rsidR="00CA33E4">
        <w:trPr>
          <w:trHeight w:val="312"/>
        </w:trPr>
        <w:tc>
          <w:tcPr>
            <w:tcW w:type="pct" w:w="1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3E4" w:rsidR="00CA33E4">
            <w:r>
              <w:t xml:space="preserve">II. VIŠI ISPLATNI RED (kn) </w:t>
            </w:r>
          </w:p>
        </w:tc>
        <w:tc>
          <w:tcPr>
            <w:tcW w:type="pct" w:w="12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3E4" w:rsidR="00CA33E4">
            <w:pPr>
              <w:jc w:val="right"/>
            </w:pPr>
            <w:r>
              <w:t>367.548,60</w:t>
            </w:r>
          </w:p>
        </w:tc>
        <w:tc>
          <w:tcPr>
            <w:tcW w:type="pct" w:w="11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3E4" w:rsidR="00CA33E4">
            <w:pPr>
              <w:jc w:val="right"/>
            </w:pPr>
            <w:r>
              <w:t>367.548,60</w:t>
            </w:r>
          </w:p>
        </w:tc>
        <w:tc>
          <w:tcPr>
            <w:tcW w:type="pct" w:w="10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3E4" w:rsidR="00CA33E4">
            <w:pPr>
              <w:jc w:val="right"/>
            </w:pPr>
            <w:r>
              <w:t>0,00</w:t>
            </w:r>
          </w:p>
        </w:tc>
      </w:tr>
      <w:tr w:rsidTr="00CA33E4" w:rsidR="00CA33E4">
        <w:trPr>
          <w:trHeight w:val="312"/>
        </w:trPr>
        <w:tc>
          <w:tcPr>
            <w:tcW w:type="pct" w:w="1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3E4" w:rsidR="00CA33E4">
            <w:pPr>
              <w:rPr>
                <w:b/>
                <w:bCs/>
              </w:rPr>
            </w:pPr>
            <w:r>
              <w:rPr>
                <w:b/>
                <w:bCs/>
              </w:rPr>
              <w:t>UKUPNO (kn):</w:t>
            </w:r>
          </w:p>
        </w:tc>
        <w:tc>
          <w:tcPr>
            <w:tcW w:type="pct" w:w="12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3E4" w:rsidR="00CA33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912.556,01</w:t>
            </w:r>
          </w:p>
        </w:tc>
        <w:tc>
          <w:tcPr>
            <w:tcW w:type="pct" w:w="11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3E4" w:rsidR="00CA33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912.556,01</w:t>
            </w:r>
          </w:p>
        </w:tc>
        <w:tc>
          <w:tcPr>
            <w:tcW w:type="pct" w:w="10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33E4" w:rsidR="00CA33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</w:tbl>
    <w:p w:rsidRDefault="006C0B3A" w:rsidP="00CB5E96" w:rsidR="00BD29F2" w:rsidRPr="006C0B3A">
      <w:pPr>
        <w:numPr>
          <w:ilvl w:val="1"/>
          <w:numId w:val="23"/>
        </w:numPr>
        <w:jc w:val="both"/>
        <w:rPr>
          <w:b/>
        </w:rPr>
      </w:pPr>
      <w:r w:rsidRPr="006C0B3A">
        <w:rPr>
          <w:b/>
        </w:rPr>
        <w:lastRenderedPageBreak/>
        <w:t xml:space="preserve">PREDRAČUN TROŠKOVA ZA NAREDNO </w:t>
      </w:r>
      <w:r>
        <w:rPr>
          <w:b/>
        </w:rPr>
        <w:t>ŠESTOMJESEČNO</w:t>
      </w:r>
      <w:r w:rsidRPr="006C0B3A">
        <w:rPr>
          <w:b/>
        </w:rPr>
        <w:t xml:space="preserve"> RAZDOBLJE</w:t>
      </w:r>
    </w:p>
    <w:p w:rsidRDefault="00BD29F2" w:rsidP="00BD29F2" w:rsidR="00BD29F2">
      <w:pPr>
        <w:jc w:val="both"/>
      </w:pPr>
    </w:p>
    <w:p w:rsidRDefault="00431CE9" w:rsidP="00BD29F2" w:rsidR="000B279B">
      <w:pPr>
        <w:jc w:val="both"/>
      </w:pPr>
      <w:r>
        <w:t>U skladu sa čl.</w:t>
      </w:r>
      <w:r w:rsidR="00CA33E4">
        <w:t xml:space="preserve"> </w:t>
      </w:r>
      <w:r>
        <w:t>89</w:t>
      </w:r>
      <w:r w:rsidR="000B279B">
        <w:t>. SZ stečajni upravitelj donosi predračun troškova stečajnog postupka za naredno šestomjesečno razdoblje.</w:t>
      </w:r>
    </w:p>
    <w:p w:rsidRDefault="00EE36B8" w:rsidP="00BD29F2" w:rsidR="00EE36B8">
      <w:pPr>
        <w:jc w:val="both"/>
      </w:pPr>
    </w:p>
    <w:p w:rsidRDefault="002E25B5" w:rsidP="00BD29F2" w:rsidR="002E25B5">
      <w:pPr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04"/>
        <w:gridCol w:w="6286"/>
        <w:gridCol w:w="1532"/>
      </w:tblGrid>
      <w:tr w:rsidTr="001F1EF6" w:rsidR="00DF3C18">
        <w:trPr>
          <w:trHeight w:val="321"/>
        </w:trPr>
        <w:tc>
          <w:tcPr>
            <w:tcW w:type="pct" w:w="41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rb</w:t>
            </w:r>
          </w:p>
        </w:tc>
        <w:tc>
          <w:tcPr>
            <w:tcW w:type="pct" w:w="368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Troškovi</w:t>
            </w:r>
          </w:p>
        </w:tc>
        <w:tc>
          <w:tcPr>
            <w:tcW w:type="pct" w:w="89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Iznos u kn</w:t>
            </w:r>
          </w:p>
        </w:tc>
      </w:tr>
      <w:tr w:rsidTr="001F1EF6" w:rsidR="00DF3C18">
        <w:trPr>
          <w:trHeight w:val="321"/>
        </w:trPr>
        <w:tc>
          <w:tcPr>
            <w:tcW w:type="pct" w:w="4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pct" w:w="36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rPr>
                <w:color w:val="000000"/>
              </w:rPr>
            </w:pPr>
            <w:r>
              <w:rPr>
                <w:color w:val="000000"/>
              </w:rPr>
              <w:t>Materijalni troškovi 100,00 kn/mj x 6 mj.</w:t>
            </w:r>
          </w:p>
        </w:tc>
        <w:tc>
          <w:tcPr>
            <w:tcW w:type="pct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</w:t>
            </w:r>
          </w:p>
        </w:tc>
      </w:tr>
      <w:tr w:rsidTr="001F1EF6" w:rsidR="00DF3C18">
        <w:trPr>
          <w:trHeight w:val="321"/>
        </w:trPr>
        <w:tc>
          <w:tcPr>
            <w:tcW w:type="pct" w:w="4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type="pct" w:w="36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rPr>
                <w:color w:val="000000"/>
              </w:rPr>
            </w:pPr>
            <w:r>
              <w:rPr>
                <w:color w:val="000000"/>
              </w:rPr>
              <w:t xml:space="preserve">Naknada za platni promet </w:t>
            </w:r>
            <w:r w:rsidR="002E25B5">
              <w:rPr>
                <w:color w:val="000000"/>
              </w:rPr>
              <w:t>50</w:t>
            </w:r>
            <w:r>
              <w:rPr>
                <w:color w:val="000000"/>
              </w:rPr>
              <w:t>,00 x 6 mj.</w:t>
            </w:r>
          </w:p>
        </w:tc>
        <w:tc>
          <w:tcPr>
            <w:tcW w:type="pct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E25B5" w:rsidR="00DF3C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CA33E4">
              <w:rPr>
                <w:color w:val="000000"/>
              </w:rPr>
              <w:t>0</w:t>
            </w:r>
            <w:r w:rsidR="00DF3C18">
              <w:rPr>
                <w:color w:val="000000"/>
              </w:rPr>
              <w:t>,00</w:t>
            </w:r>
          </w:p>
        </w:tc>
      </w:tr>
      <w:tr w:rsidTr="001F1EF6" w:rsidR="00DF3C18">
        <w:trPr>
          <w:trHeight w:val="321"/>
        </w:trPr>
        <w:tc>
          <w:tcPr>
            <w:tcW w:type="pct" w:w="4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type="pct" w:w="36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rPr>
                <w:color w:val="000000"/>
              </w:rPr>
            </w:pPr>
            <w:r>
              <w:rPr>
                <w:color w:val="000000"/>
              </w:rPr>
              <w:t>Najam ureda stečajnog upravitelja 6</w:t>
            </w:r>
            <w:r w:rsidR="00CA33E4">
              <w:rPr>
                <w:color w:val="000000"/>
              </w:rPr>
              <w:t>00</w:t>
            </w:r>
            <w:r>
              <w:rPr>
                <w:color w:val="000000"/>
              </w:rPr>
              <w:t>,00 kn/mj bruto x 6 mj.</w:t>
            </w:r>
          </w:p>
        </w:tc>
        <w:tc>
          <w:tcPr>
            <w:tcW w:type="pct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A33E4" w:rsidR="00DF3C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3.600</w:t>
            </w:r>
            <w:r w:rsidR="00DF3C18">
              <w:rPr>
                <w:color w:val="000000"/>
              </w:rPr>
              <w:t>,00</w:t>
            </w:r>
          </w:p>
        </w:tc>
      </w:tr>
      <w:tr w:rsidTr="001F1EF6" w:rsidR="00DF3C18">
        <w:trPr>
          <w:trHeight w:val="321"/>
        </w:trPr>
        <w:tc>
          <w:tcPr>
            <w:tcW w:type="pct" w:w="4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pct" w:w="36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rPr>
                <w:color w:val="000000"/>
              </w:rPr>
            </w:pPr>
            <w:r>
              <w:rPr>
                <w:color w:val="000000"/>
              </w:rPr>
              <w:t>Knjigovodstvene usluge 1.25</w:t>
            </w:r>
            <w:r w:rsidR="002E25B5">
              <w:rPr>
                <w:color w:val="000000"/>
              </w:rPr>
              <w:t>0</w:t>
            </w:r>
            <w:r>
              <w:rPr>
                <w:color w:val="000000"/>
              </w:rPr>
              <w:t>,00 kn bruto mj x 6 mj.</w:t>
            </w:r>
          </w:p>
        </w:tc>
        <w:tc>
          <w:tcPr>
            <w:tcW w:type="pct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E25B5" w:rsidR="00DF3C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7.50</w:t>
            </w:r>
            <w:r w:rsidR="00DF3C18">
              <w:rPr>
                <w:color w:val="000000"/>
              </w:rPr>
              <w:t>0,00</w:t>
            </w:r>
          </w:p>
        </w:tc>
      </w:tr>
      <w:tr w:rsidTr="001F1EF6" w:rsidR="00DF3C18">
        <w:trPr>
          <w:trHeight w:val="321"/>
        </w:trPr>
        <w:tc>
          <w:tcPr>
            <w:tcW w:type="pct" w:w="4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pct" w:w="368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pct" w:w="8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F3C18" w:rsidR="00DF3C1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2E25B5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.000,00</w:t>
            </w:r>
          </w:p>
        </w:tc>
      </w:tr>
    </w:tbl>
    <w:p w:rsidRDefault="00C13E37" w:rsidP="00975554" w:rsidR="00C13E37">
      <w:pPr>
        <w:jc w:val="both"/>
        <w:rPr>
          <w:lang w:val="pl-PL"/>
        </w:rPr>
      </w:pPr>
    </w:p>
    <w:p w:rsidRDefault="002E25B5" w:rsidP="00975554" w:rsidR="002E25B5">
      <w:pPr>
        <w:jc w:val="both"/>
        <w:rPr>
          <w:lang w:val="pl-PL"/>
        </w:rPr>
      </w:pPr>
    </w:p>
    <w:p w:rsidRDefault="005B49EE" w:rsidP="00CB5E96" w:rsidR="005B49EE" w:rsidRPr="005B49EE">
      <w:pPr>
        <w:numPr>
          <w:ilvl w:val="0"/>
          <w:numId w:val="23"/>
        </w:numPr>
        <w:jc w:val="both"/>
        <w:rPr>
          <w:b/>
        </w:rPr>
      </w:pPr>
      <w:r w:rsidRPr="005B49EE">
        <w:rPr>
          <w:b/>
          <w:lang w:val="pl-PL"/>
        </w:rPr>
        <w:t>ODNOS IMOVINE I OBVEZA STEČAJNOG DUŽNIKA</w:t>
      </w:r>
    </w:p>
    <w:p w:rsidRDefault="006C0B3A" w:rsidP="00975554" w:rsidR="006C0B3A">
      <w:pPr>
        <w:jc w:val="both"/>
        <w:rPr>
          <w:b/>
        </w:rPr>
      </w:pPr>
    </w:p>
    <w:tbl>
      <w:tblPr>
        <w:tblW w:type="dxa" w:w="8780"/>
        <w:tblInd w:type="dxa" w:w="108"/>
        <w:tblLook w:val="04A0" w:noVBand="1" w:noHBand="0" w:lastColumn="0" w:firstColumn="1" w:lastRow="0" w:firstRow="1"/>
      </w:tblPr>
      <w:tblGrid>
        <w:gridCol w:w="6520"/>
        <w:gridCol w:w="2260"/>
      </w:tblGrid>
      <w:tr w:rsidTr="002E25B5" w:rsidR="002E25B5">
        <w:trPr>
          <w:trHeight w:val="324"/>
        </w:trPr>
        <w:tc>
          <w:tcPr>
            <w:tcW w:type="dxa" w:w="65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rPr>
                <w:color w:val="000000"/>
              </w:rPr>
            </w:pPr>
            <w:r>
              <w:rPr>
                <w:color w:val="000000"/>
              </w:rPr>
              <w:t>IMOVINA STEČAJNOG DUŽNIKA na dan 30.01.2018. godine</w:t>
            </w:r>
          </w:p>
        </w:tc>
        <w:tc>
          <w:tcPr>
            <w:tcW w:type="dxa" w:w="22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2E25B5" w:rsidR="002E25B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rPr>
                <w:color w:val="000000"/>
              </w:rPr>
            </w:pPr>
            <w:r>
              <w:rPr>
                <w:color w:val="000000"/>
              </w:rPr>
              <w:t>1. Nekretnine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2E25B5" w:rsidR="002E25B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rPr>
                <w:color w:val="000000"/>
              </w:rPr>
            </w:pPr>
            <w:r>
              <w:rPr>
                <w:color w:val="000000"/>
              </w:rPr>
              <w:t>2. Pokretnine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2E25B5" w:rsidR="002E25B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rPr>
                <w:color w:val="000000"/>
              </w:rPr>
            </w:pPr>
            <w:r>
              <w:rPr>
                <w:color w:val="000000"/>
              </w:rPr>
              <w:t>3. Financijska imovina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83.600,00</w:t>
            </w:r>
          </w:p>
        </w:tc>
      </w:tr>
      <w:tr w:rsidTr="002E25B5" w:rsidR="002E25B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rPr>
                <w:color w:val="000000"/>
              </w:rPr>
            </w:pPr>
            <w:r>
              <w:rPr>
                <w:color w:val="000000"/>
              </w:rPr>
              <w:t>3. Potraživanja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1.024.921,11</w:t>
            </w:r>
          </w:p>
        </w:tc>
      </w:tr>
      <w:tr w:rsidTr="002E25B5" w:rsidR="002E25B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rPr>
                <w:color w:val="000000"/>
              </w:rPr>
            </w:pPr>
            <w:r>
              <w:rPr>
                <w:color w:val="000000"/>
              </w:rPr>
              <w:t>UKUPNO IMOVINA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1.108.521,11</w:t>
            </w:r>
          </w:p>
        </w:tc>
      </w:tr>
      <w:tr w:rsidTr="002E25B5" w:rsidR="002E25B5">
        <w:trPr>
          <w:trHeight w:val="324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2E25B5" w:rsidR="002E25B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rPr>
                <w:color w:val="000000"/>
              </w:rPr>
            </w:pPr>
            <w:r>
              <w:rPr>
                <w:color w:val="000000"/>
              </w:rPr>
              <w:t>OBVEZE STEČAJNOG DUŽNIKA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2E25B5" w:rsidR="002E25B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E25B5" w:rsidR="002E25B5">
            <w:pPr>
              <w:rPr>
                <w:color w:val="000000"/>
              </w:rPr>
            </w:pPr>
            <w:r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2E25B5" w:rsidR="002E25B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rPr>
                <w:color w:val="000000"/>
              </w:rPr>
            </w:pPr>
            <w:r>
              <w:rPr>
                <w:color w:val="000000"/>
              </w:rPr>
              <w:t>2. Predračun troškova stečajnog postupka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12.000,00</w:t>
            </w:r>
          </w:p>
        </w:tc>
      </w:tr>
      <w:tr w:rsidTr="002E25B5" w:rsidR="002E25B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rPr>
                <w:color w:val="000000"/>
              </w:rPr>
            </w:pPr>
            <w:r>
              <w:rPr>
                <w:color w:val="000000"/>
              </w:rPr>
              <w:t>3. Priznato 1. viši isplatni red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545.007,41</w:t>
            </w:r>
          </w:p>
        </w:tc>
      </w:tr>
      <w:tr w:rsidTr="002E25B5" w:rsidR="002E25B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rPr>
                <w:color w:val="000000"/>
              </w:rPr>
            </w:pPr>
            <w:r>
              <w:rPr>
                <w:color w:val="000000"/>
              </w:rPr>
              <w:t>4. Priznato 2. viši isplatni red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367.548,60</w:t>
            </w:r>
          </w:p>
        </w:tc>
      </w:tr>
      <w:tr w:rsidTr="002E25B5" w:rsidR="002E25B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rPr>
                <w:color w:val="000000"/>
              </w:rPr>
            </w:pPr>
            <w:r>
              <w:rPr>
                <w:color w:val="000000"/>
              </w:rPr>
              <w:t>5. Neprijavljene tražbine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2E25B5" w:rsidR="002E25B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rPr>
                <w:color w:val="000000"/>
              </w:rPr>
            </w:pPr>
            <w:r>
              <w:rPr>
                <w:color w:val="000000"/>
              </w:rPr>
              <w:t>UKUPNO OBVEZE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924.556,01</w:t>
            </w:r>
          </w:p>
        </w:tc>
      </w:tr>
      <w:tr w:rsidTr="002E25B5" w:rsidR="002E25B5">
        <w:trPr>
          <w:trHeight w:val="324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hideMark/>
          </w:tcPr>
          <w:p w:rsidRDefault="002E25B5" w:rsidR="002E2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Tr="002E25B5" w:rsidR="002E25B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rPr>
                <w:color w:val="000000"/>
              </w:rPr>
            </w:pPr>
            <w:r>
              <w:rPr>
                <w:color w:val="000000"/>
              </w:rPr>
              <w:t>NEPODMIRENI DIO OBVEZA STEČAJNOG DUŽNIKA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2E25B5" w:rsidR="002E2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Tr="002E25B5" w:rsidR="002E25B5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rPr>
                <w:color w:val="000000"/>
              </w:rPr>
            </w:pPr>
            <w:r>
              <w:rPr>
                <w:color w:val="000000"/>
              </w:rPr>
              <w:t>UKUPNA IMOVINA - UKUPNE OBVEZE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E25B5" w:rsidR="002E25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183.965,10</w:t>
            </w:r>
          </w:p>
        </w:tc>
      </w:tr>
    </w:tbl>
    <w:p w:rsidRDefault="00EE36B8" w:rsidP="00975554" w:rsidR="00EE36B8">
      <w:pPr>
        <w:jc w:val="center"/>
      </w:pPr>
    </w:p>
    <w:p w:rsidRDefault="00F86B4A" w:rsidP="00975554" w:rsidR="00F86B4A">
      <w:pPr>
        <w:jc w:val="center"/>
      </w:pPr>
    </w:p>
    <w:p w:rsidRDefault="00F86B4A" w:rsidP="00975554" w:rsidR="00F86B4A">
      <w:pPr>
        <w:jc w:val="center"/>
      </w:pPr>
    </w:p>
    <w:p w:rsidRDefault="002E25B5" w:rsidP="00975554" w:rsidR="002E25B5">
      <w:pPr>
        <w:jc w:val="center"/>
      </w:pPr>
    </w:p>
    <w:p w:rsidRDefault="002E25B5" w:rsidP="00975554" w:rsidR="002E25B5">
      <w:pPr>
        <w:jc w:val="center"/>
      </w:pPr>
    </w:p>
    <w:p w:rsidRDefault="002E25B5" w:rsidP="00975554" w:rsidR="002E25B5">
      <w:pPr>
        <w:jc w:val="center"/>
      </w:pPr>
    </w:p>
    <w:p w:rsidRDefault="00946945" w:rsidP="00975554" w:rsidR="00946945">
      <w:pPr>
        <w:jc w:val="center"/>
      </w:pPr>
    </w:p>
    <w:p w:rsidRDefault="00946945" w:rsidP="00975554" w:rsidR="00946945">
      <w:pPr>
        <w:jc w:val="center"/>
      </w:pPr>
    </w:p>
    <w:p w:rsidRDefault="002E25B5" w:rsidP="00975554" w:rsidR="002E25B5">
      <w:pPr>
        <w:jc w:val="center"/>
      </w:pPr>
    </w:p>
    <w:p w:rsidRDefault="007D1490" w:rsidP="00975554" w:rsidR="007D1490">
      <w:pPr>
        <w:jc w:val="center"/>
      </w:pPr>
    </w:p>
    <w:p w:rsidRDefault="00975554" w:rsidP="00975554" w:rsidR="00975554" w:rsidRPr="00E312F4">
      <w:pPr>
        <w:jc w:val="center"/>
        <w:rPr>
          <w:b/>
        </w:rPr>
      </w:pPr>
      <w:r w:rsidRPr="00E312F4">
        <w:rPr>
          <w:b/>
        </w:rPr>
        <w:lastRenderedPageBreak/>
        <w:t>ZAKLJUČAK</w:t>
      </w:r>
    </w:p>
    <w:p w:rsidRDefault="00291525" w:rsidP="00975554" w:rsidR="00291525">
      <w:pPr>
        <w:jc w:val="both"/>
      </w:pPr>
    </w:p>
    <w:p w:rsidRDefault="000B279B" w:rsidP="00975554" w:rsidR="000B279B" w:rsidRPr="00E312F4">
      <w:pPr>
        <w:jc w:val="both"/>
      </w:pPr>
    </w:p>
    <w:p w:rsidRDefault="009E5359" w:rsidP="009E5359" w:rsidR="009E5359" w:rsidRPr="00957C18">
      <w:pPr>
        <w:jc w:val="both"/>
      </w:pPr>
      <w:r w:rsidRPr="00957C18">
        <w:t>Društvo ima imovinu, a sve sukladno navedenom u ovom Izvješću.</w:t>
      </w:r>
    </w:p>
    <w:p w:rsidRDefault="009E5359" w:rsidP="009E5359" w:rsidR="009E5359" w:rsidRPr="00957C18">
      <w:pPr>
        <w:jc w:val="both"/>
      </w:pPr>
      <w:r w:rsidRPr="00957C18">
        <w:t>U trenutku sačinjenja ovog Izvješća Društvo nema zaposlenika.</w:t>
      </w:r>
    </w:p>
    <w:p w:rsidRDefault="009E5359" w:rsidP="009E5359" w:rsidR="009E5359" w:rsidRPr="00957C18">
      <w:pPr>
        <w:jc w:val="both"/>
      </w:pPr>
      <w:r w:rsidRPr="00957C18">
        <w:t>Društvo nema uvjeta za nastavak poslovanja.</w:t>
      </w:r>
    </w:p>
    <w:p w:rsidRDefault="009E5359" w:rsidP="009E5359" w:rsidR="009E5359" w:rsidRPr="00957C18">
      <w:pPr>
        <w:jc w:val="both"/>
      </w:pPr>
      <w:r w:rsidRPr="00957C18">
        <w:t>Mišljenja sam kako postoji mogućnost djelomičnog namirenja stečajnih vjerovnika višeg isplatnog reda, kao i troškova stečajnog postupka.</w:t>
      </w:r>
    </w:p>
    <w:p w:rsidRDefault="009E5359" w:rsidP="009E5359" w:rsidR="009E5359" w:rsidRPr="00957C18">
      <w:pPr>
        <w:jc w:val="both"/>
      </w:pPr>
      <w:r w:rsidRPr="00957C18">
        <w:t>Smatram kako nema potrebe za osnivanjem odbora vjerovnika.</w:t>
      </w:r>
    </w:p>
    <w:p w:rsidRDefault="009E5359" w:rsidP="009E5359" w:rsidR="009E5359" w:rsidRPr="00957C18">
      <w:pPr>
        <w:jc w:val="both"/>
      </w:pPr>
    </w:p>
    <w:p w:rsidRDefault="009E5359" w:rsidP="009E5359" w:rsidR="009E5359" w:rsidRPr="00957C18">
      <w:pPr>
        <w:jc w:val="both"/>
        <w:rPr>
          <w:b/>
          <w:u w:val="single"/>
        </w:rPr>
      </w:pPr>
      <w:r w:rsidRPr="00957C18">
        <w:rPr>
          <w:b/>
          <w:u w:val="single"/>
        </w:rPr>
        <w:t>Na temelju pročitanog i obrazloženog izvješća stečajnog upravitelja, daje se prijedlog odluka o kojima nazočni vjerovnici na današnjem ročištu trebaju odlučivati, a koji prijedlog glasi:</w:t>
      </w:r>
    </w:p>
    <w:p w:rsidRDefault="009E5359" w:rsidP="009E5359" w:rsidR="009E5359" w:rsidRPr="00957C18">
      <w:pPr>
        <w:jc w:val="both"/>
        <w:rPr>
          <w:u w:val="single"/>
        </w:rPr>
      </w:pPr>
    </w:p>
    <w:p w:rsidRDefault="009E5359" w:rsidP="00EE1BF7" w:rsidR="009E5359" w:rsidRPr="00957C18">
      <w:pPr>
        <w:numPr>
          <w:ilvl w:val="0"/>
          <w:numId w:val="5"/>
        </w:numPr>
        <w:tabs>
          <w:tab w:pos="720" w:val="clear"/>
        </w:tabs>
        <w:jc w:val="both"/>
        <w:rPr>
          <w:b/>
        </w:rPr>
      </w:pPr>
      <w:r w:rsidRPr="00957C18">
        <w:rPr>
          <w:b/>
        </w:rPr>
        <w:t>da se prihvati Izvješće stečajnog upravitelja o gospodarskom položaju stečajnog dužnika, te da se odobre sve do sada poduzete radnje stečajnog upravitelja.</w:t>
      </w:r>
    </w:p>
    <w:p w:rsidRDefault="009E5359" w:rsidP="00EE1BF7" w:rsidR="009E5359" w:rsidRPr="00957C18">
      <w:pPr>
        <w:ind w:hanging="360" w:left="720"/>
        <w:jc w:val="both"/>
        <w:rPr>
          <w:b/>
        </w:rPr>
      </w:pPr>
    </w:p>
    <w:p w:rsidRDefault="009E5359" w:rsidP="00EE1BF7" w:rsidR="009E5359" w:rsidRPr="00957C18">
      <w:pPr>
        <w:numPr>
          <w:ilvl w:val="0"/>
          <w:numId w:val="5"/>
        </w:numPr>
        <w:tabs>
          <w:tab w:pos="720" w:val="clear"/>
        </w:tabs>
        <w:jc w:val="both"/>
        <w:rPr>
          <w:b/>
        </w:rPr>
      </w:pPr>
      <w:r w:rsidRPr="00957C18">
        <w:rPr>
          <w:b/>
        </w:rPr>
        <w:t>da se obustavi poslovanja stečajnog dužnika.</w:t>
      </w:r>
    </w:p>
    <w:p w:rsidRDefault="00997508" w:rsidP="00997508" w:rsidR="00997508" w:rsidRPr="00997508">
      <w:pPr>
        <w:ind w:left="720"/>
        <w:jc w:val="both"/>
        <w:rPr>
          <w:b/>
          <w:highlight w:val="yellow"/>
        </w:rPr>
      </w:pPr>
    </w:p>
    <w:p w:rsidRDefault="00EE1BF7" w:rsidP="00AD1F7B" w:rsidR="00EE1BF7">
      <w:pPr>
        <w:numPr>
          <w:ilvl w:val="0"/>
          <w:numId w:val="5"/>
        </w:numPr>
        <w:jc w:val="both"/>
        <w:rPr>
          <w:b/>
        </w:rPr>
      </w:pPr>
      <w:r w:rsidRPr="00145984">
        <w:rPr>
          <w:b/>
        </w:rPr>
        <w:t xml:space="preserve">da se da suglasnost stečajnom upravitelju za </w:t>
      </w:r>
      <w:r w:rsidR="002E115F">
        <w:rPr>
          <w:b/>
        </w:rPr>
        <w:t xml:space="preserve">prodaju dionica koje se nalaze u vlasništvu dužnika posredstvom </w:t>
      </w:r>
      <w:r w:rsidR="00D55A6B">
        <w:rPr>
          <w:b/>
        </w:rPr>
        <w:t xml:space="preserve">investicijskog društva </w:t>
      </w:r>
      <w:r w:rsidR="00130FB7">
        <w:rPr>
          <w:b/>
        </w:rPr>
        <w:t>–</w:t>
      </w:r>
      <w:r w:rsidR="00D55A6B">
        <w:rPr>
          <w:b/>
        </w:rPr>
        <w:t xml:space="preserve"> brokera</w:t>
      </w:r>
      <w:r w:rsidR="00130FB7">
        <w:rPr>
          <w:b/>
        </w:rPr>
        <w:t>, na način da izda nalog investicijskom društvu - brokeru za prodaju dionica prema uvjetima koji trenutno vrijede na tržištu dionica.</w:t>
      </w:r>
    </w:p>
    <w:p w:rsidRDefault="00946945" w:rsidP="00946945" w:rsidR="00946945">
      <w:pPr>
        <w:pStyle w:val="Odlomakpopisa"/>
        <w:rPr>
          <w:b/>
        </w:rPr>
      </w:pPr>
    </w:p>
    <w:p w:rsidRDefault="00946945" w:rsidP="00605CA3" w:rsidR="00946945">
      <w:pPr>
        <w:numPr>
          <w:ilvl w:val="0"/>
          <w:numId w:val="5"/>
        </w:numPr>
        <w:jc w:val="both"/>
        <w:rPr>
          <w:b/>
        </w:rPr>
      </w:pPr>
      <w:r w:rsidRPr="00946945">
        <w:rPr>
          <w:b/>
        </w:rPr>
        <w:t>da se da suglasnost stečajnom upravitelju</w:t>
      </w:r>
      <w:r>
        <w:rPr>
          <w:b/>
        </w:rPr>
        <w:t xml:space="preserve"> za </w:t>
      </w:r>
      <w:r w:rsidR="00605CA3">
        <w:rPr>
          <w:b/>
        </w:rPr>
        <w:t xml:space="preserve">sklapanje </w:t>
      </w:r>
      <w:r>
        <w:rPr>
          <w:b/>
        </w:rPr>
        <w:t>nagodb</w:t>
      </w:r>
      <w:r w:rsidR="00605CA3">
        <w:rPr>
          <w:b/>
        </w:rPr>
        <w:t>e</w:t>
      </w:r>
      <w:r>
        <w:rPr>
          <w:b/>
        </w:rPr>
        <w:t xml:space="preserve"> sa </w:t>
      </w:r>
      <w:r w:rsidR="00605CA3">
        <w:rPr>
          <w:b/>
        </w:rPr>
        <w:t xml:space="preserve">INSTITUT IGH d.d. za potraživanje po predstečajnoj nagodbi u iznosu </w:t>
      </w:r>
      <w:r w:rsidR="00605CA3" w:rsidRPr="00605CA3">
        <w:rPr>
          <w:b/>
        </w:rPr>
        <w:t>od 27.985,00 kn</w:t>
      </w:r>
      <w:r w:rsidR="00605CA3">
        <w:rPr>
          <w:b/>
        </w:rPr>
        <w:t xml:space="preserve">, a koje </w:t>
      </w:r>
      <w:r w:rsidR="00605CA3" w:rsidRPr="00605CA3">
        <w:rPr>
          <w:b/>
        </w:rPr>
        <w:t>dospijeva 30.06.2018. i 31.12.2018. godine</w:t>
      </w:r>
      <w:r w:rsidR="008A5D81">
        <w:rPr>
          <w:b/>
        </w:rPr>
        <w:t xml:space="preserve">, na način da se predmetno potraživanje umanji za 25% </w:t>
      </w:r>
      <w:r w:rsidR="00140329">
        <w:rPr>
          <w:b/>
        </w:rPr>
        <w:t>ako se uplati odmah.</w:t>
      </w:r>
    </w:p>
    <w:p w:rsidRDefault="00AD1F7B" w:rsidP="00AD1F7B" w:rsidR="00AD1F7B">
      <w:pPr>
        <w:pStyle w:val="Odlomakpopisa"/>
        <w:rPr>
          <w:b/>
        </w:rPr>
      </w:pPr>
    </w:p>
    <w:p w:rsidRDefault="00CD3C63" w:rsidP="00D31A7F" w:rsidR="00CD3C63">
      <w:pPr>
        <w:jc w:val="both"/>
        <w:rPr>
          <w:b/>
        </w:rPr>
      </w:pPr>
    </w:p>
    <w:p w:rsidRDefault="00F86B4A" w:rsidP="00D31A7F" w:rsidR="00F86B4A" w:rsidRPr="00E312F4">
      <w:pPr>
        <w:jc w:val="both"/>
        <w:rPr>
          <w:b/>
        </w:rPr>
      </w:pPr>
    </w:p>
    <w:p w:rsidRDefault="00145984" w:rsidP="00D31A7F" w:rsidR="00D31A7F" w:rsidRPr="00E312F4">
      <w:pPr>
        <w:jc w:val="right"/>
      </w:pPr>
      <w:r>
        <w:t>Milan Kanjer</w:t>
      </w:r>
      <w:r w:rsidR="00D31A7F" w:rsidRPr="00E312F4">
        <w:t>, dipl</w:t>
      </w:r>
      <w:r w:rsidR="00EC6727" w:rsidRPr="00E312F4">
        <w:t xml:space="preserve">. </w:t>
      </w:r>
      <w:r w:rsidR="00D31A7F" w:rsidRPr="00E312F4">
        <w:t xml:space="preserve"> oec</w:t>
      </w:r>
      <w:r w:rsidR="00855F32">
        <w:t>.</w:t>
      </w:r>
    </w:p>
    <w:p w:rsidRDefault="008F2DF8" w:rsidP="00EC5192" w:rsidR="00D31A7F">
      <w:pPr>
        <w:jc w:val="right"/>
      </w:pPr>
      <w:r w:rsidRPr="00E312F4">
        <w:t>S</w:t>
      </w:r>
      <w:r w:rsidR="00D31A7F" w:rsidRPr="00E312F4">
        <w:t>tečajni upravitelj</w:t>
      </w:r>
    </w:p>
    <w:p w:rsidRDefault="00B14907" w:rsidP="00EC5192" w:rsidR="00B14907">
      <w:pPr>
        <w:jc w:val="right"/>
      </w:pPr>
    </w:p>
    <w:p w:rsidRDefault="00B14907" w:rsidP="00B14907" w:rsidR="00B14907">
      <w:pPr>
        <w:rPr>
          <w:b/>
          <w:lang w:eastAsia="en-US"/>
        </w:rPr>
      </w:pPr>
      <w:bookmarkStart w:name="OLE_LINK3" w:id="7"/>
      <w:r>
        <w:rPr>
          <w:b/>
          <w:lang w:eastAsia="en-US"/>
        </w:rPr>
        <w:t>VIADUKT-PROJEKT d.o.o. u stečaju</w:t>
      </w:r>
    </w:p>
    <w:p w:rsidRDefault="00B14907" w:rsidP="00B14907" w:rsidR="00B14907">
      <w:pPr>
        <w:rPr>
          <w:b/>
          <w:lang w:eastAsia="en-US"/>
        </w:rPr>
      </w:pPr>
      <w:r>
        <w:rPr>
          <w:b/>
          <w:lang w:eastAsia="en-US"/>
        </w:rPr>
        <w:t>Zagreb, Kranjčevićeva 2</w:t>
      </w:r>
    </w:p>
    <w:p w:rsidRDefault="00B14907" w:rsidP="00B14907" w:rsidR="00B14907">
      <w:pPr>
        <w:rPr>
          <w:b/>
        </w:rPr>
      </w:pPr>
      <w:r>
        <w:rPr>
          <w:b/>
          <w:lang w:eastAsia="en-US"/>
        </w:rPr>
        <w:t>OIB: 45769998932</w:t>
      </w:r>
      <w:r>
        <w:rPr>
          <w:b/>
          <w:lang w:eastAsia="en-US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Trgovački sud u Zagrebu</w:t>
      </w:r>
    </w:p>
    <w:p w:rsidRDefault="00B14907" w:rsidP="00B14907" w:rsidR="00B14907">
      <w:pPr>
        <w:ind w:firstLine="708" w:left="4956"/>
      </w:pPr>
      <w:r>
        <w:t>Na posl. broj: 4  St-1958/17</w:t>
      </w:r>
    </w:p>
    <w:p w:rsidRDefault="00B14907" w:rsidP="00B14907" w:rsidR="00B14907"/>
    <w:p w:rsidRDefault="00B14907" w:rsidP="00B14907" w:rsidR="00B14907"/>
    <w:p w:rsidRDefault="00B14907" w:rsidP="00B14907" w:rsidR="00B14907"/>
    <w:p w:rsidRDefault="00B14907" w:rsidP="00B14907" w:rsidR="00B14907">
      <w:pPr>
        <w:jc w:val="center"/>
        <w:rPr>
          <w:b/>
        </w:rPr>
      </w:pPr>
      <w:r>
        <w:rPr>
          <w:b/>
        </w:rPr>
        <w:t>POPIS PREDMETA STEČAJNE MASE</w:t>
      </w:r>
    </w:p>
    <w:p w:rsidRDefault="00B14907" w:rsidP="00B14907" w:rsidR="00B14907">
      <w:pPr>
        <w:jc w:val="center"/>
      </w:pPr>
      <w:r>
        <w:t>(čl. 221. SZ-a)</w:t>
      </w:r>
    </w:p>
    <w:p w:rsidRDefault="00B14907" w:rsidP="00B14907" w:rsidR="00B14907">
      <w:pPr>
        <w:jc w:val="center"/>
      </w:pPr>
    </w:p>
    <w:p w:rsidRDefault="00B14907" w:rsidP="00B14907" w:rsidR="00B14907">
      <w:pPr>
        <w:rPr>
          <w:b/>
        </w:rPr>
      </w:pPr>
      <w:r>
        <w:rPr>
          <w:b/>
        </w:rPr>
        <w:t>A/</w:t>
      </w:r>
      <w:r>
        <w:rPr>
          <w:b/>
        </w:rPr>
        <w:tab/>
        <w:t>NEKRETNINE</w:t>
      </w:r>
    </w:p>
    <w:p w:rsidRDefault="00B14907" w:rsidP="00B14907" w:rsidR="00B14907"/>
    <w:p w:rsidRDefault="00B14907" w:rsidP="00B14907" w:rsidR="00B14907">
      <w:r>
        <w:t>Nema</w:t>
      </w:r>
    </w:p>
    <w:p w:rsidRDefault="00B14907" w:rsidP="00B14907" w:rsidR="00B14907"/>
    <w:p w:rsidRDefault="00B14907" w:rsidP="00B14907" w:rsidR="00B14907">
      <w:pPr>
        <w:rPr>
          <w:b/>
        </w:rPr>
      </w:pPr>
      <w:r>
        <w:rPr>
          <w:b/>
        </w:rPr>
        <w:t>B/</w:t>
      </w:r>
      <w:r>
        <w:rPr>
          <w:b/>
        </w:rPr>
        <w:tab/>
        <w:t>POKRETNINE</w:t>
      </w:r>
    </w:p>
    <w:p w:rsidRDefault="00B14907" w:rsidP="00B14907" w:rsidR="00B14907">
      <w:pPr>
        <w:rPr>
          <w:b/>
        </w:rPr>
      </w:pPr>
    </w:p>
    <w:p w:rsidRDefault="00B14907" w:rsidP="00B14907" w:rsidR="00B14907">
      <w:r>
        <w:t>Nema</w:t>
      </w:r>
    </w:p>
    <w:p w:rsidRDefault="00B14907" w:rsidP="00B14907" w:rsidR="00B14907"/>
    <w:p w:rsidRDefault="00B14907" w:rsidP="00B14907" w:rsidR="00B14907"/>
    <w:p w:rsidRDefault="00B14907" w:rsidP="00B14907" w:rsidR="00B14907">
      <w:pPr>
        <w:pStyle w:val="Uvuenotijeloteksta"/>
      </w:pPr>
    </w:p>
    <w:p w:rsidRDefault="00B14907" w:rsidP="00B14907" w:rsidR="00B14907">
      <w:pPr>
        <w:pStyle w:val="Uvuenotijeloteksta"/>
      </w:pPr>
    </w:p>
    <w:p w:rsidRDefault="00B14907" w:rsidP="00B14907" w:rsidR="00B14907">
      <w:pPr>
        <w:ind w:firstLine="708" w:left="4956"/>
      </w:pPr>
      <w:r>
        <w:t>Stečajni upravitelj</w:t>
      </w:r>
    </w:p>
    <w:p w:rsidRDefault="00B14907" w:rsidP="00B14907" w:rsidR="00B14907">
      <w:pPr>
        <w:ind w:firstLine="708" w:left="4956"/>
      </w:pPr>
      <w:r>
        <w:t>Milan Kanjer dipl.  oec.</w:t>
      </w: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p w:rsidRDefault="00B14907" w:rsidP="00B14907" w:rsidR="00B14907">
      <w:pPr>
        <w:ind w:firstLine="708" w:left="4956"/>
      </w:pPr>
    </w:p>
    <w:bookmarkEnd w:id="7"/>
    <w:p w:rsidRDefault="00B14907" w:rsidP="00B14907" w:rsidR="00B14907">
      <w:pPr>
        <w:rPr>
          <w:b/>
          <w:lang w:eastAsia="en-US"/>
        </w:rPr>
      </w:pPr>
      <w:r>
        <w:rPr>
          <w:b/>
          <w:lang w:eastAsia="en-US"/>
        </w:rPr>
        <w:t>VIADUKT-PROJEKT d.o.o. u stečaju</w:t>
      </w:r>
    </w:p>
    <w:p w:rsidRDefault="00B14907" w:rsidP="00B14907" w:rsidR="00B14907">
      <w:pPr>
        <w:rPr>
          <w:b/>
          <w:lang w:eastAsia="en-US"/>
        </w:rPr>
      </w:pPr>
      <w:r>
        <w:rPr>
          <w:b/>
          <w:lang w:eastAsia="en-US"/>
        </w:rPr>
        <w:t>Zagreb, Kranjčevićeva 2</w:t>
      </w:r>
    </w:p>
    <w:p w:rsidRDefault="00B14907" w:rsidP="00B14907" w:rsidR="00B14907">
      <w:pPr>
        <w:rPr>
          <w:b/>
        </w:rPr>
      </w:pPr>
      <w:r>
        <w:rPr>
          <w:b/>
          <w:lang w:eastAsia="en-US"/>
        </w:rPr>
        <w:t>OIB: 45769998932</w:t>
      </w:r>
      <w:r>
        <w:rPr>
          <w:b/>
          <w:lang w:eastAsia="en-US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Trgovački sud u Zagrebu</w:t>
      </w:r>
    </w:p>
    <w:p w:rsidRDefault="00B14907" w:rsidP="00B14907" w:rsidR="00B14907">
      <w:pPr>
        <w:ind w:firstLine="708" w:left="4956"/>
      </w:pPr>
      <w:r>
        <w:t>Na posl. broj: 4  St-1958/17</w:t>
      </w:r>
    </w:p>
    <w:p w:rsidRDefault="00B14907" w:rsidP="00B14907" w:rsidR="00B14907"/>
    <w:p w:rsidRDefault="00B14907" w:rsidP="00B14907" w:rsidR="00B14907">
      <w:pPr>
        <w:jc w:val="center"/>
        <w:rPr>
          <w:b/>
        </w:rPr>
      </w:pPr>
      <w:r>
        <w:rPr>
          <w:b/>
        </w:rPr>
        <w:t>POPIS VJEROVNIKA</w:t>
      </w:r>
    </w:p>
    <w:p w:rsidRDefault="00B14907" w:rsidP="00B14907" w:rsidR="00B14907">
      <w:pPr>
        <w:jc w:val="center"/>
      </w:pPr>
      <w:r>
        <w:t>(čl. 222. SZ-a)</w:t>
      </w:r>
    </w:p>
    <w:p w:rsidRDefault="00B14907" w:rsidP="00B14907" w:rsidR="00B14907"/>
    <w:p w:rsidRDefault="00B14907" w:rsidP="00B14907" w:rsidR="00B14907">
      <w:pPr>
        <w:rPr>
          <w:b/>
        </w:rPr>
      </w:pPr>
      <w:r>
        <w:rPr>
          <w:b/>
        </w:rPr>
        <w:t xml:space="preserve">A/ </w:t>
      </w:r>
      <w:r>
        <w:rPr>
          <w:b/>
        </w:rPr>
        <w:tab/>
        <w:t>VJEROVNICI S PRAVOM ODVOJENOG NAMIRENJA</w:t>
      </w:r>
      <w:r>
        <w:tab/>
        <w:t xml:space="preserve">predmet raz. prava </w:t>
      </w:r>
    </w:p>
    <w:p w:rsidRDefault="00B14907" w:rsidP="00B14907" w:rsidR="00B14907"/>
    <w:p w:rsidRDefault="00B14907" w:rsidP="00B14907" w:rsidR="00B14907">
      <w:pPr>
        <w:ind w:firstLine="708"/>
      </w:pPr>
      <w:r>
        <w:t>Nema</w:t>
      </w:r>
    </w:p>
    <w:p w:rsidRDefault="00B14907" w:rsidP="00B14907" w:rsidR="00B14907">
      <w:r>
        <w:tab/>
      </w:r>
      <w:r>
        <w:tab/>
      </w:r>
      <w:r>
        <w:tab/>
      </w:r>
    </w:p>
    <w:p w:rsidRDefault="00B14907" w:rsidP="00B14907" w:rsidR="00B14907">
      <w:pPr>
        <w:rPr>
          <w:b/>
        </w:rPr>
      </w:pPr>
      <w:r>
        <w:rPr>
          <w:b/>
        </w:rPr>
        <w:t>B/</w:t>
      </w:r>
      <w:r>
        <w:rPr>
          <w:b/>
        </w:rPr>
        <w:tab/>
        <w:t>PRIJAVLJENE TRAŽBINE STEČAJNIH VJEROVNKA</w:t>
      </w:r>
    </w:p>
    <w:p w:rsidRDefault="00B14907" w:rsidP="00B14907" w:rsidR="00B14907">
      <w:pPr>
        <w:rPr>
          <w:b/>
        </w:rPr>
      </w:pPr>
    </w:p>
    <w:p w:rsidRDefault="00B14907" w:rsidP="00B14907" w:rsidR="00B14907">
      <w:pPr>
        <w:spacing w:lineRule="auto" w:line="360"/>
      </w:pPr>
      <w:r>
        <w:rPr>
          <w:b/>
        </w:rPr>
        <w:t>PRIZNATE TRAŽBINE – I. viši isplatni red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    </w:t>
      </w:r>
      <w:r>
        <w:t>iznos / kn</w:t>
      </w:r>
    </w:p>
    <w:p w:rsidRDefault="00B14907" w:rsidP="00B14907" w:rsidR="00B14907">
      <w:pPr>
        <w:numPr>
          <w:ilvl w:val="0"/>
          <w:numId w:val="44"/>
        </w:numPr>
        <w:ind w:hanging="358" w:left="567"/>
      </w:pPr>
      <w:r>
        <w:t>GORDANA BLAŽEVIĆ</w:t>
      </w:r>
      <w:r>
        <w:tab/>
      </w:r>
    </w:p>
    <w:p w:rsidRDefault="00B14907" w:rsidP="00B14907" w:rsidR="00B14907">
      <w:pPr>
        <w:ind w:hanging="358" w:left="567"/>
      </w:pPr>
      <w:r>
        <w:t>Zagreb, Vratnička 26, OIB:65918971611</w:t>
      </w:r>
      <w:r>
        <w:tab/>
      </w:r>
      <w:r>
        <w:tab/>
      </w:r>
      <w:r>
        <w:tab/>
      </w:r>
      <w:r>
        <w:tab/>
      </w:r>
      <w:r>
        <w:tab/>
      </w:r>
      <w:r>
        <w:tab/>
        <w:t>154.320,32</w:t>
      </w:r>
    </w:p>
    <w:p w:rsidRDefault="00B14907" w:rsidP="00B14907" w:rsidR="00B14907">
      <w:pPr>
        <w:numPr>
          <w:ilvl w:val="0"/>
          <w:numId w:val="44"/>
        </w:numPr>
        <w:ind w:hanging="358" w:left="567"/>
      </w:pPr>
      <w:r>
        <w:t>ANA GUGIĆ</w:t>
      </w:r>
      <w:r>
        <w:tab/>
      </w:r>
      <w:r>
        <w:tab/>
      </w:r>
    </w:p>
    <w:p w:rsidRDefault="00B14907" w:rsidP="00B14907" w:rsidR="00B14907">
      <w:pPr>
        <w:ind w:hanging="358" w:left="567"/>
      </w:pPr>
      <w:r>
        <w:t>Zagreb, R. Cimermana 40, OIB:97881528442</w:t>
      </w:r>
      <w:r>
        <w:tab/>
      </w:r>
      <w:r>
        <w:tab/>
      </w:r>
      <w:r>
        <w:tab/>
      </w:r>
      <w:r>
        <w:tab/>
      </w:r>
      <w:r>
        <w:tab/>
        <w:t>150.685,57</w:t>
      </w:r>
    </w:p>
    <w:p w:rsidRDefault="00B14907" w:rsidP="00B14907" w:rsidR="00B14907">
      <w:pPr>
        <w:numPr>
          <w:ilvl w:val="0"/>
          <w:numId w:val="44"/>
        </w:numPr>
        <w:ind w:hanging="358" w:left="567"/>
      </w:pPr>
      <w:r>
        <w:t>LANA RIHTER</w:t>
      </w:r>
    </w:p>
    <w:p w:rsidRDefault="00B14907" w:rsidP="00B14907" w:rsidR="00B14907">
      <w:pPr>
        <w:ind w:hanging="358" w:left="567"/>
      </w:pPr>
      <w:r>
        <w:t>Zaprešić, Ul hrvatske mladeži 40, OIB: 22482067468</w:t>
      </w:r>
      <w:r>
        <w:tab/>
      </w:r>
      <w:r>
        <w:tab/>
      </w:r>
      <w:r>
        <w:tab/>
      </w:r>
      <w:r>
        <w:tab/>
        <w:t xml:space="preserve">  16.037,56</w:t>
      </w:r>
    </w:p>
    <w:p w:rsidRDefault="00B14907" w:rsidP="00B14907" w:rsidR="00B14907">
      <w:pPr>
        <w:numPr>
          <w:ilvl w:val="0"/>
          <w:numId w:val="44"/>
        </w:numPr>
        <w:ind w:hanging="358" w:left="567"/>
      </w:pPr>
      <w:r>
        <w:t>VILIM ŠPOLJARIĆ</w:t>
      </w:r>
    </w:p>
    <w:p w:rsidRDefault="00B14907" w:rsidP="00B14907" w:rsidR="00B14907">
      <w:pPr>
        <w:ind w:hanging="358" w:left="567"/>
      </w:pPr>
      <w:r>
        <w:t>Zagreb, Zagrebačka cesta 181, OIB: 23413215127</w:t>
      </w:r>
      <w:r>
        <w:tab/>
      </w:r>
      <w:r>
        <w:tab/>
      </w:r>
      <w:r>
        <w:tab/>
        <w:t xml:space="preserve">    </w:t>
      </w:r>
      <w:r>
        <w:tab/>
        <w:t xml:space="preserve">  73.860,77</w:t>
      </w:r>
    </w:p>
    <w:p w:rsidRDefault="00B14907" w:rsidP="00B14907" w:rsidR="00B14907">
      <w:pPr>
        <w:numPr>
          <w:ilvl w:val="0"/>
          <w:numId w:val="44"/>
        </w:numPr>
        <w:ind w:hanging="358" w:left="567"/>
      </w:pPr>
      <w:bookmarkStart w:name="_Hlk505255191" w:id="8"/>
      <w:r>
        <w:t>MARIJAN ŠTEKOVIĆ</w:t>
      </w:r>
      <w:r>
        <w:tab/>
      </w:r>
    </w:p>
    <w:p w:rsidRDefault="00B14907" w:rsidP="00B14907" w:rsidR="00B14907">
      <w:pPr>
        <w:ind w:hanging="358" w:left="567"/>
      </w:pPr>
      <w:r>
        <w:t>Zagreb, Gorjanska 38, OIB: 75896557043</w:t>
      </w:r>
      <w:r>
        <w:tab/>
      </w:r>
      <w:r>
        <w:tab/>
      </w:r>
      <w:r>
        <w:tab/>
      </w:r>
      <w:r>
        <w:tab/>
        <w:t xml:space="preserve">            110.485,55</w:t>
      </w:r>
    </w:p>
    <w:bookmarkEnd w:id="8"/>
    <w:p w:rsidRDefault="00B14907" w:rsidP="00B14907" w:rsidR="00B14907">
      <w:pPr>
        <w:numPr>
          <w:ilvl w:val="0"/>
          <w:numId w:val="44"/>
        </w:numPr>
        <w:ind w:hanging="358" w:left="567"/>
      </w:pPr>
      <w:r>
        <w:t>AGENCIJA ZA OSIGURANJE RADNIČKIH TRAŽBINA</w:t>
      </w:r>
      <w:r>
        <w:tab/>
      </w:r>
    </w:p>
    <w:p w:rsidRDefault="00B14907" w:rsidP="00B14907" w:rsidR="00B14907">
      <w:pPr>
        <w:ind w:hanging="358" w:left="567"/>
      </w:pPr>
      <w:r>
        <w:t>Zagreb, Frankopanska 11, OIB: 04323472109</w:t>
      </w:r>
      <w:r>
        <w:tab/>
      </w:r>
      <w:r>
        <w:tab/>
      </w:r>
      <w:r>
        <w:tab/>
        <w:t xml:space="preserve">       </w:t>
      </w:r>
      <w:r>
        <w:tab/>
      </w:r>
      <w:r>
        <w:tab/>
        <w:t xml:space="preserve">  39.617,64</w:t>
      </w:r>
    </w:p>
    <w:p w:rsidRDefault="00B14907" w:rsidP="00B14907" w:rsidR="00B14907">
      <w:pPr>
        <w:ind w:hanging="425" w:left="567"/>
      </w:pPr>
      <w:r>
        <w:t>---------------------------------------------------------------------------------------------------------------</w:t>
      </w:r>
    </w:p>
    <w:p w:rsidRDefault="00B14907" w:rsidP="00B14907" w:rsidR="00B14907">
      <w:pPr>
        <w:ind w:hanging="425" w:left="567"/>
        <w:rPr>
          <w:b/>
        </w:rPr>
      </w:pPr>
      <w:r>
        <w:rPr>
          <w:b/>
        </w:rPr>
        <w:t xml:space="preserve">UKUPNO I. VIŠI ISPLATNI RED: </w:t>
      </w:r>
      <w:r>
        <w:rPr>
          <w:b/>
        </w:rPr>
        <w:tab/>
        <w:t xml:space="preserve">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545.007,41</w:t>
      </w:r>
    </w:p>
    <w:p w:rsidRDefault="00B14907" w:rsidP="00B14907" w:rsidR="00B14907">
      <w:pPr>
        <w:ind w:hanging="358" w:left="567"/>
      </w:pPr>
    </w:p>
    <w:p w:rsidRDefault="00B14907" w:rsidP="00B14907" w:rsidR="00B14907">
      <w:pPr>
        <w:rPr>
          <w:b/>
        </w:rPr>
      </w:pPr>
    </w:p>
    <w:p w:rsidRDefault="00B14907" w:rsidP="00B14907" w:rsidR="00B14907">
      <w:pPr>
        <w:spacing w:lineRule="auto" w:line="360"/>
      </w:pPr>
      <w:r>
        <w:rPr>
          <w:b/>
        </w:rPr>
        <w:t>PRIZNATE TRAŽBINE – II. viši isplatni red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    </w:t>
      </w:r>
      <w:r>
        <w:t>iznos / kn</w:t>
      </w:r>
    </w:p>
    <w:p w:rsidRDefault="00B14907" w:rsidP="00B14907" w:rsidR="00B14907">
      <w:pPr>
        <w:numPr>
          <w:ilvl w:val="0"/>
          <w:numId w:val="44"/>
        </w:numPr>
        <w:ind w:hanging="283" w:left="567"/>
      </w:pPr>
      <w:r>
        <w:t>RH, MINISTARSVO FINANCIJA, POREZNA UPRAVA</w:t>
      </w:r>
      <w:r>
        <w:tab/>
      </w:r>
    </w:p>
    <w:p w:rsidRDefault="00B14907" w:rsidP="00B14907" w:rsidR="00B14907">
      <w:pPr>
        <w:ind w:hanging="283" w:left="567"/>
      </w:pPr>
      <w:r>
        <w:t>OIB:52634238587</w:t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       </w:t>
      </w:r>
      <w:r>
        <w:tab/>
      </w:r>
      <w:r>
        <w:tab/>
      </w:r>
      <w:r>
        <w:tab/>
        <w:t xml:space="preserve">  </w:t>
      </w:r>
      <w:r>
        <w:tab/>
        <w:t xml:space="preserve"> 75.532,69</w:t>
      </w:r>
    </w:p>
    <w:p w:rsidRDefault="00B14907" w:rsidP="00B14907" w:rsidR="00B14907">
      <w:pPr>
        <w:numPr>
          <w:ilvl w:val="0"/>
          <w:numId w:val="44"/>
        </w:numPr>
        <w:ind w:hanging="283" w:left="567"/>
      </w:pPr>
      <w:r>
        <w:t>INŽENJERSKI PROJEKTNI ZAVOD d.d.</w:t>
      </w:r>
    </w:p>
    <w:p w:rsidRDefault="00B14907" w:rsidP="00B14907" w:rsidR="00B14907">
      <w:pPr>
        <w:ind w:hanging="283" w:left="567"/>
      </w:pPr>
      <w:r>
        <w:t xml:space="preserve">Zagreb, Prilaz baruna Filipovića 21, OIB: 94810978461  </w:t>
      </w:r>
      <w:r>
        <w:tab/>
      </w:r>
      <w:r>
        <w:tab/>
      </w:r>
      <w:r>
        <w:tab/>
        <w:t>214.244,11</w:t>
      </w:r>
    </w:p>
    <w:p w:rsidRDefault="00B14907" w:rsidP="00B14907" w:rsidR="00B14907">
      <w:pPr>
        <w:numPr>
          <w:ilvl w:val="0"/>
          <w:numId w:val="44"/>
        </w:numPr>
        <w:ind w:hanging="283" w:left="567"/>
      </w:pPr>
      <w:r>
        <w:t xml:space="preserve">PROJEKTNI BIRO P45 d.o.o. </w:t>
      </w:r>
      <w:r>
        <w:tab/>
      </w:r>
    </w:p>
    <w:p w:rsidRDefault="00B14907" w:rsidP="00B14907" w:rsidR="00B14907">
      <w:pPr>
        <w:ind w:hanging="283" w:left="567"/>
      </w:pPr>
      <w:r>
        <w:t>Zagreb, Palmotićeva 45, OIB: 77794968587</w:t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 77.771,80</w:t>
      </w:r>
    </w:p>
    <w:p w:rsidRDefault="00B14907" w:rsidP="00B14907" w:rsidR="00B14907">
      <w:pPr>
        <w:ind w:hanging="425" w:left="567"/>
      </w:pPr>
      <w:r>
        <w:t>---------------------------------------------------------------------------------------------------------------</w:t>
      </w:r>
    </w:p>
    <w:p w:rsidRDefault="00B14907" w:rsidP="00B14907" w:rsidR="00B14907">
      <w:pPr>
        <w:ind w:hanging="425" w:left="567"/>
        <w:rPr>
          <w:b/>
        </w:rPr>
      </w:pPr>
      <w:r>
        <w:rPr>
          <w:b/>
        </w:rPr>
        <w:t xml:space="preserve">UKUPNO II. VIŠI ISPLATNI RED: </w:t>
      </w:r>
      <w:r>
        <w:rPr>
          <w:b/>
        </w:rPr>
        <w:tab/>
        <w:t xml:space="preserve">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367.548,60</w:t>
      </w:r>
    </w:p>
    <w:p w:rsidRDefault="00B14907" w:rsidP="00B14907" w:rsidR="00B14907">
      <w:pPr>
        <w:ind w:hanging="425" w:left="567"/>
        <w:rPr>
          <w:b/>
        </w:rPr>
      </w:pPr>
    </w:p>
    <w:p w:rsidRDefault="00B14907" w:rsidP="00B14907" w:rsidR="00B14907">
      <w:pPr>
        <w:pStyle w:val="Naslov1"/>
        <w:ind w:hanging="425" w:left="567"/>
      </w:pPr>
      <w:r>
        <w:t>Stečajni vjerovnici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522"/>
      </w:tblGrid>
      <w:tr w:rsidTr="00B14907" w:rsidR="00B14907">
        <w:tc>
          <w:tcPr>
            <w:tcW w:type="dxa" w:w="9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4907" w:rsidR="00B14907">
            <w:pPr>
              <w:ind w:hanging="425" w:left="567"/>
              <w:rPr>
                <w:b/>
                <w:bCs/>
              </w:rPr>
            </w:pPr>
            <w:r>
              <w:rPr>
                <w:b/>
                <w:bCs/>
              </w:rPr>
              <w:t xml:space="preserve">PRIZNATE TRAŽBINE UKUPNO:        </w:t>
            </w:r>
            <w:bookmarkStart w:name="OLE_LINK2" w:id="9"/>
            <w:r>
              <w:rPr>
                <w:b/>
                <w:bCs/>
              </w:rPr>
              <w:t xml:space="preserve">                                        </w:t>
            </w:r>
            <w:bookmarkEnd w:id="9"/>
            <w:r>
              <w:rPr>
                <w:b/>
                <w:bCs/>
              </w:rPr>
              <w:t xml:space="preserve">         </w:t>
            </w:r>
            <w:r>
              <w:rPr>
                <w:b/>
                <w:bCs/>
              </w:rPr>
              <w:lastRenderedPageBreak/>
              <w:t>912.556,01 kn</w:t>
            </w:r>
          </w:p>
        </w:tc>
      </w:tr>
    </w:tbl>
    <w:p w:rsidRDefault="00B14907" w:rsidP="00B14907" w:rsidR="00B14907">
      <w:pPr>
        <w:spacing w:lineRule="auto" w:line="360"/>
        <w:ind w:hanging="425" w:left="567"/>
        <w:rPr>
          <w:b/>
        </w:rPr>
      </w:pPr>
    </w:p>
    <w:p w:rsidRDefault="00B14907" w:rsidP="00B14907" w:rsidR="00B14907">
      <w:pPr>
        <w:spacing w:lineRule="auto" w:line="360"/>
        <w:ind w:hanging="425" w:left="567"/>
      </w:pPr>
      <w:r>
        <w:rPr>
          <w:b/>
        </w:rPr>
        <w:t>OSPORENE TRAŽBINE – II. viši isplatni red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    </w:t>
      </w:r>
      <w:r>
        <w:t>iznos / kn</w:t>
      </w:r>
    </w:p>
    <w:p w:rsidRDefault="00B14907" w:rsidP="00B14907" w:rsidR="00B14907">
      <w:pPr>
        <w:pStyle w:val="Naslov1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522"/>
      </w:tblGrid>
      <w:tr w:rsidTr="00B14907" w:rsidR="00B14907">
        <w:tc>
          <w:tcPr>
            <w:tcW w:type="dxa" w:w="9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4907" w:rsidR="00B14907">
            <w:pPr>
              <w:ind w:right="-399"/>
              <w:rPr>
                <w:b/>
                <w:bCs/>
              </w:rPr>
            </w:pPr>
            <w:r>
              <w:rPr>
                <w:b/>
                <w:bCs/>
              </w:rPr>
              <w:t xml:space="preserve">OSPORENE TRAŽBINE UKUPNO                                                             0,00 kn </w:t>
            </w:r>
          </w:p>
        </w:tc>
      </w:tr>
    </w:tbl>
    <w:p w:rsidRDefault="00B14907" w:rsidP="00B14907" w:rsidR="00B14907">
      <w:pPr>
        <w:tabs>
          <w:tab w:pos="4320" w:val="left"/>
        </w:tabs>
        <w:ind w:hanging="705" w:left="708"/>
        <w:rPr>
          <w:b/>
        </w:rPr>
      </w:pPr>
    </w:p>
    <w:p w:rsidRDefault="00B14907" w:rsidP="00B14907" w:rsidR="00B14907">
      <w:pPr>
        <w:tabs>
          <w:tab w:pos="4320" w:val="left"/>
        </w:tabs>
        <w:ind w:hanging="705" w:left="708"/>
        <w:rPr>
          <w:b/>
        </w:rPr>
      </w:pPr>
      <w:r>
        <w:rPr>
          <w:b/>
        </w:rPr>
        <w:t>C/</w:t>
      </w:r>
      <w:r>
        <w:rPr>
          <w:b/>
        </w:rPr>
        <w:tab/>
        <w:t>NEPRIJAVLJENE TRAŽBINE STEČAJNIH VJEROVNIKA</w:t>
      </w:r>
    </w:p>
    <w:p w:rsidRDefault="00B14907" w:rsidP="00B14907" w:rsidR="00B14907">
      <w:pPr>
        <w:tabs>
          <w:tab w:pos="4320" w:val="left"/>
        </w:tabs>
        <w:ind w:hanging="705" w:left="708"/>
        <w:rPr>
          <w:b/>
        </w:rPr>
      </w:pPr>
    </w:p>
    <w:p w:rsidRDefault="00B14907" w:rsidP="00B14907" w:rsidR="00B14907"/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039"/>
      </w:tblGrid>
      <w:tr w:rsidTr="00B14907" w:rsidR="00B14907">
        <w:trPr>
          <w:trHeight w:val="330"/>
        </w:trPr>
        <w:tc>
          <w:tcPr>
            <w:tcW w:type="dxa" w:w="9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4907" w:rsidR="00B14907">
            <w:pPr>
              <w:ind w:right="-385"/>
              <w:rPr>
                <w:b/>
                <w:bCs/>
              </w:rPr>
            </w:pPr>
            <w:r>
              <w:rPr>
                <w:b/>
                <w:bCs/>
              </w:rPr>
              <w:t>NEPRIJAVLJENE TRAŽBINE UKUPNO                                                    0,00 kn</w:t>
            </w:r>
          </w:p>
        </w:tc>
      </w:tr>
    </w:tbl>
    <w:p w:rsidRDefault="00B14907" w:rsidP="00B14907" w:rsidR="00B14907"/>
    <w:p w:rsidRDefault="00B14907" w:rsidP="00B14907" w:rsidR="00B14907">
      <w:pPr>
        <w:pStyle w:val="Naslov1"/>
      </w:pPr>
      <w:r>
        <w:t>Prijavljene i neprijavljene tražbine</w:t>
      </w: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039"/>
      </w:tblGrid>
      <w:tr w:rsidTr="00B14907" w:rsidR="00B14907">
        <w:trPr>
          <w:trHeight w:val="300"/>
        </w:trPr>
        <w:tc>
          <w:tcPr>
            <w:tcW w:type="dxa" w:w="9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4907" w:rsidR="00B14907">
            <w:pPr>
              <w:ind w:right="-385"/>
              <w:rPr>
                <w:b/>
                <w:bCs/>
              </w:rPr>
            </w:pPr>
            <w:r>
              <w:rPr>
                <w:b/>
                <w:bCs/>
              </w:rPr>
              <w:t>VJEROVNICI SVEUKUPNO                                                                     912.556,01 kn</w:t>
            </w:r>
          </w:p>
        </w:tc>
      </w:tr>
    </w:tbl>
    <w:p w:rsidRDefault="00B14907" w:rsidP="00B14907" w:rsidR="00B14907"/>
    <w:p w:rsidRDefault="00B14907" w:rsidP="00B14907" w:rsidR="00B14907">
      <w:pPr>
        <w:pStyle w:val="Naslov2"/>
      </w:pPr>
    </w:p>
    <w:p w:rsidRDefault="00B14907" w:rsidP="00B14907" w:rsidR="00B14907">
      <w:pPr>
        <w:rPr>
          <w:b/>
        </w:rPr>
      </w:pPr>
      <w:r>
        <w:rPr>
          <w:b/>
        </w:rPr>
        <w:t xml:space="preserve">D/ </w:t>
      </w:r>
      <w:r>
        <w:rPr>
          <w:b/>
        </w:rPr>
        <w:tab/>
        <w:t>MOGUĆNOST ZA PRIJEBOJ</w:t>
      </w:r>
    </w:p>
    <w:p w:rsidRDefault="00B14907" w:rsidP="00B14907" w:rsidR="00B14907">
      <w:pPr>
        <w:rPr>
          <w:b/>
        </w:rPr>
      </w:pPr>
    </w:p>
    <w:p w:rsidRDefault="00B14907" w:rsidP="00B14907" w:rsidR="00B14907">
      <w:pPr>
        <w:rPr>
          <w:b/>
        </w:rPr>
      </w:pPr>
      <w:r>
        <w:rPr>
          <w:b/>
        </w:rPr>
        <w:t>Nema</w:t>
      </w:r>
    </w:p>
    <w:p w:rsidRDefault="00B14907" w:rsidP="00B14907" w:rsidR="00B14907">
      <w:pPr>
        <w:pStyle w:val="Uvuenotijeloteksta"/>
      </w:pPr>
    </w:p>
    <w:p w:rsidRDefault="00B14907" w:rsidP="00B14907" w:rsidR="00B14907">
      <w:pPr>
        <w:pStyle w:val="Uvuenotijeloteksta"/>
      </w:pPr>
    </w:p>
    <w:p w:rsidRDefault="00B14907" w:rsidP="00B14907" w:rsidR="00B14907">
      <w:pPr>
        <w:pStyle w:val="Uvuenotijeloteksta"/>
      </w:pPr>
    </w:p>
    <w:p w:rsidRDefault="00B14907" w:rsidP="00B14907" w:rsidR="00B14907">
      <w:pPr>
        <w:ind w:firstLine="708" w:left="4956"/>
      </w:pPr>
      <w:r>
        <w:t>Stečajni upravitelj</w:t>
      </w:r>
    </w:p>
    <w:p w:rsidRDefault="00B14907" w:rsidP="00B14907" w:rsidR="00B14907">
      <w:pPr>
        <w:ind w:firstLine="708" w:left="4956"/>
      </w:pPr>
      <w:r>
        <w:t>Milan Kanjer, dipl.  oec.</w:t>
      </w:r>
    </w:p>
    <w:p w:rsidRDefault="00B14907" w:rsidP="00B14907" w:rsidR="00B14907">
      <w:pPr>
        <w:ind w:firstLine="708" w:left="4956"/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</w:p>
    <w:p w:rsidRDefault="00B14907" w:rsidP="00B14907" w:rsidR="00B14907">
      <w:pPr>
        <w:rPr>
          <w:b/>
          <w:lang w:eastAsia="en-US"/>
        </w:rPr>
      </w:pPr>
      <w:r>
        <w:rPr>
          <w:b/>
          <w:lang w:eastAsia="en-US"/>
        </w:rPr>
        <w:t>VIADUKT-PROJEKT d.o.o. u stečaju</w:t>
      </w:r>
    </w:p>
    <w:p w:rsidRDefault="00B14907" w:rsidP="00B14907" w:rsidR="00B14907">
      <w:pPr>
        <w:rPr>
          <w:b/>
          <w:lang w:eastAsia="en-US"/>
        </w:rPr>
      </w:pPr>
      <w:r>
        <w:rPr>
          <w:b/>
          <w:lang w:eastAsia="en-US"/>
        </w:rPr>
        <w:t>Zagreb, Kranjčevićeva 2</w:t>
      </w:r>
    </w:p>
    <w:p w:rsidRDefault="00B14907" w:rsidP="00B14907" w:rsidR="00B14907">
      <w:pPr>
        <w:rPr>
          <w:b/>
        </w:rPr>
      </w:pPr>
      <w:r>
        <w:rPr>
          <w:b/>
          <w:lang w:eastAsia="en-US"/>
        </w:rPr>
        <w:t>OIB: 45769998932</w:t>
      </w:r>
      <w:r>
        <w:rPr>
          <w:b/>
          <w:lang w:eastAsia="en-US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Trgovački sud u Zagrebu</w:t>
      </w:r>
    </w:p>
    <w:p w:rsidRDefault="00B14907" w:rsidP="00B14907" w:rsidR="00B14907">
      <w:pPr>
        <w:ind w:firstLine="708" w:left="4956"/>
      </w:pPr>
      <w:r>
        <w:t>Na posl. broj: 4  St-1958/17</w:t>
      </w:r>
    </w:p>
    <w:p w:rsidRDefault="00B14907" w:rsidP="00B14907" w:rsidR="00B14907"/>
    <w:p w:rsidRDefault="00B14907" w:rsidP="00B14907" w:rsidR="00B14907"/>
    <w:p w:rsidRDefault="00B14907" w:rsidP="00B14907" w:rsidR="00B14907">
      <w:pPr>
        <w:pStyle w:val="Naslov2"/>
      </w:pPr>
      <w:r>
        <w:t xml:space="preserve">PREGLED IMOVINE I OBVEZA  </w:t>
      </w:r>
    </w:p>
    <w:p w:rsidRDefault="00B14907" w:rsidP="00B14907" w:rsidR="00B14907">
      <w:pPr>
        <w:jc w:val="center"/>
      </w:pPr>
      <w:r>
        <w:t>(čl. 223 SZ-a)</w:t>
      </w:r>
    </w:p>
    <w:p w:rsidRDefault="00B14907" w:rsidP="00B14907" w:rsidR="00B14907">
      <w:pPr>
        <w:tabs>
          <w:tab w:pos="720" w:val="left"/>
        </w:tabs>
        <w:ind w:left="3"/>
        <w:rPr>
          <w:b/>
        </w:rPr>
      </w:pPr>
    </w:p>
    <w:p w:rsidRDefault="00B14907" w:rsidP="00B14907" w:rsidR="00B14907">
      <w:pPr>
        <w:jc w:val="both"/>
        <w:rPr>
          <w:lang w:eastAsia="en-US"/>
        </w:rPr>
      </w:pPr>
    </w:p>
    <w:tbl>
      <w:tblPr>
        <w:tblW w:type="dxa" w:w="8780"/>
        <w:tblInd w:type="dxa" w:w="108"/>
        <w:tblLook w:val="04A0" w:noVBand="1" w:noHBand="0" w:lastColumn="0" w:firstColumn="1" w:lastRow="0" w:firstRow="1"/>
      </w:tblPr>
      <w:tblGrid>
        <w:gridCol w:w="6520"/>
        <w:gridCol w:w="2260"/>
      </w:tblGrid>
      <w:tr w:rsidTr="00B14907" w:rsidR="00B14907">
        <w:trPr>
          <w:trHeight w:val="324"/>
        </w:trPr>
        <w:tc>
          <w:tcPr>
            <w:tcW w:type="dxa" w:w="65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rPr>
                <w:color w:val="000000"/>
              </w:rPr>
            </w:pPr>
            <w:r>
              <w:rPr>
                <w:color w:val="000000"/>
              </w:rPr>
              <w:t>IMOVINA STEČAJNOG DUŽNIKA na dan 30.01.2018. godine</w:t>
            </w:r>
          </w:p>
        </w:tc>
        <w:tc>
          <w:tcPr>
            <w:tcW w:type="dxa" w:w="22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B14907" w:rsidR="00B1490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rPr>
                <w:color w:val="000000"/>
              </w:rPr>
            </w:pPr>
            <w:r>
              <w:rPr>
                <w:color w:val="000000"/>
              </w:rPr>
              <w:t>1. Nekretnine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B14907" w:rsidR="00B1490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rPr>
                <w:color w:val="000000"/>
              </w:rPr>
            </w:pPr>
            <w:r>
              <w:rPr>
                <w:color w:val="000000"/>
              </w:rPr>
              <w:t>2. Pokretnine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B14907" w:rsidR="00B1490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rPr>
                <w:color w:val="000000"/>
              </w:rPr>
            </w:pPr>
            <w:r>
              <w:rPr>
                <w:color w:val="000000"/>
              </w:rPr>
              <w:t>3. Financijska imovina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83.600,00</w:t>
            </w:r>
          </w:p>
        </w:tc>
      </w:tr>
      <w:tr w:rsidTr="00B14907" w:rsidR="00B1490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rPr>
                <w:color w:val="000000"/>
              </w:rPr>
            </w:pPr>
            <w:r>
              <w:rPr>
                <w:color w:val="000000"/>
              </w:rPr>
              <w:t>3. Potraživanja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1.024.921,11</w:t>
            </w:r>
          </w:p>
        </w:tc>
      </w:tr>
      <w:tr w:rsidTr="00B14907" w:rsidR="00B1490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rPr>
                <w:color w:val="000000"/>
              </w:rPr>
            </w:pPr>
            <w:r>
              <w:rPr>
                <w:color w:val="000000"/>
              </w:rPr>
              <w:t>UKUPNO IMOVINA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1.108.521,11</w:t>
            </w:r>
          </w:p>
        </w:tc>
      </w:tr>
      <w:tr w:rsidTr="00B14907" w:rsidR="00B14907">
        <w:trPr>
          <w:trHeight w:val="324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B14907" w:rsidR="00B149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B14907" w:rsidR="00B1490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B14907" w:rsidR="00B1490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rPr>
                <w:color w:val="000000"/>
              </w:rPr>
            </w:pPr>
            <w:r>
              <w:rPr>
                <w:color w:val="000000"/>
              </w:rPr>
              <w:t>OBVEZE STEČAJNOG DUŽNIKA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B14907" w:rsidR="00B1490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14907" w:rsidR="00B14907">
            <w:pPr>
              <w:rPr>
                <w:color w:val="000000"/>
              </w:rPr>
            </w:pPr>
            <w:r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B14907" w:rsidR="00B1490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rPr>
                <w:color w:val="000000"/>
              </w:rPr>
            </w:pPr>
            <w:r>
              <w:rPr>
                <w:color w:val="000000"/>
              </w:rPr>
              <w:t>2. Predračun troškova stečajnog postupka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12.000,00</w:t>
            </w:r>
          </w:p>
        </w:tc>
      </w:tr>
      <w:tr w:rsidTr="00B14907" w:rsidR="00B1490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rPr>
                <w:color w:val="000000"/>
              </w:rPr>
            </w:pPr>
            <w:r>
              <w:rPr>
                <w:color w:val="000000"/>
              </w:rPr>
              <w:t>3. Priznato 1. viši isplatni red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545.007,41</w:t>
            </w:r>
          </w:p>
        </w:tc>
      </w:tr>
      <w:tr w:rsidTr="00B14907" w:rsidR="00B1490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rPr>
                <w:color w:val="000000"/>
              </w:rPr>
            </w:pPr>
            <w:r>
              <w:rPr>
                <w:color w:val="000000"/>
              </w:rPr>
              <w:t>4. Priznato 2. viši isplatni red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367.548,60</w:t>
            </w:r>
          </w:p>
        </w:tc>
      </w:tr>
      <w:tr w:rsidTr="00B14907" w:rsidR="00B1490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noWrap/>
            <w:vAlign w:val="center"/>
            <w:hideMark/>
          </w:tcPr>
          <w:p w:rsidRDefault="00B14907" w:rsidR="00B14907">
            <w:pPr>
              <w:rPr>
                <w:color w:val="000000"/>
              </w:rPr>
            </w:pPr>
            <w:r>
              <w:rPr>
                <w:color w:val="000000"/>
              </w:rPr>
              <w:t>5. Neprijavljene tražbine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B14907" w:rsidR="00B1490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rPr>
                <w:color w:val="000000"/>
              </w:rPr>
            </w:pPr>
            <w:r>
              <w:rPr>
                <w:color w:val="000000"/>
              </w:rPr>
              <w:t>UKUPNO OBVEZE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924.556,01</w:t>
            </w:r>
          </w:p>
        </w:tc>
      </w:tr>
      <w:tr w:rsidTr="00B14907" w:rsidR="00B14907">
        <w:trPr>
          <w:trHeight w:val="324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B14907" w:rsidR="00B149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hideMark/>
          </w:tcPr>
          <w:p w:rsidRDefault="00B14907" w:rsidR="00B149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Tr="00B14907" w:rsidR="00B1490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rPr>
                <w:color w:val="000000"/>
              </w:rPr>
            </w:pPr>
            <w:r>
              <w:rPr>
                <w:color w:val="000000"/>
              </w:rPr>
              <w:t>NEPODMIRENI DIO OBVEZA STEČAJNOG DUŽNIKA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hideMark/>
          </w:tcPr>
          <w:p w:rsidRDefault="00B14907" w:rsidR="00B149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Tr="00B14907" w:rsidR="00B1490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rPr>
                <w:color w:val="000000"/>
              </w:rPr>
            </w:pPr>
            <w:r>
              <w:rPr>
                <w:color w:val="000000"/>
              </w:rPr>
              <w:t>UKUPNA IMOVINA - UKUPNE OBVEZE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B14907" w:rsidR="00B149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183.965,10</w:t>
            </w:r>
          </w:p>
        </w:tc>
      </w:tr>
    </w:tbl>
    <w:p w:rsidRDefault="00B14907" w:rsidP="00B14907" w:rsidR="00B14907">
      <w:pPr>
        <w:tabs>
          <w:tab w:pos="720" w:val="left"/>
        </w:tabs>
        <w:ind w:left="3"/>
        <w:rPr>
          <w:b/>
        </w:rPr>
      </w:pPr>
    </w:p>
    <w:p w:rsidRDefault="00B14907" w:rsidP="00B14907" w:rsidR="00B14907">
      <w:pPr>
        <w:pStyle w:val="Uvuenotijeloteksta"/>
      </w:pPr>
    </w:p>
    <w:p w:rsidRDefault="00B14907" w:rsidP="00B14907" w:rsidR="00B14907">
      <w:pPr>
        <w:pStyle w:val="Uvuenotijeloteksta"/>
      </w:pPr>
    </w:p>
    <w:p w:rsidRDefault="00B14907" w:rsidP="00B14907" w:rsidR="00B14907">
      <w:pPr>
        <w:pStyle w:val="Uvuenotijeloteksta"/>
      </w:pPr>
    </w:p>
    <w:p w:rsidRDefault="00B14907" w:rsidP="00B14907" w:rsidR="00B14907">
      <w:pPr>
        <w:pStyle w:val="Uvuenotijeloteksta"/>
      </w:pPr>
    </w:p>
    <w:p w:rsidRDefault="00B14907" w:rsidP="00B14907" w:rsidR="00B14907">
      <w:pPr>
        <w:ind w:firstLine="708" w:left="4956"/>
      </w:pPr>
      <w:r>
        <w:t>Stečajni upravitelj</w:t>
      </w:r>
    </w:p>
    <w:p w:rsidRDefault="00B14907" w:rsidP="00B14907" w:rsidR="00B14907">
      <w:pPr>
        <w:ind w:firstLine="708" w:left="4956"/>
      </w:pPr>
      <w:r>
        <w:t>Milan Kanjer, dipl.  oec.</w:t>
      </w:r>
    </w:p>
    <w:p w:rsidRDefault="00B14907" w:rsidP="00B14907" w:rsidR="00B14907">
      <w:pPr>
        <w:rPr>
          <w:b/>
          <w:bCs/>
        </w:rPr>
      </w:pPr>
    </w:p>
    <w:p w:rsidRDefault="00B14907" w:rsidP="00EC5192" w:rsidR="00B14907" w:rsidRPr="00E312F4">
      <w:pPr>
        <w:jc w:val="right"/>
      </w:pPr>
    </w:p>
    <w:sectPr w:rsidR="00B14907" w:rsidRPr="00E312F4">
      <w:footerReference w:type="even" r:id="rId10"/>
      <w:footerReference w:type="default" r:id="rId11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01A" w:rsidR="000C201A">
      <w:r>
        <w:separator/>
      </w:r>
    </w:p>
  </w:endnote>
  <w:endnote w:id="0" w:type="continuationSeparator">
    <w:p w:rsidRDefault="000C201A" w:rsidR="000C2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174" w:rsidP="00D31A7F" w:rsidR="0004117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1174" w:rsidP="00D31A7F" w:rsidR="0004117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174" w:rsidP="00D31A7F" w:rsidR="0004117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91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41174" w:rsidP="00D31A7F" w:rsidR="0004117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01A" w:rsidR="000C201A">
      <w:r>
        <w:separator/>
      </w:r>
    </w:p>
  </w:footnote>
  <w:footnote w:id="0" w:type="continuationSeparator">
    <w:p w:rsidRDefault="000C201A" w:rsidR="000C201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3B59"/>
    <w:multiLevelType w:val="hybridMultilevel"/>
    <w:tmpl w:val="FE1C2F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06566"/>
    <w:multiLevelType w:val="hybridMultilevel"/>
    <w:tmpl w:val="D8F81FEA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">
    <w:nsid w:val="060C1C0F"/>
    <w:multiLevelType w:val="hybridMultilevel"/>
    <w:tmpl w:val="D124F26E"/>
    <w:lvl w:tplc="8A765F92" w:ilvl="0">
      <w:start w:val="1"/>
      <w:numFmt w:val="decimal"/>
      <w:lvlText w:val="%1."/>
      <w:lvlJc w:val="left"/>
      <w:pPr>
        <w:ind w:hanging="708" w:left="106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D074F5"/>
    <w:multiLevelType w:val="multilevel"/>
    <w:tmpl w:val="E6D8B16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4">
    <w:nsid w:val="0AFB7C3F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5">
    <w:nsid w:val="0B5A3F62"/>
    <w:multiLevelType w:val="hybridMultilevel"/>
    <w:tmpl w:val="D86EA8B0"/>
    <w:lvl w:tplc="77F42E68" w:ilvl="0">
      <w:start w:val="36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CE14098"/>
    <w:multiLevelType w:val="singleLevel"/>
    <w:tmpl w:val="9B569DF0"/>
    <w:lvl w:ilvl="0">
      <w:start w:val="1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103B4B61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3252737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9">
    <w:nsid w:val="18F81F87"/>
    <w:multiLevelType w:val="hybridMultilevel"/>
    <w:tmpl w:val="78CC8EE6"/>
    <w:lvl w:tplc="0409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93C544B"/>
    <w:multiLevelType w:val="hybridMultilevel"/>
    <w:tmpl w:val="C44C2624"/>
    <w:lvl w:tplc="8E140052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1">
    <w:nsid w:val="19656334"/>
    <w:multiLevelType w:val="hybridMultilevel"/>
    <w:tmpl w:val="8766EF48"/>
    <w:lvl w:tplc="75E67150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AFE3444"/>
    <w:multiLevelType w:val="hybridMultilevel"/>
    <w:tmpl w:val="46663812"/>
    <w:lvl w:tplc="E05600C8" w:ilvl="0">
      <w:start w:val="199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3A243E1"/>
    <w:multiLevelType w:val="hybridMultilevel"/>
    <w:tmpl w:val="B8564DA0"/>
    <w:lvl w:tplc="041A000B" w:ilvl="0">
      <w:start w:val="1"/>
      <w:numFmt w:val="bullet"/>
      <w:lvlText w:val=""/>
      <w:lvlJc w:val="left"/>
      <w:pPr>
        <w:tabs>
          <w:tab w:pos="1428" w:val="num"/>
        </w:tabs>
        <w:ind w:hanging="360" w:left="142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5">
    <w:nsid w:val="27B45753"/>
    <w:multiLevelType w:val="hybridMultilevel"/>
    <w:tmpl w:val="7ABE42BC"/>
    <w:lvl w:tplc="033446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3" w:ilvl="3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hAnsi="Courier New" w:ascii="Courier New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2FBF7DF2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4067EA9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35523BF2"/>
    <w:multiLevelType w:val="hybridMultilevel"/>
    <w:tmpl w:val="3AE82A08"/>
    <w:lvl w:tplc="E1BC742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D58AB3B6" w:ilvl="1">
      <w:start w:val="4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Bookman Old Style" w:ascii="Bookman Old Style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94E2053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AD77A05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DE132D3"/>
    <w:multiLevelType w:val="hybridMultilevel"/>
    <w:tmpl w:val="61A44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DEA0D28"/>
    <w:multiLevelType w:val="hybridMultilevel"/>
    <w:tmpl w:val="E26006C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ECE1E1A"/>
    <w:multiLevelType w:val="hybridMultilevel"/>
    <w:tmpl w:val="E8720090"/>
    <w:lvl w:tplc="17BCE55C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0F0665A"/>
    <w:multiLevelType w:val="hybridMultilevel"/>
    <w:tmpl w:val="A23AF20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1297C5C"/>
    <w:multiLevelType w:val="hybridMultilevel"/>
    <w:tmpl w:val="1D2217EE"/>
    <w:lvl w:tplc="3D904F06" w:ilvl="0">
      <w:start w:val="36"/>
      <w:numFmt w:val="bullet"/>
      <w:lvlText w:val=""/>
      <w:lvlJc w:val="left"/>
      <w:pPr>
        <w:ind w:hanging="360" w:left="1068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41C13CE1"/>
    <w:multiLevelType w:val="hybridMultilevel"/>
    <w:tmpl w:val="4E3481E2"/>
    <w:lvl w:tplc="D5469846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4104F22"/>
    <w:multiLevelType w:val="hybridMultilevel"/>
    <w:tmpl w:val="6B30A752"/>
    <w:lvl w:tplc="319CA4E4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b/>
      </w:rPr>
    </w:lvl>
    <w:lvl w:tplc="60BA30E0" w:ilvl="1">
      <w:start w:val="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61E3837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69F03F7"/>
    <w:multiLevelType w:val="hybridMultilevel"/>
    <w:tmpl w:val="0E6A7770"/>
    <w:lvl w:tplc="DC7E5E3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8ED75D9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1">
    <w:nsid w:val="49C00AD9"/>
    <w:multiLevelType w:val="hybridMultilevel"/>
    <w:tmpl w:val="8F3C61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150506"/>
    <w:multiLevelType w:val="hybridMultilevel"/>
    <w:tmpl w:val="8F3C61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4DE031C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6A66CEC"/>
    <w:multiLevelType w:val="hybridMultilevel"/>
    <w:tmpl w:val="3F8A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E9848E7"/>
    <w:multiLevelType w:val="hybridMultilevel"/>
    <w:tmpl w:val="DA48B49A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7">
    <w:nsid w:val="65B465F5"/>
    <w:multiLevelType w:val="hybridMultilevel"/>
    <w:tmpl w:val="5762C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6102FF5"/>
    <w:multiLevelType w:val="hybridMultilevel"/>
    <w:tmpl w:val="B2CA7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0FB155D"/>
    <w:multiLevelType w:val="hybridMultilevel"/>
    <w:tmpl w:val="A266C66C"/>
    <w:lvl w:tplc="FA3EC5EC" w:ilvl="0">
      <w:start w:val="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1CF669A"/>
    <w:multiLevelType w:val="hybridMultilevel"/>
    <w:tmpl w:val="F7984CC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3071CF3"/>
    <w:multiLevelType w:val="multilevel"/>
    <w:tmpl w:val="78CC8EE6"/>
    <w:lvl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2">
    <w:nsid w:val="7D447300"/>
    <w:multiLevelType w:val="hybridMultilevel"/>
    <w:tmpl w:val="9D66D926"/>
    <w:lvl w:tplc="0CB60D32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3">
    <w:nsid w:val="7F0118F6"/>
    <w:multiLevelType w:val="hybridMultilevel"/>
    <w:tmpl w:val="859C26D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3"/>
  </w:num>
  <w:num w:numId="3">
    <w:abstractNumId w:val="0"/>
  </w:num>
  <w:num w:numId="4">
    <w:abstractNumId w:val="13"/>
  </w:num>
  <w:num w:numId="5">
    <w:abstractNumId w:val="12"/>
  </w:num>
  <w:num w:numId="6">
    <w:abstractNumId w:val="15"/>
  </w:num>
  <w:num w:numId="7">
    <w:abstractNumId w:val="18"/>
  </w:num>
  <w:num w:numId="8">
    <w:abstractNumId w:val="27"/>
  </w:num>
  <w:num w:numId="9">
    <w:abstractNumId w:val="9"/>
  </w:num>
  <w:num w:numId="10">
    <w:abstractNumId w:val="41"/>
  </w:num>
  <w:num w:numId="11">
    <w:abstractNumId w:val="24"/>
  </w:num>
  <w:num w:numId="12">
    <w:abstractNumId w:val="1"/>
  </w:num>
  <w:num w:numId="13">
    <w:abstractNumId w:val="11"/>
  </w:num>
  <w:num w:numId="14">
    <w:abstractNumId w:val="14"/>
  </w:num>
  <w:num w:numId="15">
    <w:abstractNumId w:val="40"/>
  </w:num>
  <w:num w:numId="16">
    <w:abstractNumId w:val="22"/>
  </w:num>
  <w:num w:numId="17">
    <w:abstractNumId w:val="38"/>
  </w:num>
  <w:num w:numId="18">
    <w:abstractNumId w:val="39"/>
  </w:num>
  <w:num w:numId="19">
    <w:abstractNumId w:val="29"/>
  </w:num>
  <w:num w:numId="20">
    <w:abstractNumId w:val="4"/>
  </w:num>
  <w:num w:numId="21">
    <w:abstractNumId w:val="17"/>
  </w:num>
  <w:num w:numId="22">
    <w:abstractNumId w:val="30"/>
  </w:num>
  <w:num w:numId="23">
    <w:abstractNumId w:val="36"/>
  </w:num>
  <w:num w:numId="24">
    <w:abstractNumId w:val="20"/>
  </w:num>
  <w:num w:numId="25">
    <w:abstractNumId w:val="42"/>
  </w:num>
  <w:num w:numId="26">
    <w:abstractNumId w:val="10"/>
  </w:num>
  <w:num w:numId="27">
    <w:abstractNumId w:val="33"/>
  </w:num>
  <w:num w:numId="28">
    <w:abstractNumId w:val="23"/>
  </w:num>
  <w:num w:numId="29">
    <w:abstractNumId w:val="7"/>
  </w:num>
  <w:num w:numId="30">
    <w:abstractNumId w:val="28"/>
  </w:num>
  <w:num w:numId="31">
    <w:abstractNumId w:val="19"/>
  </w:num>
  <w:num w:numId="32">
    <w:abstractNumId w:val="16"/>
  </w:num>
  <w:num w:numId="33">
    <w:abstractNumId w:val="35"/>
  </w:num>
  <w:num w:numId="34">
    <w:abstractNumId w:val="25"/>
  </w:num>
  <w:num w:numId="35">
    <w:abstractNumId w:val="5"/>
  </w:num>
  <w:num w:numId="36">
    <w:abstractNumId w:val="21"/>
  </w:num>
  <w:num w:numId="37">
    <w:abstractNumId w:val="3"/>
  </w:num>
  <w:num w:numId="38">
    <w:abstractNumId w:val="37"/>
  </w:num>
  <w:num w:numId="39">
    <w:abstractNumId w:val="31"/>
  </w:num>
  <w:num w:numId="40">
    <w:abstractNumId w:val="32"/>
  </w:num>
  <w:num w:numId="41">
    <w:abstractNumId w:val="26"/>
  </w:num>
  <w:num w:numId="42">
    <w:abstractNumId w:val="34"/>
  </w:num>
  <w:num w:numId="43">
    <w:abstractNumId w:val="8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C46"/>
    <w:rsid w:val="00002234"/>
    <w:rsid w:val="00010773"/>
    <w:rsid w:val="0001447E"/>
    <w:rsid w:val="00021BA8"/>
    <w:rsid w:val="000228D1"/>
    <w:rsid w:val="00033322"/>
    <w:rsid w:val="00033E54"/>
    <w:rsid w:val="00036634"/>
    <w:rsid w:val="0004108A"/>
    <w:rsid w:val="00041174"/>
    <w:rsid w:val="000417E7"/>
    <w:rsid w:val="00044156"/>
    <w:rsid w:val="000448B9"/>
    <w:rsid w:val="000476C3"/>
    <w:rsid w:val="000524E4"/>
    <w:rsid w:val="000526A9"/>
    <w:rsid w:val="00054AF8"/>
    <w:rsid w:val="00054CB1"/>
    <w:rsid w:val="00064EF7"/>
    <w:rsid w:val="0007571E"/>
    <w:rsid w:val="00085D00"/>
    <w:rsid w:val="00092B57"/>
    <w:rsid w:val="000A6862"/>
    <w:rsid w:val="000B279B"/>
    <w:rsid w:val="000B4185"/>
    <w:rsid w:val="000C101A"/>
    <w:rsid w:val="000C201A"/>
    <w:rsid w:val="000C2874"/>
    <w:rsid w:val="000D01AE"/>
    <w:rsid w:val="000D2137"/>
    <w:rsid w:val="000D6C47"/>
    <w:rsid w:val="000F13B9"/>
    <w:rsid w:val="000F7452"/>
    <w:rsid w:val="00100907"/>
    <w:rsid w:val="00102ED4"/>
    <w:rsid w:val="0011604C"/>
    <w:rsid w:val="00120254"/>
    <w:rsid w:val="00123F27"/>
    <w:rsid w:val="00124D22"/>
    <w:rsid w:val="001271B6"/>
    <w:rsid w:val="0012779A"/>
    <w:rsid w:val="00130FB7"/>
    <w:rsid w:val="00131452"/>
    <w:rsid w:val="0013227C"/>
    <w:rsid w:val="00133E31"/>
    <w:rsid w:val="00135FC2"/>
    <w:rsid w:val="00140329"/>
    <w:rsid w:val="00142B07"/>
    <w:rsid w:val="0014388A"/>
    <w:rsid w:val="00145984"/>
    <w:rsid w:val="00146A2F"/>
    <w:rsid w:val="00150301"/>
    <w:rsid w:val="001600E4"/>
    <w:rsid w:val="001606A1"/>
    <w:rsid w:val="00162778"/>
    <w:rsid w:val="001643EA"/>
    <w:rsid w:val="001708B0"/>
    <w:rsid w:val="00172718"/>
    <w:rsid w:val="00175118"/>
    <w:rsid w:val="00177EB3"/>
    <w:rsid w:val="00185850"/>
    <w:rsid w:val="00185A81"/>
    <w:rsid w:val="00186648"/>
    <w:rsid w:val="00187D7E"/>
    <w:rsid w:val="001977F9"/>
    <w:rsid w:val="001B2893"/>
    <w:rsid w:val="001B6AFC"/>
    <w:rsid w:val="001D0A22"/>
    <w:rsid w:val="001D3E03"/>
    <w:rsid w:val="001D5531"/>
    <w:rsid w:val="001F1EF6"/>
    <w:rsid w:val="001F3599"/>
    <w:rsid w:val="001F37E1"/>
    <w:rsid w:val="001F3CF1"/>
    <w:rsid w:val="001F71B4"/>
    <w:rsid w:val="00203BCC"/>
    <w:rsid w:val="00206E15"/>
    <w:rsid w:val="002253DA"/>
    <w:rsid w:val="00235016"/>
    <w:rsid w:val="00242E1D"/>
    <w:rsid w:val="00250A75"/>
    <w:rsid w:val="0025360B"/>
    <w:rsid w:val="00264546"/>
    <w:rsid w:val="0026556B"/>
    <w:rsid w:val="00265FCA"/>
    <w:rsid w:val="00266C8F"/>
    <w:rsid w:val="002679C0"/>
    <w:rsid w:val="00270535"/>
    <w:rsid w:val="00270F39"/>
    <w:rsid w:val="002805F6"/>
    <w:rsid w:val="00283BFB"/>
    <w:rsid w:val="00286C48"/>
    <w:rsid w:val="00291525"/>
    <w:rsid w:val="002B24EB"/>
    <w:rsid w:val="002B7B1E"/>
    <w:rsid w:val="002C283B"/>
    <w:rsid w:val="002C349B"/>
    <w:rsid w:val="002C51F9"/>
    <w:rsid w:val="002D601E"/>
    <w:rsid w:val="002E115F"/>
    <w:rsid w:val="002E135D"/>
    <w:rsid w:val="002E25B5"/>
    <w:rsid w:val="002F70C4"/>
    <w:rsid w:val="00303170"/>
    <w:rsid w:val="00325D7A"/>
    <w:rsid w:val="0033243C"/>
    <w:rsid w:val="00342CB5"/>
    <w:rsid w:val="00342DBE"/>
    <w:rsid w:val="0034322C"/>
    <w:rsid w:val="00343F5D"/>
    <w:rsid w:val="00356426"/>
    <w:rsid w:val="003656D4"/>
    <w:rsid w:val="00371707"/>
    <w:rsid w:val="0037292C"/>
    <w:rsid w:val="00375F70"/>
    <w:rsid w:val="003924A3"/>
    <w:rsid w:val="003A0715"/>
    <w:rsid w:val="003A1D7B"/>
    <w:rsid w:val="003E175B"/>
    <w:rsid w:val="003E1F92"/>
    <w:rsid w:val="003E33CB"/>
    <w:rsid w:val="003F6EFF"/>
    <w:rsid w:val="003F7552"/>
    <w:rsid w:val="003F7FEC"/>
    <w:rsid w:val="0040508B"/>
    <w:rsid w:val="004105D0"/>
    <w:rsid w:val="00414550"/>
    <w:rsid w:val="00430C22"/>
    <w:rsid w:val="00431CE9"/>
    <w:rsid w:val="00432969"/>
    <w:rsid w:val="00432D0E"/>
    <w:rsid w:val="00452B57"/>
    <w:rsid w:val="0045321D"/>
    <w:rsid w:val="00454F34"/>
    <w:rsid w:val="00456DA3"/>
    <w:rsid w:val="00460C42"/>
    <w:rsid w:val="00465141"/>
    <w:rsid w:val="004718D5"/>
    <w:rsid w:val="00471ABE"/>
    <w:rsid w:val="00477081"/>
    <w:rsid w:val="00477412"/>
    <w:rsid w:val="00482522"/>
    <w:rsid w:val="00491248"/>
    <w:rsid w:val="00494A4E"/>
    <w:rsid w:val="004A0C49"/>
    <w:rsid w:val="004A39A0"/>
    <w:rsid w:val="004A6478"/>
    <w:rsid w:val="004B211B"/>
    <w:rsid w:val="004B4040"/>
    <w:rsid w:val="004B6A9F"/>
    <w:rsid w:val="004C209B"/>
    <w:rsid w:val="004D2A1F"/>
    <w:rsid w:val="004D5FE2"/>
    <w:rsid w:val="004E0916"/>
    <w:rsid w:val="004F12A4"/>
    <w:rsid w:val="00511669"/>
    <w:rsid w:val="005138E7"/>
    <w:rsid w:val="00515011"/>
    <w:rsid w:val="00520932"/>
    <w:rsid w:val="00527779"/>
    <w:rsid w:val="00537AAA"/>
    <w:rsid w:val="00541D24"/>
    <w:rsid w:val="00541DD3"/>
    <w:rsid w:val="00550018"/>
    <w:rsid w:val="00552631"/>
    <w:rsid w:val="00554FEF"/>
    <w:rsid w:val="00562F46"/>
    <w:rsid w:val="005701A3"/>
    <w:rsid w:val="005765FD"/>
    <w:rsid w:val="00576BF6"/>
    <w:rsid w:val="00580145"/>
    <w:rsid w:val="005833CE"/>
    <w:rsid w:val="0058493A"/>
    <w:rsid w:val="0059591E"/>
    <w:rsid w:val="005A00E9"/>
    <w:rsid w:val="005B49EE"/>
    <w:rsid w:val="005C0D88"/>
    <w:rsid w:val="005C62B4"/>
    <w:rsid w:val="005E0758"/>
    <w:rsid w:val="005E1D82"/>
    <w:rsid w:val="005F19A0"/>
    <w:rsid w:val="005F36CA"/>
    <w:rsid w:val="005F43EC"/>
    <w:rsid w:val="00601566"/>
    <w:rsid w:val="00605CA3"/>
    <w:rsid w:val="006125FB"/>
    <w:rsid w:val="00621847"/>
    <w:rsid w:val="006236D1"/>
    <w:rsid w:val="006244BB"/>
    <w:rsid w:val="00625627"/>
    <w:rsid w:val="0062780F"/>
    <w:rsid w:val="006278EB"/>
    <w:rsid w:val="0063093C"/>
    <w:rsid w:val="00631226"/>
    <w:rsid w:val="006347FE"/>
    <w:rsid w:val="00657124"/>
    <w:rsid w:val="00683AB9"/>
    <w:rsid w:val="0068537D"/>
    <w:rsid w:val="00693DA6"/>
    <w:rsid w:val="006A146C"/>
    <w:rsid w:val="006A6650"/>
    <w:rsid w:val="006B1820"/>
    <w:rsid w:val="006B6E28"/>
    <w:rsid w:val="006C076E"/>
    <w:rsid w:val="006C0B3A"/>
    <w:rsid w:val="006C3039"/>
    <w:rsid w:val="006C35FB"/>
    <w:rsid w:val="006C655D"/>
    <w:rsid w:val="006D4B30"/>
    <w:rsid w:val="006F09F8"/>
    <w:rsid w:val="006F1B75"/>
    <w:rsid w:val="007015AC"/>
    <w:rsid w:val="00716CF6"/>
    <w:rsid w:val="00716DD9"/>
    <w:rsid w:val="007176B6"/>
    <w:rsid w:val="00723758"/>
    <w:rsid w:val="00723ED1"/>
    <w:rsid w:val="007245A3"/>
    <w:rsid w:val="00727C61"/>
    <w:rsid w:val="0073298A"/>
    <w:rsid w:val="0073614F"/>
    <w:rsid w:val="00742335"/>
    <w:rsid w:val="00751834"/>
    <w:rsid w:val="00753CDE"/>
    <w:rsid w:val="0076734B"/>
    <w:rsid w:val="007715F0"/>
    <w:rsid w:val="007741A6"/>
    <w:rsid w:val="007745C5"/>
    <w:rsid w:val="007819EB"/>
    <w:rsid w:val="007841B3"/>
    <w:rsid w:val="007875D9"/>
    <w:rsid w:val="007A0E13"/>
    <w:rsid w:val="007A57F2"/>
    <w:rsid w:val="007B046C"/>
    <w:rsid w:val="007B0824"/>
    <w:rsid w:val="007B1954"/>
    <w:rsid w:val="007B650A"/>
    <w:rsid w:val="007C5261"/>
    <w:rsid w:val="007D1490"/>
    <w:rsid w:val="007D24D7"/>
    <w:rsid w:val="007D43E5"/>
    <w:rsid w:val="007D710E"/>
    <w:rsid w:val="007E6785"/>
    <w:rsid w:val="007F043A"/>
    <w:rsid w:val="007F3FA4"/>
    <w:rsid w:val="00801037"/>
    <w:rsid w:val="008046C2"/>
    <w:rsid w:val="00817245"/>
    <w:rsid w:val="00823DAF"/>
    <w:rsid w:val="008318FC"/>
    <w:rsid w:val="00831F0F"/>
    <w:rsid w:val="008456F0"/>
    <w:rsid w:val="008524A5"/>
    <w:rsid w:val="0085347A"/>
    <w:rsid w:val="008548DB"/>
    <w:rsid w:val="00855F32"/>
    <w:rsid w:val="008562E7"/>
    <w:rsid w:val="00856B95"/>
    <w:rsid w:val="00861148"/>
    <w:rsid w:val="00894E40"/>
    <w:rsid w:val="008A5D81"/>
    <w:rsid w:val="008B1414"/>
    <w:rsid w:val="008B2C58"/>
    <w:rsid w:val="008C243B"/>
    <w:rsid w:val="008D0B96"/>
    <w:rsid w:val="008F0EDA"/>
    <w:rsid w:val="008F2C3E"/>
    <w:rsid w:val="008F2DF8"/>
    <w:rsid w:val="008F687D"/>
    <w:rsid w:val="009007D7"/>
    <w:rsid w:val="00906E07"/>
    <w:rsid w:val="00912A4A"/>
    <w:rsid w:val="0092029C"/>
    <w:rsid w:val="009304B8"/>
    <w:rsid w:val="00930FDD"/>
    <w:rsid w:val="0094464C"/>
    <w:rsid w:val="009457AE"/>
    <w:rsid w:val="00946945"/>
    <w:rsid w:val="009567A3"/>
    <w:rsid w:val="00957C18"/>
    <w:rsid w:val="009616A8"/>
    <w:rsid w:val="00963E4F"/>
    <w:rsid w:val="00975554"/>
    <w:rsid w:val="00975778"/>
    <w:rsid w:val="00986E49"/>
    <w:rsid w:val="00993D8A"/>
    <w:rsid w:val="0099573A"/>
    <w:rsid w:val="00997508"/>
    <w:rsid w:val="009A307F"/>
    <w:rsid w:val="009B41ED"/>
    <w:rsid w:val="009B441D"/>
    <w:rsid w:val="009C6978"/>
    <w:rsid w:val="009D3472"/>
    <w:rsid w:val="009D39DB"/>
    <w:rsid w:val="009D4395"/>
    <w:rsid w:val="009D7540"/>
    <w:rsid w:val="009E2216"/>
    <w:rsid w:val="009E5359"/>
    <w:rsid w:val="009F7E3C"/>
    <w:rsid w:val="009F7FA5"/>
    <w:rsid w:val="00A03981"/>
    <w:rsid w:val="00A27440"/>
    <w:rsid w:val="00A342FA"/>
    <w:rsid w:val="00A46E9D"/>
    <w:rsid w:val="00A473B6"/>
    <w:rsid w:val="00A47432"/>
    <w:rsid w:val="00A72CF7"/>
    <w:rsid w:val="00A802A3"/>
    <w:rsid w:val="00A85F82"/>
    <w:rsid w:val="00A85FEA"/>
    <w:rsid w:val="00A86468"/>
    <w:rsid w:val="00A9233D"/>
    <w:rsid w:val="00A94E32"/>
    <w:rsid w:val="00AA2515"/>
    <w:rsid w:val="00AA2862"/>
    <w:rsid w:val="00AB3460"/>
    <w:rsid w:val="00AC0FBE"/>
    <w:rsid w:val="00AC2FCB"/>
    <w:rsid w:val="00AD0CB8"/>
    <w:rsid w:val="00AD1F7B"/>
    <w:rsid w:val="00AD2935"/>
    <w:rsid w:val="00AD373C"/>
    <w:rsid w:val="00AD7411"/>
    <w:rsid w:val="00AE00E9"/>
    <w:rsid w:val="00AE2572"/>
    <w:rsid w:val="00AE4C1F"/>
    <w:rsid w:val="00AF71AC"/>
    <w:rsid w:val="00B01266"/>
    <w:rsid w:val="00B018B2"/>
    <w:rsid w:val="00B079DA"/>
    <w:rsid w:val="00B13FA7"/>
    <w:rsid w:val="00B14907"/>
    <w:rsid w:val="00B15758"/>
    <w:rsid w:val="00B24D1C"/>
    <w:rsid w:val="00B27E18"/>
    <w:rsid w:val="00B5697F"/>
    <w:rsid w:val="00B6391A"/>
    <w:rsid w:val="00B64EBA"/>
    <w:rsid w:val="00B72BBF"/>
    <w:rsid w:val="00B8160D"/>
    <w:rsid w:val="00BA1520"/>
    <w:rsid w:val="00BA3F45"/>
    <w:rsid w:val="00BA3F9A"/>
    <w:rsid w:val="00BB0852"/>
    <w:rsid w:val="00BB7C67"/>
    <w:rsid w:val="00BC001B"/>
    <w:rsid w:val="00BD03FF"/>
    <w:rsid w:val="00BD0596"/>
    <w:rsid w:val="00BD2278"/>
    <w:rsid w:val="00BD29F2"/>
    <w:rsid w:val="00BD2DFA"/>
    <w:rsid w:val="00BD3330"/>
    <w:rsid w:val="00BE5B1B"/>
    <w:rsid w:val="00BE6D53"/>
    <w:rsid w:val="00BE713C"/>
    <w:rsid w:val="00C106D8"/>
    <w:rsid w:val="00C13E37"/>
    <w:rsid w:val="00C15B32"/>
    <w:rsid w:val="00C214B9"/>
    <w:rsid w:val="00C47AB2"/>
    <w:rsid w:val="00C5247B"/>
    <w:rsid w:val="00C630D5"/>
    <w:rsid w:val="00C659B5"/>
    <w:rsid w:val="00C66D4A"/>
    <w:rsid w:val="00C70A1A"/>
    <w:rsid w:val="00C7757F"/>
    <w:rsid w:val="00C80ABF"/>
    <w:rsid w:val="00C81800"/>
    <w:rsid w:val="00C81D13"/>
    <w:rsid w:val="00C87713"/>
    <w:rsid w:val="00C87C59"/>
    <w:rsid w:val="00C9036F"/>
    <w:rsid w:val="00CA33E4"/>
    <w:rsid w:val="00CA3A2E"/>
    <w:rsid w:val="00CB14D0"/>
    <w:rsid w:val="00CB2DC8"/>
    <w:rsid w:val="00CB5E96"/>
    <w:rsid w:val="00CB6D61"/>
    <w:rsid w:val="00CB7399"/>
    <w:rsid w:val="00CC1EC0"/>
    <w:rsid w:val="00CD3C63"/>
    <w:rsid w:val="00CD4A2F"/>
    <w:rsid w:val="00CD4D99"/>
    <w:rsid w:val="00CF1978"/>
    <w:rsid w:val="00CF3ECE"/>
    <w:rsid w:val="00D0087C"/>
    <w:rsid w:val="00D01085"/>
    <w:rsid w:val="00D04CA8"/>
    <w:rsid w:val="00D05E96"/>
    <w:rsid w:val="00D10FA9"/>
    <w:rsid w:val="00D13749"/>
    <w:rsid w:val="00D14A7D"/>
    <w:rsid w:val="00D31A7F"/>
    <w:rsid w:val="00D35313"/>
    <w:rsid w:val="00D36873"/>
    <w:rsid w:val="00D46159"/>
    <w:rsid w:val="00D55A6B"/>
    <w:rsid w:val="00D60575"/>
    <w:rsid w:val="00D627E2"/>
    <w:rsid w:val="00D63223"/>
    <w:rsid w:val="00D6515A"/>
    <w:rsid w:val="00D752C3"/>
    <w:rsid w:val="00D80477"/>
    <w:rsid w:val="00D82C36"/>
    <w:rsid w:val="00D8630F"/>
    <w:rsid w:val="00D87B42"/>
    <w:rsid w:val="00D92916"/>
    <w:rsid w:val="00D96CEE"/>
    <w:rsid w:val="00DA0460"/>
    <w:rsid w:val="00DB10A1"/>
    <w:rsid w:val="00DB1EF2"/>
    <w:rsid w:val="00DB2CB6"/>
    <w:rsid w:val="00DC292B"/>
    <w:rsid w:val="00DC759A"/>
    <w:rsid w:val="00DD15D1"/>
    <w:rsid w:val="00DD391F"/>
    <w:rsid w:val="00DD5099"/>
    <w:rsid w:val="00DE6D65"/>
    <w:rsid w:val="00DF3C18"/>
    <w:rsid w:val="00E03A93"/>
    <w:rsid w:val="00E10844"/>
    <w:rsid w:val="00E11A0D"/>
    <w:rsid w:val="00E1480E"/>
    <w:rsid w:val="00E21C0A"/>
    <w:rsid w:val="00E265C0"/>
    <w:rsid w:val="00E312F4"/>
    <w:rsid w:val="00E32E76"/>
    <w:rsid w:val="00E33ADB"/>
    <w:rsid w:val="00E35825"/>
    <w:rsid w:val="00E71F02"/>
    <w:rsid w:val="00E72209"/>
    <w:rsid w:val="00E735A1"/>
    <w:rsid w:val="00E75E7C"/>
    <w:rsid w:val="00E82E54"/>
    <w:rsid w:val="00E84C46"/>
    <w:rsid w:val="00E94EF6"/>
    <w:rsid w:val="00E96A03"/>
    <w:rsid w:val="00EA2F01"/>
    <w:rsid w:val="00EA6CA0"/>
    <w:rsid w:val="00EB0CC9"/>
    <w:rsid w:val="00EB1055"/>
    <w:rsid w:val="00EB5DCF"/>
    <w:rsid w:val="00EC1E59"/>
    <w:rsid w:val="00EC5192"/>
    <w:rsid w:val="00EC6727"/>
    <w:rsid w:val="00ED2D79"/>
    <w:rsid w:val="00EE1BF7"/>
    <w:rsid w:val="00EE27D0"/>
    <w:rsid w:val="00EE33DB"/>
    <w:rsid w:val="00EE36B8"/>
    <w:rsid w:val="00EE7C9F"/>
    <w:rsid w:val="00EF067D"/>
    <w:rsid w:val="00EF1F93"/>
    <w:rsid w:val="00EF52C1"/>
    <w:rsid w:val="00F025C7"/>
    <w:rsid w:val="00F0657A"/>
    <w:rsid w:val="00F07093"/>
    <w:rsid w:val="00F12665"/>
    <w:rsid w:val="00F24F16"/>
    <w:rsid w:val="00F4189D"/>
    <w:rsid w:val="00F4472E"/>
    <w:rsid w:val="00F50317"/>
    <w:rsid w:val="00F53D33"/>
    <w:rsid w:val="00F54B62"/>
    <w:rsid w:val="00F82D7F"/>
    <w:rsid w:val="00F8681C"/>
    <w:rsid w:val="00F86B4A"/>
    <w:rsid w:val="00F90DEA"/>
    <w:rsid w:val="00FB6B3B"/>
    <w:rsid w:val="00FC12EC"/>
    <w:rsid w:val="00FC1BC9"/>
    <w:rsid w:val="00FC3DB9"/>
    <w:rsid w:val="00FC4182"/>
    <w:rsid w:val="00FC475B"/>
    <w:rsid w:val="00FC6146"/>
    <w:rsid w:val="00FE2D35"/>
    <w:rsid w:val="00FE3A0E"/>
    <w:rsid w:val="00FE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iPriority="9" w:name="heading 2"/>
    <w:lsdException w:qFormat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B7399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lang w:eastAsia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true" w:styleId="tabletitle2" w:type="character">
    <w:name w:val="table_title2"/>
    <w:basedOn w:val="Zadanifontodlomka"/>
    <w:rsid w:val="003E33CB"/>
  </w:style>
  <w:style w:customStyle="true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F82D7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true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true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Odlomakpopisa" w:type="paragraph">
    <w:name w:val="List Paragraph"/>
    <w:basedOn w:val="Normal"/>
    <w:uiPriority w:val="34"/>
    <w:qFormat/>
    <w:rsid w:val="00AD1F7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D39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9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9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9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9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uiPriority="9"/>
    <w:lsdException w:name="heading 3" w:qFormat="1" w:uiPriority="9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B7399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lang w:eastAsia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tabletitle2" w:type="character">
    <w:name w:val="table_title2"/>
    <w:basedOn w:val="Zadanifontodlomka"/>
    <w:rsid w:val="003E33CB"/>
  </w:style>
  <w:style w:customStyle="1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F82D7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1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1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Odlomakpopisa" w:type="paragraph">
    <w:name w:val="List Paragraph"/>
    <w:basedOn w:val="Normal"/>
    <w:uiPriority w:val="34"/>
    <w:qFormat/>
    <w:rsid w:val="00AD1F7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D39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9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9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9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9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282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2243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5333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570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55090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63835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549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09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3861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855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54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707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026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37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980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27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24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870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760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90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8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21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80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9881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152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69338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7302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6092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12524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51040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97737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36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386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118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093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26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010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2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08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374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092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2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191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6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015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34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66541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422737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19744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64670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87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9244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1127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1164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842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2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91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9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856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760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14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18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9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St-1958/2017-16</izvorni_sadrzaj>
    <derivirana_varijabla naziv="DomainObject.Oznaka_1">St-1958/2017-16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St-1958/2017</izvorni_sadrzaj>
    <derivirana_varijabla naziv="DomainObject.Predmet.OznakaBroj_1">St-1958/2017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VIADUKT PROJEKT d.o.o. zastupanog po punomoćniku Marijan Šteković</izvorni_sadrzaj>
    <derivirana_varijabla naziv="DomainObject.Predmet.ProtustrankaFormated_1">  VIADUKT PROJEKT d.o.o. zastupanog po punomoćniku Marijan Šteković</derivirana_varijabla>
  </DomainObject.Predmet.ProtustrankaFormated>
  <DomainObject.Predmet.ProtustrankaFormatedOIB>
    <izvorni_sadrzaj>  VIADUKT PROJEKT d.o.o., OIB 00668169514 zastupanog po punomoćniku Marijan Šteković</izvorni_sadrzaj>
    <derivirana_varijabla naziv="DomainObject.Predmet.ProtustrankaFormatedOIB_1">  VIADUKT PROJEKT d.o.o., OIB 00668169514 zastupanog po punomoćniku Marijan Šteković</derivirana_varijabla>
  </DomainObject.Predmet.ProtustrankaFormatedOIB>
  <DomainObject.Predmet.ProtustrankaFormatedWithAdress>
    <izvorni_sadrzaj> VIADUKT PROJEKT d.o.o., Kranjčevićeva 2, 10000 Zagreb zastupanog po punomoćniku Marijan Šteković</izvorni_sadrzaj>
    <derivirana_varijabla naziv="DomainObject.Predmet.ProtustrankaFormatedWithAdress_1"> VIADUKT PROJEKT d.o.o., Kranjčevićeva 2, 10000 Zagreb zastupanog po punomoćniku Marijan Šteković</derivirana_varijabla>
  </DomainObject.Predmet.ProtustrankaFormatedWithAdress>
  <DomainObject.Predmet.ProtustrankaFormatedWithAdressOIB>
    <izvorni_sadrzaj> VIADUKT PROJEKT d.o.o., OIB 00668169514, Kranjčevićeva 2, 10000 Zagreb zastupanog po punomoćniku Marijan Šteković</izvorni_sadrzaj>
    <derivirana_varijabla naziv="DomainObject.Predmet.ProtustrankaFormatedWithAdressOIB_1"> VIADUKT PROJEKT d.o.o., OIB 00668169514, Kranjčevićeva 2, 10000 Zagreb zastupanog po punomoćniku Marijan Šteković</derivirana_varijabla>
  </DomainObject.Predmet.ProtustrankaFormatedWithAdressOIB>
  <DomainObject.Predmet.ProtustrankaWithAdress>
    <izvorni_sadrzaj>VIADUKT PROJEKT d.o.o. Kranjčevićeva 2, 10000 Zagreb</izvorni_sadrzaj>
    <derivirana_varijabla naziv="DomainObject.Predmet.ProtustrankaWithAdress_1">VIADUKT PROJEKT d.o.o. Kranjčevićeva 2, 10000 Zagreb</derivirana_varijabla>
  </DomainObject.Predmet.ProtustrankaWithAdress>
  <DomainObject.Predmet.ProtustrankaWithAdressOIB>
    <izvorni_sadrzaj>VIADUKT PROJEKT d.o.o., OIB 00668169514, Kranjčevićeva 2, 10000 Zagreb</izvorni_sadrzaj>
    <derivirana_varijabla naziv="DomainObject.Predmet.ProtustrankaWithAdressOIB_1">VIADUKT PROJEKT d.o.o., OIB 00668169514, Kranjčevićeva 2, 10000 Zagreb</derivirana_varijabla>
  </DomainObject.Predmet.ProtustrankaWithAdressOIB>
  <DomainObject.Predmet.ProtustrankaNazivFormated>
    <izvorni_sadrzaj>VIADUKT PROJEKT d.o.o.</izvorni_sadrzaj>
    <derivirana_varijabla naziv="DomainObject.Predmet.ProtustrankaNazivFormated_1">VIADUKT PROJEKT d.o.o.</derivirana_varijabla>
  </DomainObject.Predmet.ProtustrankaNazivFormated>
  <DomainObject.Predmet.ProtustrankaNazivFormatedOIB>
    <izvorni_sadrzaj>VIADUKT PROJEKT d.o.o., OIB 00668169514</izvorni_sadrzaj>
    <derivirana_varijabla naziv="DomainObject.Predmet.ProtustrankaNazivFormatedOIB_1">VIADUKT PROJEKT d.o.o., OIB 00668169514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VIADUKT PROJEKT d.o.o.</izvorni_sadrzaj>
    <derivirana_varijabla naziv="DomainObject.Predmet.StrankaFormated_1">  VIADUKT PROJEKT d.o.o.</derivirana_varijabla>
  </DomainObject.Predmet.StrankaFormated>
  <DomainObject.Predmet.StrankaFormatedOIB>
    <izvorni_sadrzaj>  VIADUKT PROJEKT d.o.o., OIB 00668169514</izvorni_sadrzaj>
    <derivirana_varijabla naziv="DomainObject.Predmet.StrankaFormatedOIB_1">  VIADUKT PROJEKT d.o.o., OIB 00668169514</derivirana_varijabla>
  </DomainObject.Predmet.StrankaFormatedOIB>
  <DomainObject.Predmet.StrankaFormatedWithAdress>
    <izvorni_sadrzaj> VIADUKT PROJEKT d.o.o., Kranjčevićeva 2, 10000 Zagreb</izvorni_sadrzaj>
    <derivirana_varijabla naziv="DomainObject.Predmet.StrankaFormatedWithAdress_1"> VIADUKT PROJEKT d.o.o., Kranjčevićeva 2, 10000 Zagreb</derivirana_varijabla>
  </DomainObject.Predmet.StrankaFormatedWithAdress>
  <DomainObject.Predmet.StrankaFormatedWithAdressOIB>
    <izvorni_sadrzaj> VIADUKT PROJEKT d.o.o., OIB 00668169514, Kranjčevićeva 2, 10000 Zagreb</izvorni_sadrzaj>
    <derivirana_varijabla naziv="DomainObject.Predmet.StrankaFormatedWithAdressOIB_1"> VIADUKT PROJEKT d.o.o., OIB 00668169514, Kranjčevićeva 2, 10000 Zagreb</derivirana_varijabla>
  </DomainObject.Predmet.StrankaFormatedWithAdressOIB>
  <DomainObject.Predmet.StrankaWithAdress>
    <izvorni_sadrzaj>VIADUKT PROJEKT d.o.o. Kranjčevićeva 2,10000 Zagreb</izvorni_sadrzaj>
    <derivirana_varijabla naziv="DomainObject.Predmet.StrankaWithAdress_1">VIADUKT PROJEKT d.o.o. Kranjčevićeva 2,10000 Zagreb</derivirana_varijabla>
  </DomainObject.Predmet.StrankaWithAdress>
  <DomainObject.Predmet.StrankaWithAdressOIB>
    <izvorni_sadrzaj>VIADUKT PROJEKT d.o.o., OIB 00668169514, Kranjčevićeva 2,10000 Zagreb</izvorni_sadrzaj>
    <derivirana_varijabla naziv="DomainObject.Predmet.StrankaWithAdressOIB_1">VIADUKT PROJEKT d.o.o., OIB 00668169514, Kranjčevićeva 2,10000 Zagreb</derivirana_varijabla>
  </DomainObject.Predmet.StrankaWithAdressOIB>
  <DomainObject.Predmet.StrankaNazivFormated>
    <izvorni_sadrzaj>VIADUKT PROJEKT d.o.o.</izvorni_sadrzaj>
    <derivirana_varijabla naziv="DomainObject.Predmet.StrankaNazivFormated_1">VIADUKT PROJEKT d.o.o.</derivirana_varijabla>
  </DomainObject.Predmet.StrankaNazivFormated>
  <DomainObject.Predmet.StrankaNazivFormatedOIB>
    <izvorni_sadrzaj>VIADUKT PROJEKT d.o.o., OIB 00668169514</izvorni_sadrzaj>
    <derivirana_varijabla naziv="DomainObject.Predmet.StrankaNazivFormatedOIB_1">VIADUKT PROJEKT d.o.o., OIB 00668169514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VIADUKT PROJEKT d.o.o.</item>
    </izvorni_sadrzaj>
    <derivirana_varijabla naziv="DomainObject.Predmet.StrankaListFormated_1">
      <item>VIADUKT PROJEKT d.o.o.</item>
    </derivirana_varijabla>
  </DomainObject.Predmet.StrankaListFormated>
  <DomainObject.Predmet.StrankaListFormatedOIB>
    <izvorni_sadrzaj>
      <item>VIADUKT PROJEKT d.o.o., OIB 00668169514</item>
    </izvorni_sadrzaj>
    <derivirana_varijabla naziv="DomainObject.Predmet.StrankaListFormatedOIB_1">
      <item>VIADUKT PROJEKT d.o.o., OIB 00668169514</item>
    </derivirana_varijabla>
  </DomainObject.Predmet.StrankaListFormatedOIB>
  <DomainObject.Predmet.StrankaListFormatedWithAdress>
    <izvorni_sadrzaj>
      <item>VIADUKT PROJEKT d.o.o., Kranjčevićeva 2, 10000 Zagreb</item>
    </izvorni_sadrzaj>
    <derivirana_varijabla naziv="DomainObject.Predmet.StrankaListFormatedWithAdress_1">
      <item>VIADUKT PROJEKT d.o.o., Kranjčevićeva 2, 10000 Zagreb</item>
    </derivirana_varijabla>
  </DomainObject.Predmet.StrankaListFormatedWithAdress>
  <DomainObject.Predmet.StrankaListFormatedWithAdressOIB>
    <izvorni_sadrzaj>
      <item>VIADUKT PROJEKT d.o.o., OIB 00668169514, Kranjčevićeva 2, 10000 Zagreb</item>
    </izvorni_sadrzaj>
    <derivirana_varijabla naziv="DomainObject.Predmet.StrankaListFormatedWithAdressOIB_1">
      <item>VIADUKT PROJEKT d.o.o., OIB 00668169514, Kranjčevićeva 2, 10000 Zagreb</item>
    </derivirana_varijabla>
  </DomainObject.Predmet.StrankaListFormatedWithAdressOIB>
  <DomainObject.Predmet.StrankaListNazivFormated>
    <izvorni_sadrzaj>
      <item>VIADUKT PROJEKT d.o.o.</item>
    </izvorni_sadrzaj>
    <derivirana_varijabla naziv="DomainObject.Predmet.StrankaListNazivFormated_1">
      <item>VIADUKT PROJEKT d.o.o.</item>
    </derivirana_varijabla>
  </DomainObject.Predmet.StrankaListNazivFormated>
  <DomainObject.Predmet.StrankaListNazivFormatedOIB>
    <izvorni_sadrzaj>
      <item>VIADUKT PROJEKT d.o.o., OIB 00668169514</item>
    </izvorni_sadrzaj>
    <derivirana_varijabla naziv="DomainObject.Predmet.StrankaListNazivFormatedOIB_1">
      <item>VIADUKT PROJEKT d.o.o., OIB 00668169514</item>
    </derivirana_varijabla>
  </DomainObject.Predmet.StrankaListNazivFormatedOIB>
  <DomainObject.Predmet.ProtuStrankaListFormated>
    <izvorni_sadrzaj>
      <item>VIADUKT PROJEKT d.o.o. zastupanog po punomoćniku Marijan Šteković</item>
    </izvorni_sadrzaj>
    <derivirana_varijabla naziv="DomainObject.Predmet.ProtuStrankaListFormated_1">
      <item>VIADUKT PROJEKT d.o.o. zastupanog po punomoćniku Marijan Šteković</item>
    </derivirana_varijabla>
  </DomainObject.Predmet.ProtuStrankaListFormated>
  <DomainObject.Predmet.ProtuStrankaListFormatedOIB>
    <izvorni_sadrzaj>
      <item>VIADUKT PROJEKT d.o.o., OIB 00668169514 zastupanog po punomoćniku Marijan Šteković</item>
    </izvorni_sadrzaj>
    <derivirana_varijabla naziv="DomainObject.Predmet.ProtuStrankaListFormatedOIB_1">
      <item>VIADUKT PROJEKT d.o.o., OIB 00668169514 zastupanog po punomoćniku Marijan Šteković</item>
    </derivirana_varijabla>
  </DomainObject.Predmet.ProtuStrankaListFormatedOIB>
  <DomainObject.Predmet.ProtuStrankaListFormatedWithAdress>
    <izvorni_sadrzaj>
      <item>VIADUKT PROJEKT d.o.o., Kranjčevićeva 2, 10000 Zagreb zastupanog po punomoćniku Marijan Šteković</item>
    </izvorni_sadrzaj>
    <derivirana_varijabla naziv="DomainObject.Predmet.ProtuStrankaListFormatedWithAdress_1">
      <item>VIADUKT PROJEKT d.o.o., Kranjčevićeva 2, 10000 Zagreb zastupanog po punomoćniku Marijan Šteković</item>
    </derivirana_varijabla>
  </DomainObject.Predmet.ProtuStrankaListFormatedWithAdress>
  <DomainObject.Predmet.ProtuStrankaListFormatedWithAdressOIB>
    <izvorni_sadrzaj>
      <item>VIADUKT PROJEKT d.o.o., OIB 00668169514, Kranjčevićeva 2, 10000 Zagreb zastupanog po punomoćniku Marijan Šteković</item>
    </izvorni_sadrzaj>
    <derivirana_varijabla naziv="DomainObject.Predmet.ProtuStrankaListFormatedWithAdressOIB_1">
      <item>VIADUKT PROJEKT d.o.o., OIB 00668169514, Kranjčevićeva 2, 10000 Zagreb zastupanog po punomoćniku Marijan Šteković</item>
    </derivirana_varijabla>
  </DomainObject.Predmet.ProtuStrankaListFormatedWithAdressOIB>
  <DomainObject.Predmet.ProtuStrankaListNazivFormated>
    <izvorni_sadrzaj>
      <item>VIADUKT PROJEKT d.o.o.</item>
    </izvorni_sadrzaj>
    <derivirana_varijabla naziv="DomainObject.Predmet.ProtuStrankaListNazivFormated_1">
      <item>VIADUKT PROJEKT d.o.o.</item>
    </derivirana_varijabla>
  </DomainObject.Predmet.ProtuStrankaListNazivFormated>
  <DomainObject.Predmet.ProtuStrankaListNazivFormatedOIB>
    <izvorni_sadrzaj>
      <item>VIADUKT PROJEKT d.o.o., OIB 00668169514</item>
    </izvorni_sadrzaj>
    <derivirana_varijabla naziv="DomainObject.Predmet.ProtuStrankaListNazivFormatedOIB_1">
      <item>VIADUKT PROJEKT d.o.o., OIB 00668169514</item>
    </derivirana_varijabla>
  </DomainObject.Predmet.ProtuStrankaListNazivFormatedOIB>
  <DomainObject.Predmet.OstaliListFormated>
    <izvorni_sadrzaj>
      <item>Marijan Šteković punomoćnik sudionika u postupku VIADUKT PROJEKT d.o.o.</item>
    </izvorni_sadrzaj>
    <derivirana_varijabla naziv="DomainObject.Predmet.OstaliListFormated_1">
      <item>Marijan Šteković punomoćnik sudionika u postupku VIADUKT PROJEKT d.o.o.</item>
    </derivirana_varijabla>
  </DomainObject.Predmet.OstaliListFormated>
  <DomainObject.Predmet.OstaliListFormatedOIB>
    <izvorni_sadrzaj>
      <item>Marijan Šteković, OIB 75896557043 punomoćnik sudionika u postupku VIADUKT PROJEKT d.o.o.</item>
    </izvorni_sadrzaj>
    <derivirana_varijabla naziv="DomainObject.Predmet.OstaliListFormatedOIB_1">
      <item>Marijan Šteković, OIB 75896557043 punomoćnik sudionika u postupku VIADUKT PROJEKT d.o.o.</item>
    </derivirana_varijabla>
  </DomainObject.Predmet.OstaliListFormatedOIB>
  <DomainObject.Predmet.OstaliListFormatedWithAdress>
    <izvorni_sadrzaj>
      <item>Marijan Šteković, Gorjanska 38, 10000 Zagreb punomoćnik sudionika u postupku VIADUKT PROJEKT d.o.o.</item>
    </izvorni_sadrzaj>
    <derivirana_varijabla naziv="DomainObject.Predmet.OstaliListFormatedWithAdress_1">
      <item>Marijan Šteković, Gorjanska 38, 10000 Zagreb punomoćnik sudionika u postupku VIADUKT PROJEKT d.o.o.</item>
    </derivirana_varijabla>
  </DomainObject.Predmet.OstaliListFormatedWithAdress>
  <DomainObject.Predmet.OstaliListFormatedWithAdressOIB>
    <izvorni_sadrzaj>
      <item>Marijan Šteković, OIB 75896557043, Gorjanska 38, 10000 Zagreb punomoćnik sudionika u postupku VIADUKT PROJEKT d.o.o.</item>
    </izvorni_sadrzaj>
    <derivirana_varijabla naziv="DomainObject.Predmet.OstaliListFormatedWithAdressOIB_1">
      <item>Marijan Šteković, OIB 75896557043, Gorjanska 38, 10000 Zagreb punomoćnik sudionika u postupku VIADUKT PROJEKT d.o.o.</item>
    </derivirana_varijabla>
  </DomainObject.Predmet.OstaliListFormatedWithAdressOIB>
  <DomainObject.Predmet.OstaliListNazivFormated>
    <izvorni_sadrzaj>
      <item>Marijan Šteković</item>
    </izvorni_sadrzaj>
    <derivirana_varijabla naziv="DomainObject.Predmet.OstaliListNazivFormated_1">
      <item>Marijan Šteković</item>
    </derivirana_varijabla>
  </DomainObject.Predmet.OstaliListNazivFormated>
  <DomainObject.Predmet.OstaliListNazivFormatedOIB>
    <izvorni_sadrzaj>
      <item>Marijan Šteković, OIB 75896557043</item>
    </izvorni_sadrzaj>
    <derivirana_varijabla naziv="DomainObject.Predmet.OstaliListNazivFormatedOIB_1">
      <item>Marijan Šteković, OIB 75896557043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VIADUKT PROJEKT d.o.o.</izvorni_sadrzaj>
    <derivirana_varijabla naziv="DomainObject.Predmet.StrankaIDrugi_1">VIADUKT PROJEKT d.o.o.</derivirana_varijabla>
  </DomainObject.Predmet.StrankaIDrugi>
  <DomainObject.Predmet.ProtustrankaIDrugi>
    <izvorni_sadrzaj>VIADUKT PROJEKT d.o.o.</izvorni_sadrzaj>
    <derivirana_varijabla naziv="DomainObject.Predmet.ProtustrankaIDrugi_1">VIADUKT PROJEKT d.o.o.</derivirana_varijabla>
  </DomainObject.Predmet.ProtustrankaIDrugi>
  <DomainObject.Predmet.StrankaIDrugiAdressOIB>
    <izvorni_sadrzaj>VIADUKT PROJEKT d.o.o., OIB 00668169514, Kranjčevićeva 2, 10000 Zagreb</izvorni_sadrzaj>
    <derivirana_varijabla naziv="DomainObject.Predmet.StrankaIDrugiAdressOIB_1">VIADUKT PROJEKT d.o.o., OIB 00668169514, Kranjčevićeva 2, 10000 Zagreb</derivirana_varijabla>
  </DomainObject.Predmet.StrankaIDrugiAdressOIB>
  <DomainObject.Predmet.ProtustrankaIDrugiAdressOIB>
    <izvorni_sadrzaj>VIADUKT PROJEKT d.o.o., OIB 00668169514, Kranjčevićeva 2, 10000 Zagreb</izvorni_sadrzaj>
    <derivirana_varijabla naziv="DomainObject.Predmet.ProtustrankaIDrugiAdressOIB_1">VIADUKT PROJEKT d.o.o., OIB 00668169514,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VIADUKT PROJEKT d.o.o.</item>
      <item>VIADUKT PROJEKT d.o.o.</item>
      <item>Marijan Šteković</item>
    </izvorni_sadrzaj>
    <derivirana_varijabla naziv="DomainObject.Predmet.SudioniciListNaziv_1">
      <item>VIADUKT PROJEKT d.o.o.</item>
      <item>VIADUKT PROJEKT d.o.o.</item>
      <item>Marijan Šteković</item>
    </derivirana_varijabla>
  </DomainObject.Predmet.SudioniciListNaziv>
  <DomainObject.Predmet.SudioniciListAdressOIB>
    <izvorni_sadrzaj>
      <item>VIADUKT PROJEKT d.o.o., OIB 00668169514, Kranjčevićeva 2,10000 Zagreb</item>
      <item>VIADUKT PROJEKT d.o.o., OIB 00668169514, Kranjčevićeva 2,10000 Zagreb</item>
      <item>Marijan Šteković, OIB 75896557043, Gorjanska 38,10000 Zagreb</item>
    </izvorni_sadrzaj>
    <derivirana_varijabla naziv="DomainObject.Predmet.SudioniciListAdressOIB_1">
      <item>VIADUKT PROJEKT d.o.o., OIB 00668169514, Kranjčevićeva 2,10000 Zagreb</item>
      <item>VIADUKT PROJEKT d.o.o., OIB 00668169514, Kranjčevićeva 2,10000 Zagreb</item>
      <item>Marijan Šteković, OIB 75896557043, Gorjanska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00668169514</item>
      <item>, OIB 00668169514</item>
      <item>, OIB 75896557043</item>
    </izvorni_sadrzaj>
    <derivirana_varijabla naziv="DomainObject.Predmet.SudioniciListNazivOIB_1">
      <item>, OIB 00668169514</item>
      <item>, OIB 00668169514</item>
      <item>, OIB 75896557043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087CCF-6B7B-4170-A0AC-606F67A953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DHL</properties:Company>
  <properties:Pages>11</properties:Pages>
  <properties:Words>1765</properties:Words>
  <properties:Characters>10970</properties:Characters>
  <properties:Lines>632</properties:Lines>
  <properties:Paragraphs>324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ZORA d</vt:lpstr>
      <vt:lpstr>ZORA d</vt:lpstr>
    </vt:vector>
  </properties:TitlesOfParts>
  <properties:LinksUpToDate>false</properties:LinksUpToDate>
  <properties:CharactersWithSpaces>12950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2018-02-06T07:33:00Z</dcterms:created>
  <dc:creator>DHL</dc:creator>
  <cp:lastModifiedBy>Matea Bizjak</cp:lastModifiedBy>
  <cp:lastPrinted>2018-02-01T13:33:00Z</cp:lastPrinted>
  <dcterms:modified xmlns:xsi="http://www.w3.org/2001/XMLSchema-instance" xsi:type="dcterms:W3CDTF">2018-02-06T07:33:00Z</dcterms:modified>
  <cp:revision>3</cp:revision>
  <dc:title>ZORA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St-1958/2017-16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