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0d55" w14:paraId="ec50d55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 w:rsidR="00083A0C">
        <w:rPr>
          <w:szCs w:val="24"/>
          <w:lang w:val="hr-HR"/>
        </w:rPr>
        <w:t xml:space="preserve"> </w:t>
      </w:r>
      <w:r w:rsidR="00973E03" w:rsidRPr="00973E03">
        <w:rPr>
          <w:szCs w:val="24"/>
          <w:lang w:val="hr-HR"/>
        </w:rPr>
        <w:t>FARBA j.d.o.o. Umag, Ulica Svetog Petra 6, OIB 18142930348</w:t>
      </w:r>
      <w:r w:rsidR="00863208" w:rsidRPr="00042A52">
        <w:rPr>
          <w:szCs w:val="24"/>
          <w:lang w:val="hr-HR"/>
        </w:rPr>
        <w:t xml:space="preserve">, </w:t>
      </w:r>
      <w:r w:rsidR="00E30F8A">
        <w:rPr>
          <w:szCs w:val="24"/>
          <w:lang w:val="hr-HR"/>
        </w:rPr>
        <w:t>30</w:t>
      </w:r>
      <w:r w:rsidR="00EF513E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kolovoza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973E03" w:rsidRPr="00973E03">
        <w:rPr>
          <w:szCs w:val="24"/>
          <w:lang w:val="hr-HR"/>
        </w:rPr>
        <w:t>FARBA j.d.o.o. Umag, Ulica Svetog Petra 6, OIB 18142930348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A11FE">
        <w:rPr>
          <w:szCs w:val="24"/>
          <w:lang w:val="hr-HR"/>
        </w:rPr>
        <w:t>0</w:t>
      </w:r>
      <w:r w:rsidR="00E30F8A">
        <w:rPr>
          <w:szCs w:val="24"/>
          <w:lang w:val="hr-HR"/>
        </w:rPr>
        <w:t>6</w:t>
      </w:r>
      <w:r w:rsidR="00042A52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listopada</w:t>
      </w:r>
      <w:r w:rsidR="00E7234A">
        <w:rPr>
          <w:szCs w:val="24"/>
          <w:lang w:val="hr-HR"/>
        </w:rPr>
        <w:t xml:space="preserve"> 2016. u </w:t>
      </w:r>
      <w:r w:rsidR="00973E03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:</w:t>
      </w:r>
      <w:r w:rsidR="00973E03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973E03">
        <w:rPr>
          <w:szCs w:val="24"/>
          <w:lang w:val="hr-HR"/>
        </w:rPr>
        <w:t>Nikola</w:t>
      </w:r>
      <w:r w:rsidR="00973E03" w:rsidRPr="00973E03">
        <w:rPr>
          <w:szCs w:val="24"/>
          <w:lang w:val="hr-HR"/>
        </w:rPr>
        <w:t xml:space="preserve"> </w:t>
      </w:r>
      <w:proofErr w:type="spellStart"/>
      <w:r w:rsidR="00973E03" w:rsidRPr="00973E03">
        <w:rPr>
          <w:szCs w:val="24"/>
          <w:lang w:val="hr-HR"/>
        </w:rPr>
        <w:t>Ćelić</w:t>
      </w:r>
      <w:proofErr w:type="spellEnd"/>
      <w:r w:rsidR="00973E03" w:rsidRPr="00973E03">
        <w:rPr>
          <w:szCs w:val="24"/>
          <w:lang w:val="hr-HR"/>
        </w:rPr>
        <w:t xml:space="preserve"> iz Umaga, Svetog Petra 6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30F8A">
        <w:rPr>
          <w:szCs w:val="24"/>
          <w:lang w:val="hr-HR"/>
        </w:rPr>
        <w:t>30</w:t>
      </w:r>
      <w:r w:rsidR="00F30032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kolovoza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4E26D7" w:rsidP="00F30032" w:rsidR="004E26D7">
      <w:pPr>
        <w:ind w:right="512"/>
        <w:jc w:val="both"/>
        <w:rPr>
          <w:szCs w:val="24"/>
          <w:lang w:val="hr-HR"/>
        </w:rPr>
      </w:pPr>
    </w:p>
    <w:p w:rsidRDefault="004E26D7" w:rsidP="00F30032" w:rsidR="004E26D7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E30F8A" w:rsidP="00FA12F8" w:rsidR="00E30F8A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dužnik</w:t>
      </w:r>
    </w:p>
    <w:p w:rsidRDefault="00AA1BBE" w:rsidP="00FA12F8" w:rsidR="00AA1BBE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14BC8">
        <w:rPr>
          <w:szCs w:val="24"/>
          <w:lang w:val="hr-HR"/>
        </w:rPr>
        <w:t xml:space="preserve"> </w:t>
      </w:r>
      <w:r w:rsidR="009A11FE" w:rsidRPr="009A11FE">
        <w:rPr>
          <w:szCs w:val="24"/>
          <w:lang w:val="hr-HR"/>
        </w:rPr>
        <w:t xml:space="preserve">zakonski zastupnik dužnika </w:t>
      </w:r>
      <w:r w:rsidR="00973E03" w:rsidRPr="00973E03">
        <w:rPr>
          <w:szCs w:val="24"/>
          <w:lang w:val="hr-HR"/>
        </w:rPr>
        <w:t xml:space="preserve">Nikola </w:t>
      </w:r>
      <w:proofErr w:type="spellStart"/>
      <w:r w:rsidR="00973E03" w:rsidRPr="00973E03">
        <w:rPr>
          <w:szCs w:val="24"/>
          <w:lang w:val="hr-HR"/>
        </w:rPr>
        <w:t>Ćelić</w:t>
      </w:r>
      <w:proofErr w:type="spellEnd"/>
      <w:r w:rsidR="00973E03" w:rsidRPr="00973E03">
        <w:rPr>
          <w:szCs w:val="24"/>
          <w:lang w:val="hr-HR"/>
        </w:rPr>
        <w:t xml:space="preserve"> iz Umaga, Svetog Petra 6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A77" w:rsidP="00E95B75" w:rsidR="008F6A77">
      <w:r>
        <w:separator/>
      </w:r>
    </w:p>
  </w:endnote>
  <w:endnote w:id="0" w:type="continuationSeparator">
    <w:p w:rsidRDefault="008F6A77" w:rsidP="00E95B75" w:rsidR="008F6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A77" w:rsidP="00E95B75" w:rsidR="008F6A77">
      <w:r>
        <w:separator/>
      </w:r>
    </w:p>
  </w:footnote>
  <w:footnote w:id="0" w:type="continuationSeparator">
    <w:p w:rsidRDefault="008F6A77" w:rsidP="00E95B75" w:rsidR="008F6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E30F8A">
      <w:t>9</w:t>
    </w:r>
    <w:r w:rsidR="00973E03">
      <w:t>49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83A0C"/>
    <w:rsid w:val="000A3F50"/>
    <w:rsid w:val="000B1210"/>
    <w:rsid w:val="000B1966"/>
    <w:rsid w:val="000B300D"/>
    <w:rsid w:val="000C77F9"/>
    <w:rsid w:val="000D0B38"/>
    <w:rsid w:val="000D1509"/>
    <w:rsid w:val="000D1BD5"/>
    <w:rsid w:val="000E0EE1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A3D4B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3E6352"/>
    <w:rsid w:val="004016BF"/>
    <w:rsid w:val="00416DAB"/>
    <w:rsid w:val="00426186"/>
    <w:rsid w:val="00444F96"/>
    <w:rsid w:val="00466CDF"/>
    <w:rsid w:val="004B3838"/>
    <w:rsid w:val="004C62CC"/>
    <w:rsid w:val="004E26D7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720D23"/>
    <w:rsid w:val="007373CE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8F6A77"/>
    <w:rsid w:val="00903937"/>
    <w:rsid w:val="009463CE"/>
    <w:rsid w:val="00962A2F"/>
    <w:rsid w:val="00973E03"/>
    <w:rsid w:val="00976C87"/>
    <w:rsid w:val="00985388"/>
    <w:rsid w:val="00991634"/>
    <w:rsid w:val="009929FD"/>
    <w:rsid w:val="009A0545"/>
    <w:rsid w:val="009A11FE"/>
    <w:rsid w:val="009D31AB"/>
    <w:rsid w:val="00A010C1"/>
    <w:rsid w:val="00A409FF"/>
    <w:rsid w:val="00A46687"/>
    <w:rsid w:val="00A56822"/>
    <w:rsid w:val="00A77E22"/>
    <w:rsid w:val="00AA1BBE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B1BCB"/>
    <w:rsid w:val="00DD5C44"/>
    <w:rsid w:val="00DD76D2"/>
    <w:rsid w:val="00E026B0"/>
    <w:rsid w:val="00E06FF0"/>
    <w:rsid w:val="00E30F8A"/>
    <w:rsid w:val="00E323BB"/>
    <w:rsid w:val="00E431CF"/>
    <w:rsid w:val="00E56872"/>
    <w:rsid w:val="00E60CD1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0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E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E0EE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E0E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E0E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0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E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E0EE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E0E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E0E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FARBA j.d.o.o. UMAG</izvorni_sadrzaj>
    <derivirana_varijabla naziv="DomainObject.Predmet.ProtustrankaFormated_1">  FARBA j.d.o.o. UMAG</derivirana_varijabla>
  </DomainObject.Predmet.ProtustrankaFormated>
  <DomainObject.Predmet.ProtustrankaFormatedOIB>
    <izvorni_sadrzaj>  FARBA j.d.o.o. UMAG, OIB 18142930348</izvorni_sadrzaj>
    <derivirana_varijabla naziv="DomainObject.Predmet.ProtustrankaFormatedOIB_1">  FARBA j.d.o.o. UMAG, OIB 18142930348</derivirana_varijabla>
  </DomainObject.Predmet.ProtustrankaFormatedOIB>
  <DomainObject.Predmet.ProtustrankaFormatedWithAdress>
    <izvorni_sadrzaj> FARBA j.d.o.o. UMAG, Ulica Svetog Petra 6, 52470 Umag</izvorni_sadrzaj>
    <derivirana_varijabla naziv="DomainObject.Predmet.ProtustrankaFormatedWithAdress_1"> FARBA j.d.o.o. UMAG, Ulica Svetog Petra 6, 52470 Umag</derivirana_varijabla>
  </DomainObject.Predmet.ProtustrankaFormatedWithAdress>
  <DomainObject.Predmet.ProtustrankaFormatedWithAdressOIB>
    <izvorni_sadrzaj> FARBA j.d.o.o. UMAG, OIB 18142930348, Ulica Svetog Petra 6, 52470 Umag</izvorni_sadrzaj>
    <derivirana_varijabla naziv="DomainObject.Predmet.ProtustrankaFormatedWithAdressOIB_1"> FARBA j.d.o.o. UMAG, OIB 18142930348, Ulica Svetog Petra 6, 52470 Umag</derivirana_varijabla>
  </DomainObject.Predmet.ProtustrankaFormatedWithAdressOIB>
  <DomainObject.Predmet.ProtustrankaWithAdress>
    <izvorni_sadrzaj>FARBA j.d.o.o. UMAG Ulica Svetog Petra 6, 52470 Umag</izvorni_sadrzaj>
    <derivirana_varijabla naziv="DomainObject.Predmet.ProtustrankaWithAdress_1">FARBA j.d.o.o. UMAG Ulica Svetog Petra 6, 52470 Umag</derivirana_varijabla>
  </DomainObject.Predmet.ProtustrankaWithAdress>
  <DomainObject.Predmet.ProtustrankaWithAdressOIB>
    <izvorni_sadrzaj>FARBA j.d.o.o. UMAG, OIB 18142930348, Ulica Svetog Petra 6, 52470 Umag</izvorni_sadrzaj>
    <derivirana_varijabla naziv="DomainObject.Predmet.ProtustrankaWithAdressOIB_1">FARBA j.d.o.o. UMAG, OIB 18142930348, Ulica Svetog Petra 6, 52470 Umag</derivirana_varijabla>
  </DomainObject.Predmet.ProtustrankaWithAdressOIB>
  <DomainObject.Predmet.ProtustrankaNazivFormated>
    <izvorni_sadrzaj>FARBA j.d.o.o. UMAG</izvorni_sadrzaj>
    <derivirana_varijabla naziv="DomainObject.Predmet.ProtustrankaNazivFormated_1">FARBA j.d.o.o. UMAG</derivirana_varijabla>
  </DomainObject.Predmet.ProtustrankaNazivFormated>
  <DomainObject.Predmet.ProtustrankaNazivFormatedOIB>
    <izvorni_sadrzaj>FARBA j.d.o.o. UMAG, OIB 18142930348</izvorni_sadrzaj>
    <derivirana_varijabla naziv="DomainObject.Predmet.ProtustrankaNazivFormatedOIB_1">FARBA j.d.o.o. UMAG, OIB 18142930348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5315.00</izvorni_sadrzaj>
    <derivirana_varijabla naziv="DomainObject.Predmet.TrenutnaVrijednost_1">5315.00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FARBA j.d.o.o. UMAG</item>
    </izvorni_sadrzaj>
    <derivirana_varijabla naziv="DomainObject.Predmet.ProtuStrankaListFormated_1">
      <item>FARBA j.d.o.o. UMAG</item>
    </derivirana_varijabla>
  </DomainObject.Predmet.ProtuStrankaListFormated>
  <DomainObject.Predmet.ProtuStrankaListFormatedOIB>
    <izvorni_sadrzaj>
      <item>FARBA j.d.o.o. UMAG, OIB 18142930348</item>
    </izvorni_sadrzaj>
    <derivirana_varijabla naziv="DomainObject.Predmet.ProtuStrankaListFormatedOIB_1">
      <item>FARBA j.d.o.o. UMAG, OIB 18142930348</item>
    </derivirana_varijabla>
  </DomainObject.Predmet.ProtuStrankaListFormatedOIB>
  <DomainObject.Predmet.ProtuStrankaListFormatedWithAdress>
    <izvorni_sadrzaj>
      <item>FARBA j.d.o.o. UMAG, Ulica Svetog Petra 6, 52470 Umag</item>
    </izvorni_sadrzaj>
    <derivirana_varijabla naziv="DomainObject.Predmet.ProtuStrankaListFormatedWithAdress_1">
      <item>FARBA j.d.o.o. UMAG, Ulica Svetog Petra 6, 52470 Umag</item>
    </derivirana_varijabla>
  </DomainObject.Predmet.ProtuStrankaListFormatedWithAdress>
  <DomainObject.Predmet.ProtuStrankaListFormatedWithAdressOIB>
    <izvorni_sadrzaj>
      <item>FARBA j.d.o.o. UMAG, OIB 18142930348, Ulica Svetog Petra 6, 52470 Umag</item>
    </izvorni_sadrzaj>
    <derivirana_varijabla naziv="DomainObject.Predmet.ProtuStrankaListFormatedWithAdressOIB_1">
      <item>FARBA j.d.o.o. UMAG, OIB 18142930348, Ulica Svetog Petra 6, 52470 Umag</item>
    </derivirana_varijabla>
  </DomainObject.Predmet.ProtuStrankaListFormatedWithAdressOIB>
  <DomainObject.Predmet.ProtuStrankaListNazivFormated>
    <izvorni_sadrzaj>
      <item>FARBA j.d.o.o. UMAG</item>
    </izvorni_sadrzaj>
    <derivirana_varijabla naziv="DomainObject.Predmet.ProtuStrankaListNazivFormated_1">
      <item>FARBA j.d.o.o. UMAG</item>
    </derivirana_varijabla>
  </DomainObject.Predmet.ProtuStrankaListNazivFormated>
  <DomainObject.Predmet.ProtuStrankaListNazivFormatedOIB>
    <izvorni_sadrzaj>
      <item>FARBA j.d.o.o. UMAG, OIB 18142930348</item>
    </izvorni_sadrzaj>
    <derivirana_varijabla naziv="DomainObject.Predmet.ProtuStrankaListNazivFormatedOIB_1">
      <item>FARBA j.d.o.o. UMAG, OIB 18142930348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FARBA j.d.o.o. UMAG</izvorni_sadrzaj>
    <derivirana_varijabla naziv="DomainObject.Predmet.ProtustrankaIDrugi_1">FARBA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FARBA j.d.o.o. UMAG, OIB 18142930348, Ulica Svetog Petra 6, 52470 Umag</izvorni_sadrzaj>
    <derivirana_varijabla naziv="DomainObject.Predmet.ProtustrankaIDrugiAdressOIB_1">FARBA j.d.o.o. UMAG, OIB 18142930348, Ulica Svetog Petra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FARBA j.d.o.o. UMAG</item>
    </izvorni_sadrzaj>
    <derivirana_varijabla naziv="DomainObject.Predmet.SudioniciListNaziv_1">
      <item>FINANCIJSKA AGENCIJA, RC RIJEKA, PODRUŽNICA PULA, PULA</item>
      <item>FARBA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FARBA j.d.o.o. UMAG, OIB 18142930348, Ulica Svetog Petra 6,52470 Umag</item>
    </izvorni_sadrzaj>
    <derivirana_varijabla naziv="DomainObject.Predmet.SudioniciListAdressOIB_1">
      <item>FINANCIJSKA AGENCIJA, RC RIJEKA, PODRUŽNICA PULA, PULA, OIB 85821130368, Ulica grada Vukovara 70,10000 Zagreb</item>
      <item>FARBA j.d.o.o. UMAG, OIB 18142930348, Ulica Svetog Petra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18142930348</item>
    </izvorni_sadrzaj>
    <derivirana_varijabla naziv="DomainObject.Predmet.SudioniciListNazivOIB_1">
      <item>, OIB 85821130368</item>
      <item>, OIB 18142930348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1457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2016-08-30T10:14:00Z</dcterms:created>
  <dc:creator>Jasmina Matika</dc:creator>
  <cp:lastModifiedBy>Sanja Lakošeljac</cp:lastModifiedBy>
  <cp:lastPrinted>2016-08-30T10:17:00Z</cp:lastPrinted>
  <dcterms:modified xmlns:xsi="http://www.w3.org/2001/XMLSchema-instance" xsi:type="dcterms:W3CDTF">2016-08-30T10:17:00Z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