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81a84" w14:paraId="d881a84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C751A0">
        <w:t>2981</w:t>
      </w:r>
      <w:r>
        <w:t>/2015</w:t>
      </w:r>
      <w:r w:rsidR="00E55F39">
        <w:t>-6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C751A0" w:rsidRPr="00C751A0">
        <w:t>CENTAR ZA MEĐUNARODNU SURADNJU, Nova Ves 9, Zagreb, OIB: 68367577484</w:t>
      </w:r>
      <w:r>
        <w:t xml:space="preserve">, dana  </w:t>
      </w:r>
      <w:r w:rsidR="00C751A0">
        <w:t>20</w:t>
      </w:r>
      <w:r>
        <w:t xml:space="preserve">. travnja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C751A0" w:rsidRPr="00C751A0">
        <w:t>CENTAR ZA MEĐUNARODNU SURADNJU, Nova Ves 9, Zagreb, OIB: 68367577484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AE3909">
        <w:t>20</w:t>
      </w:r>
      <w:r>
        <w:t>. travnja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stečajnog upravitelja imenuje se</w:t>
      </w:r>
      <w:r w:rsidR="00B629A6">
        <w:t xml:space="preserve"> </w:t>
      </w:r>
      <w:r w:rsidR="00B629A6" w:rsidRPr="00B629A6">
        <w:t>IVAN HUDOLETNJAK iz Ivanca, Zavojna ulica 3, OIB: 80924395653</w:t>
      </w:r>
      <w:r>
        <w:t xml:space="preserve"> 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C751A0" w:rsidRPr="00C751A0">
        <w:t>CENTAR ZA MEĐUNARODNU SURADNJU, Nova Ves 9, Zagreb, OIB: 68367577484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 xml:space="preserve">U Zagrebu,  </w:t>
      </w:r>
      <w:r w:rsidR="00C751A0">
        <w:t>20</w:t>
      </w:r>
      <w:r>
        <w:t>. travnja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E55F39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1B22F8" w:rsidP="00DF1FFF" w:rsidR="001B22F8">
      <w:pPr>
        <w:pStyle w:val="Bezproreda"/>
      </w:pPr>
    </w:p>
    <w:p w:rsidRDefault="00E55F39" w:rsidP="00E55F39" w:rsidR="00E55F39">
      <w:pPr>
        <w:pStyle w:val="Bezproreda"/>
        <w:jc w:val="right"/>
      </w:pPr>
      <w:r>
        <w:t>Za točnost otpravka-ovlašteni službenik:</w:t>
      </w:r>
    </w:p>
    <w:p w:rsidRDefault="00E55F39" w:rsidP="00E55F39" w:rsidR="00E55F39">
      <w:pPr>
        <w:pStyle w:val="Bezproreda"/>
        <w:jc w:val="right"/>
      </w:pPr>
      <w:r>
        <w:t xml:space="preserve">Tanja Štraubert </w:t>
      </w:r>
    </w:p>
    <w:sectPr w:rsidSect="00EF1FD3" w:rsidR="00E55F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7FC6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C751A0">
          <w:t>2981/2015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1371FB"/>
    <w:rsid w:val="001B22F8"/>
    <w:rsid w:val="003A3366"/>
    <w:rsid w:val="004E266D"/>
    <w:rsid w:val="00677951"/>
    <w:rsid w:val="009447FC"/>
    <w:rsid w:val="00AA7B27"/>
    <w:rsid w:val="00AE11D4"/>
    <w:rsid w:val="00AE3909"/>
    <w:rsid w:val="00B629A6"/>
    <w:rsid w:val="00BC1874"/>
    <w:rsid w:val="00BF3A17"/>
    <w:rsid w:val="00BF7FC6"/>
    <w:rsid w:val="00C136F3"/>
    <w:rsid w:val="00C751A0"/>
    <w:rsid w:val="00DC0AA2"/>
    <w:rsid w:val="00DE059B"/>
    <w:rsid w:val="00DF1FFF"/>
    <w:rsid w:val="00E55F39"/>
    <w:rsid w:val="00E75E0F"/>
    <w:rsid w:val="00E84179"/>
    <w:rsid w:val="00EC4E35"/>
    <w:rsid w:val="00EC58B8"/>
    <w:rsid w:val="00EF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E55F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5F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5F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5F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5F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E55F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5F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5F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5F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5F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2981</izvorni_sadrzaj>
    <derivirana_varijabla naziv="DomainObject.Predmet.Broj_1">2981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St-2981/2015</izvorni_sadrzaj>
    <derivirana_varijabla naziv="DomainObject.Predmet.OznakaBroj_1">St-2981/2015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međunarodnu suradnju zastupanog po punomoćniku Lea Kašpar</izvorni_sadrzaj>
    <derivirana_varijabla naziv="DomainObject.Predmet.ProtustrankaFormated_1">  Centar za međunarodnu suradnju zastupanog po punomoćniku Lea Kašpar</derivirana_varijabla>
  </DomainObject.Predmet.ProtustrankaFormated>
  <DomainObject.Predmet.ProtustrankaFormatedOIB>
    <izvorni_sadrzaj>  Centar za međunarodnu suradnju, OIB 68367577484 zastupanog po punomoćniku Lea Kašpar</izvorni_sadrzaj>
    <derivirana_varijabla naziv="DomainObject.Predmet.ProtustrankaFormatedOIB_1">  Centar za međunarodnu suradnju, OIB 68367577484 zastupanog po punomoćniku Lea Kašpar</derivirana_varijabla>
  </DomainObject.Predmet.ProtustrankaFormatedOIB>
  <DomainObject.Predmet.ProtustrankaFormatedWithAdress>
    <izvorni_sadrzaj> Centar za međunarodnu suradnju, Nova Ves 9, 10000 Zagreb zastupanog po punomoćniku Lea Kašpar</izvorni_sadrzaj>
    <derivirana_varijabla naziv="DomainObject.Predmet.ProtustrankaFormatedWithAdress_1"> Centar za međunarodnu suradnju, Nova Ves 9, 10000 Zagreb zastupanog po punomoćniku Lea Kašpar</derivirana_varijabla>
  </DomainObject.Predmet.ProtustrankaFormatedWithAdress>
  <DomainObject.Predmet.ProtustrankaFormatedWithAdressOIB>
    <izvorni_sadrzaj> Centar za međunarodnu suradnju, OIB 68367577484, Nova Ves 9, 10000 Zagreb zastupanog po punomoćniku Lea Kašpar</izvorni_sadrzaj>
    <derivirana_varijabla naziv="DomainObject.Predmet.ProtustrankaFormatedWithAdressOIB_1"> Centar za međunarodnu suradnju, OIB 68367577484, Nova Ves 9, 10000 Zagreb zastupanog po punomoćniku Lea Kašpar</derivirana_varijabla>
  </DomainObject.Predmet.ProtustrankaFormatedWithAdressOIB>
  <DomainObject.Predmet.ProtustrankaWithAdress>
    <izvorni_sadrzaj>Centar za međunarodnu suradnju Nova Ves 9, 10000 Zagreb</izvorni_sadrzaj>
    <derivirana_varijabla naziv="DomainObject.Predmet.ProtustrankaWithAdress_1">Centar za međunarodnu suradnju Nova Ves 9, 10000 Zagreb</derivirana_varijabla>
  </DomainObject.Predmet.ProtustrankaWithAdress>
  <DomainObject.Predmet.ProtustrankaWithAdressOIB>
    <izvorni_sadrzaj>Centar za međunarodnu suradnju, OIB 68367577484, Nova Ves 9, 10000 Zagreb</izvorni_sadrzaj>
    <derivirana_varijabla naziv="DomainObject.Predmet.ProtustrankaWithAdressOIB_1">Centar za međunarodnu suradnju, OIB 68367577484, Nova Ves 9, 10000 Zagreb</derivirana_varijabla>
  </DomainObject.Predmet.ProtustrankaWithAdressOIB>
  <DomainObject.Predmet.ProtustrankaNazivFormated>
    <izvorni_sadrzaj>Centar za međunarodnu suradnju</izvorni_sadrzaj>
    <derivirana_varijabla naziv="DomainObject.Predmet.ProtustrankaNazivFormated_1">Centar za međunarodnu suradnju</derivirana_varijabla>
  </DomainObject.Predmet.ProtustrankaNazivFormated>
  <DomainObject.Predmet.ProtustrankaNazivFormatedOIB>
    <izvorni_sadrzaj>Centar za međunarodnu suradnju, OIB 68367577484</izvorni_sadrzaj>
    <derivirana_varijabla naziv="DomainObject.Predmet.ProtustrankaNazivFormatedOIB_1">Centar za međunarodnu suradnju, OIB 68367577484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za međunarodnu suradnju zastupanog po punomoćniku Lea Kašpar</item>
    </izvorni_sadrzaj>
    <derivirana_varijabla naziv="DomainObject.Predmet.ProtuStrankaListFormated_1">
      <item>Centar za međunarodnu suradnju zastupanog po punomoćniku Lea Kašpar</item>
    </derivirana_varijabla>
  </DomainObject.Predmet.ProtuStrankaListFormated>
  <DomainObject.Predmet.ProtuStrankaListFormatedOIB>
    <izvorni_sadrzaj>
      <item>Centar za međunarodnu suradnju, OIB 68367577484 zastupanog po punomoćniku Lea Kašpar</item>
    </izvorni_sadrzaj>
    <derivirana_varijabla naziv="DomainObject.Predmet.ProtuStrankaListFormatedOIB_1">
      <item>Centar za međunarodnu suradnju, OIB 68367577484 zastupanog po punomoćniku Lea Kašpar</item>
    </derivirana_varijabla>
  </DomainObject.Predmet.ProtuStrankaListFormatedOIB>
  <DomainObject.Predmet.ProtuStrankaListFormatedWithAdress>
    <izvorni_sadrzaj>
      <item>Centar za međunarodnu suradnju, Nova Ves 9, 10000 Zagreb zastupanog po punomoćniku Lea Kašpar</item>
    </izvorni_sadrzaj>
    <derivirana_varijabla naziv="DomainObject.Predmet.ProtuStrankaListFormatedWithAdress_1">
      <item>Centar za međunarodnu suradnju, Nova Ves 9, 10000 Zagreb zastupanog po punomoćniku Lea Kašpar</item>
    </derivirana_varijabla>
  </DomainObject.Predmet.ProtuStrankaListFormatedWithAdress>
  <DomainObject.Predmet.ProtuStrankaListFormatedWithAdressOIB>
    <izvorni_sadrzaj>
      <item>Centar za međunarodnu suradnju, OIB 68367577484, Nova Ves 9, 10000 Zagreb zastupanog po punomoćniku Lea Kašpar</item>
    </izvorni_sadrzaj>
    <derivirana_varijabla naziv="DomainObject.Predmet.ProtuStrankaListFormatedWithAdressOIB_1">
      <item>Centar za međunarodnu suradnju, OIB 68367577484, Nova Ves 9, 10000 Zagreb zastupanog po punomoćniku Lea Kašpar</item>
    </derivirana_varijabla>
  </DomainObject.Predmet.ProtuStrankaListFormatedWithAdressOIB>
  <DomainObject.Predmet.ProtuStrankaListNazivFormated>
    <izvorni_sadrzaj>
      <item>Centar za međunarodnu suradnju</item>
    </izvorni_sadrzaj>
    <derivirana_varijabla naziv="DomainObject.Predmet.ProtuStrankaListNazivFormated_1">
      <item>Centar za međunarodnu suradnju</item>
    </derivirana_varijabla>
  </DomainObject.Predmet.ProtuStrankaListNazivFormated>
  <DomainObject.Predmet.ProtuStrankaListNazivFormatedOIB>
    <izvorni_sadrzaj>
      <item>Centar za međunarodnu suradnju, OIB 68367577484</item>
    </izvorni_sadrzaj>
    <derivirana_varijabla naziv="DomainObject.Predmet.ProtuStrankaListNazivFormatedOIB_1">
      <item>Centar za međunarodnu suradnju, OIB 68367577484</item>
    </derivirana_varijabla>
  </DomainObject.Predmet.ProtuStrankaListNazivFormatedOIB>
  <DomainObject.Predmet.OstaliListFormated>
    <izvorni_sadrzaj>
      <item>Ivan Hudoletnjak</item>
      <item>Lea Kašpar punomoćnik sudionika u postupku Centar za međunarodnu suradnju</item>
    </izvorni_sadrzaj>
    <derivirana_varijabla naziv="DomainObject.Predmet.OstaliListFormated_1">
      <item>Ivan Hudoletnjak</item>
      <item>Lea Kašpar punomoćnik sudionika u postupku Centar za međunarodnu suradnju</item>
    </derivirana_varijabla>
  </DomainObject.Predmet.OstaliListFormated>
  <DomainObject.Predmet.OstaliListFormatedOIB>
    <izvorni_sadrzaj>
      <item>Ivan Hudoletnjak, OIB 80924395653</item>
      <item>Lea Kašpar, OIB 90338953335 punomoćnik sudionika u postupku Centar za međunarodnu suradnju</item>
    </izvorni_sadrzaj>
    <derivirana_varijabla naziv="DomainObject.Predmet.OstaliListFormatedOIB_1">
      <item>Ivan Hudoletnjak, OIB 80924395653</item>
      <item>Lea Kašpar, OIB 90338953335 punomoćnik sudionika u postupku Centar za međunarodnu suradnju</item>
    </derivirana_varijabla>
  </DomainObject.Predmet.OstaliListFormatedOIB>
  <DomainObject.Predmet.OstaliListFormatedWithAdress>
    <izvorni_sadrzaj>
      <item>Ivan Hudoletnjak, Zavojna ulica 3, 42240 Ivanec</item>
      <item>Lea Kašpar, Nova Ves 9, 10000 Zagreb punomoćnik sudionika u postupku Centar za međunarodnu suradnju</item>
    </izvorni_sadrzaj>
    <derivirana_varijabla naziv="DomainObject.Predmet.OstaliListFormatedWithAdress_1">
      <item>Ivan Hudoletnjak, Zavojna ulica 3, 42240 Ivanec</item>
      <item>Lea Kašpar, Nova Ves 9, 10000 Zagreb punomoćnik sudionika u postupku Centar za međunarodnu suradnju</item>
    </derivirana_varijabla>
  </DomainObject.Predmet.OstaliListFormatedWithAdress>
  <DomainObject.Predmet.OstaliListFormatedWithAdressOIB>
    <izvorni_sadrzaj>
      <item>Ivan Hudoletnjak, OIB 80924395653, Zavojna ulica 3, 42240 Ivanec</item>
      <item>Lea Kašpar, OIB 90338953335, Nova Ves 9, 10000 Zagreb punomoćnik sudionika u postupku Centar za međunarodnu suradnju</item>
    </izvorni_sadrzaj>
    <derivirana_varijabla naziv="DomainObject.Predmet.OstaliListFormatedWithAdressOIB_1">
      <item>Ivan Hudoletnjak, OIB 80924395653, Zavojna ulica 3, 42240 Ivanec</item>
      <item>Lea Kašpar, OIB 90338953335, Nova Ves 9, 10000 Zagreb punomoćnik sudionika u postupku Centar za međunarodnu suradnju</item>
    </derivirana_varijabla>
  </DomainObject.Predmet.OstaliListFormatedWithAdressOIB>
  <DomainObject.Predmet.OstaliListNazivFormated>
    <izvorni_sadrzaj>
      <item>Ivan Hudoletnjak</item>
      <item>Lea Kašpar</item>
    </izvorni_sadrzaj>
    <derivirana_varijabla naziv="DomainObject.Predmet.OstaliListNazivFormated_1">
      <item>Ivan Hudoletnjak</item>
      <item>Lea Kašpar</item>
    </derivirana_varijabla>
  </DomainObject.Predmet.OstaliListNazivFormated>
  <DomainObject.Predmet.OstaliListNazivFormatedOIB>
    <izvorni_sadrzaj>
      <item>Ivan Hudoletnjak, OIB 80924395653</item>
      <item>Lea Kašpar, OIB 90338953335</item>
    </izvorni_sadrzaj>
    <derivirana_varijabla naziv="DomainObject.Predmet.OstaliListNazivFormatedOIB_1">
      <item>Ivan Hudoletnjak, OIB 80924395653</item>
      <item>Lea Kašpar, OIB 90338953335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za međunarodnu suradnju</izvorni_sadrzaj>
    <derivirana_varijabla naziv="DomainObject.Predmet.ProtustrankaIDrugi_1">Centar za međunarodnu suradnju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Centar za međunarodnu suradnju, OIB 68367577484, Nova Ves 9, 10000 Zagreb</izvorni_sadrzaj>
    <derivirana_varijabla naziv="DomainObject.Predmet.ProtustrankaIDrugiAdressOIB_1">Centar za međunarodnu suradnju, OIB 68367577484, Nova Ves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Centar za međunarodnu suradnju</item>
      <item>Ivan Hudoletnjak</item>
      <item>Lea Kašpar</item>
    </izvorni_sadrzaj>
    <derivirana_varijabla naziv="DomainObject.Predmet.SudioniciListNaziv_1">
      <item>FINA Regionalni centar Zagreb</item>
      <item>Centar za međunarodnu suradnju</item>
      <item>Ivan Hudoletnjak</item>
      <item>Lea Kašpar</item>
    </derivirana_varijabla>
  </DomainObject.Predmet.SudioniciListNaziv>
  <DomainObject.Predmet.SudioniciListAdressOIB>
    <izvorni_sadrzaj>
      <item>FINA Regionalni centar Zagreb, OIB 85821130368, Trg svibanjskih žrtava 1995. 1,10000 Zagreb</item>
      <item>Centar za međunarodnu suradnju, OIB 68367577484, Nova Ves 9,10000 Zagreb</item>
      <item>Ivan Hudoletnjak, OIB 80924395653, Zavojna ulica 3,42240 Ivanec</item>
      <item>Lea Kašpar, OIB 90338953335, Nova Ves 9,10000 Zagreb</item>
    </izvorni_sadrzaj>
    <derivirana_varijabla naziv="DomainObject.Predmet.SudioniciListAdressOIB_1">
      <item>FINA Regionalni centar Zagreb, OIB 85821130368, Trg svibanjskih žrtava 1995. 1,10000 Zagreb</item>
      <item>Centar za međunarodnu suradnju, OIB 68367577484, Nova Ves 9,10000 Zagreb</item>
      <item>Ivan Hudoletnjak, OIB 80924395653, Zavojna ulica 3,42240 Ivanec</item>
      <item>Lea Kašpar, OIB 90338953335, Nova Ves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68367577484</item>
      <item>, OIB 80924395653</item>
      <item>, OIB 90338953335</item>
    </izvorni_sadrzaj>
    <derivirana_varijabla naziv="DomainObject.Predmet.SudioniciListNazivOIB_1">
      <item>, OIB 85821130368</item>
      <item>, OIB 68367577484</item>
      <item>, OIB 80924395653</item>
      <item>, OIB 90338953335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378</properties:Words>
  <properties:Characters>2001</properties:Characters>
  <properties:Lines>71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2016-04-20T11:37:00Z</dcterms:created>
  <dc:creator>Sandra Rotar Vogrin</dc:creator>
  <cp:lastModifiedBy>Tanja Štraubert</cp:lastModifiedBy>
  <cp:lastPrinted>2016-04-20T11:41:00Z</cp:lastPrinted>
  <dcterms:modified xmlns:xsi="http://www.w3.org/2001/XMLSchema-instance" xsi:type="dcterms:W3CDTF">2016-04-20T11:41:00Z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