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4f9f" w14:paraId="0074f9f" w:rsidRDefault="002C03BB" w:rsidP="00910611" w:rsidR="002C03B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03BB" w:rsidP="00910611" w:rsidR="002C03BB">
      <w:r>
        <w:rPr>
          <w:rFonts w:eastAsia="MS Mincho"/>
        </w:rPr>
        <w:t>REPUBLIKA HRVATSKA</w:t>
      </w:r>
    </w:p>
    <w:p w:rsidRDefault="002C03BB" w:rsidP="00910611" w:rsidR="002C03BB">
      <w:r>
        <w:rPr>
          <w:rFonts w:eastAsia="MS Mincho"/>
        </w:rPr>
        <w:t>TRGOVAČKI SUD U RIJECI</w:t>
      </w:r>
    </w:p>
    <w:p w:rsidRDefault="002C03BB" w:rsidR="002C03B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8B47F2">
      <w:pPr>
        <w:jc w:val="center"/>
        <w:rPr>
          <w:bCs/>
        </w:rPr>
      </w:pPr>
      <w:r w:rsidRPr="008B47F2">
        <w:tab/>
      </w:r>
      <w:r w:rsidRPr="008B47F2">
        <w:tab/>
      </w:r>
    </w:p>
    <w:p w:rsidRDefault="0098719A" w:rsidP="0073588E" w:rsidR="0098719A" w:rsidRPr="008B47F2">
      <w:pPr>
        <w:jc w:val="center"/>
      </w:pPr>
    </w:p>
    <w:p w:rsidRDefault="008965DC" w:rsidP="0073588E" w:rsidR="008965DC" w:rsidRPr="008B47F2">
      <w:pPr>
        <w:jc w:val="center"/>
        <w:rPr>
          <w:bCs/>
        </w:rPr>
      </w:pPr>
    </w:p>
    <w:p w:rsidRDefault="008965DC" w:rsidP="008965DC" w:rsidR="008965DC" w:rsidRPr="008B47F2">
      <w:pPr>
        <w:jc w:val="center"/>
        <w:rPr>
          <w:bCs/>
        </w:rPr>
      </w:pPr>
      <w:r w:rsidRPr="008B47F2">
        <w:rPr>
          <w:bCs/>
        </w:rPr>
        <w:t>R E P U B L I K A    H R V A T S K A</w:t>
      </w:r>
    </w:p>
    <w:p w:rsidRDefault="008965DC" w:rsidP="008965DC" w:rsidR="008965DC" w:rsidRPr="008B47F2">
      <w:pPr>
        <w:jc w:val="center"/>
        <w:rPr>
          <w:bCs/>
        </w:rPr>
      </w:pPr>
      <w:r w:rsidRPr="008B47F2">
        <w:rPr>
          <w:bCs/>
        </w:rPr>
        <w:t>R J E Š E N J E</w:t>
      </w:r>
    </w:p>
    <w:p w:rsidRDefault="008965DC" w:rsidP="008965DC" w:rsidR="008965DC" w:rsidRPr="008B47F2">
      <w:pPr>
        <w:jc w:val="both"/>
      </w:pPr>
    </w:p>
    <w:p w:rsidRDefault="007B688B" w:rsidP="007B688B" w:rsidR="007B688B" w:rsidRPr="008B47F2">
      <w:pPr>
        <w:autoSpaceDE w:val="false"/>
        <w:autoSpaceDN w:val="false"/>
        <w:adjustRightInd w:val="false"/>
        <w:jc w:val="both"/>
      </w:pPr>
      <w:r w:rsidRPr="008B47F2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8B47F2">
        <w:t xml:space="preserve">dužnikom </w:t>
      </w:r>
      <w:r w:rsidR="008B47F2" w:rsidRPr="008B47F2">
        <w:rPr>
          <w:bCs/>
        </w:rPr>
        <w:t>ANA UGOSTITELJSTVO</w:t>
      </w:r>
      <w:r w:rsidR="008B47F2" w:rsidRPr="008B47F2">
        <w:t xml:space="preserve"> jednostavno društvo s ograničenom odgovornošću za ugostiteljstvo Skrad, Josipa Blaževića-Blaža 1/A, OIB: 58899061867, MBS: 040325972</w:t>
      </w:r>
      <w:r w:rsidRPr="008B47F2">
        <w:t xml:space="preserve">, dana </w:t>
      </w:r>
      <w:r w:rsidR="008B47F2" w:rsidRPr="008B47F2">
        <w:t>8. veljače</w:t>
      </w:r>
      <w:r w:rsidRPr="008B47F2">
        <w:t xml:space="preserve"> 201</w:t>
      </w:r>
      <w:r w:rsidR="00BB5DCB" w:rsidRPr="008B47F2">
        <w:t>7</w:t>
      </w:r>
      <w:r w:rsidRPr="008B47F2">
        <w:t xml:space="preserve">.  </w:t>
      </w:r>
    </w:p>
    <w:p w:rsidRDefault="0073588E" w:rsidP="0073588E" w:rsidR="0073588E" w:rsidRPr="008B47F2">
      <w:pPr>
        <w:jc w:val="both"/>
      </w:pPr>
      <w:r w:rsidRPr="008B47F2">
        <w:t xml:space="preserve"> </w:t>
      </w:r>
    </w:p>
    <w:p w:rsidRDefault="0073588E" w:rsidP="0073588E" w:rsidR="0073588E" w:rsidRPr="008B47F2">
      <w:pPr>
        <w:jc w:val="center"/>
        <w:rPr>
          <w:bCs/>
        </w:rPr>
      </w:pPr>
      <w:r w:rsidRPr="008B47F2">
        <w:rPr>
          <w:bCs/>
        </w:rPr>
        <w:t>r i j e š i o  j e</w:t>
      </w:r>
    </w:p>
    <w:p w:rsidRDefault="0073588E" w:rsidP="0073588E" w:rsidR="0073588E" w:rsidRPr="008B47F2">
      <w:pPr>
        <w:jc w:val="center"/>
        <w:rPr>
          <w:bCs/>
        </w:rPr>
      </w:pPr>
    </w:p>
    <w:p w:rsidRDefault="006319A6" w:rsidP="00B712DB" w:rsidR="00D61648" w:rsidRPr="008B47F2">
      <w:pPr>
        <w:ind w:firstLine="720"/>
        <w:jc w:val="both"/>
      </w:pPr>
      <w:r w:rsidRPr="008B47F2">
        <w:t xml:space="preserve">I. </w:t>
      </w:r>
      <w:r w:rsidR="00D61648" w:rsidRPr="008B47F2">
        <w:t xml:space="preserve">Privremenom stečajnom upravitelju </w:t>
      </w:r>
      <w:r w:rsidR="008B47F2" w:rsidRPr="008B47F2">
        <w:t>Danku Šinka, OIB: 43572319915, Trg slobode 8, Osijek</w:t>
      </w:r>
      <w:r w:rsidR="00BB5DCB" w:rsidRPr="008B47F2">
        <w:t xml:space="preserve"> </w:t>
      </w:r>
      <w:r w:rsidR="0073588E" w:rsidRPr="008B47F2">
        <w:t xml:space="preserve">određuje se jednokratna nagrada za poslove obavljene u prethodnom postupku u iznosu </w:t>
      </w:r>
      <w:r w:rsidR="00A972F7" w:rsidRPr="008B47F2">
        <w:t xml:space="preserve">od </w:t>
      </w:r>
      <w:r w:rsidR="00676B1A" w:rsidRPr="008B47F2">
        <w:t>4</w:t>
      </w:r>
      <w:r w:rsidR="00A71FB8" w:rsidRPr="008B47F2">
        <w:t>.000,00</w:t>
      </w:r>
      <w:r w:rsidR="00EF1D21" w:rsidRPr="008B47F2">
        <w:t xml:space="preserve"> kn </w:t>
      </w:r>
      <w:r w:rsidR="00D61648" w:rsidRPr="008B47F2">
        <w:t>u bruto iznosu, to jest iznosu prije odbitka pripadajućih doprinosa iz osnovice, poreza ili drugih naknada.</w:t>
      </w:r>
      <w:r w:rsidR="00B17D82" w:rsidRPr="008B47F2">
        <w:t xml:space="preserve"> </w:t>
      </w:r>
    </w:p>
    <w:p w:rsidRDefault="006319A6" w:rsidP="00B712DB" w:rsidR="006319A6" w:rsidRPr="008B47F2">
      <w:pPr>
        <w:ind w:firstLine="720"/>
        <w:jc w:val="both"/>
      </w:pPr>
      <w:r w:rsidRPr="008B47F2">
        <w:t xml:space="preserve">II. Privremenom stečajnom upravitelju </w:t>
      </w:r>
      <w:r w:rsidR="008B47F2" w:rsidRPr="008B47F2">
        <w:t>Danku Šinka, OIB: 43572319915, Trg slobode 8, Osijek</w:t>
      </w:r>
      <w:r w:rsidRPr="008B47F2">
        <w:t xml:space="preserve">, određuje se naknada troškova učinjenih u prethodnom postupku u iznosu od </w:t>
      </w:r>
      <w:r w:rsidR="008B47F2" w:rsidRPr="008B47F2">
        <w:t>322,54</w:t>
      </w:r>
      <w:r w:rsidRPr="008B47F2">
        <w:t xml:space="preserve"> kn neto. </w:t>
      </w:r>
    </w:p>
    <w:p w:rsidRDefault="008B47F2" w:rsidP="00B712DB" w:rsidR="008B47F2" w:rsidRPr="008B47F2">
      <w:pPr>
        <w:ind w:firstLine="720"/>
        <w:jc w:val="both"/>
      </w:pPr>
      <w:r w:rsidRPr="008B47F2">
        <w:t>III. Nalaže se računovodstvu da po pravomoćnosti ovog rješenja Danku Šinka, OIB: 43572319915, Trg slobode 8, Osijek isplati iznose iz točke I. i II. izreke ovog rješenja na njegov račun otvoren kod Privredne banke Zagreb d.d. Zagreb IBAN HR3723400093111579046</w:t>
      </w:r>
      <w:r w:rsidR="007B5369">
        <w:t>, a iz sredstava Fonda za pokriće troškova stečajnog postupka</w:t>
      </w:r>
      <w:r w:rsidRPr="008B47F2">
        <w:t>.</w:t>
      </w:r>
    </w:p>
    <w:p w:rsidRDefault="008965DC" w:rsidP="0073588E" w:rsidR="008965DC" w:rsidRPr="008B47F2">
      <w:pPr>
        <w:jc w:val="both"/>
      </w:pPr>
    </w:p>
    <w:p w:rsidRDefault="0073588E" w:rsidP="0073588E" w:rsidR="0073588E" w:rsidRPr="008B47F2">
      <w:pPr>
        <w:jc w:val="center"/>
        <w:rPr>
          <w:bCs/>
        </w:rPr>
      </w:pPr>
      <w:r w:rsidRPr="008B47F2">
        <w:rPr>
          <w:bCs/>
        </w:rPr>
        <w:t>Obrazloženje</w:t>
      </w:r>
    </w:p>
    <w:p w:rsidRDefault="008B47F2" w:rsidP="0073588E" w:rsidR="008B47F2" w:rsidRPr="008B47F2">
      <w:pPr>
        <w:jc w:val="center"/>
        <w:rPr>
          <w:bCs/>
        </w:rPr>
      </w:pPr>
    </w:p>
    <w:p w:rsidRDefault="005562D0" w:rsidP="00B712DB" w:rsidR="0073588E" w:rsidRPr="008B47F2">
      <w:pPr>
        <w:jc w:val="both"/>
      </w:pPr>
      <w:r w:rsidRPr="008B47F2">
        <w:rPr>
          <w:bCs/>
        </w:rPr>
        <w:tab/>
      </w:r>
      <w:r w:rsidR="0073588E" w:rsidRPr="008B47F2">
        <w:rPr>
          <w:bCs/>
        </w:rPr>
        <w:t xml:space="preserve">Rješenjem </w:t>
      </w:r>
      <w:r w:rsidRPr="008B47F2">
        <w:rPr>
          <w:bCs/>
        </w:rPr>
        <w:t xml:space="preserve">ovog suda </w:t>
      </w:r>
      <w:r w:rsidR="00245085" w:rsidRPr="008B47F2">
        <w:t>p</w:t>
      </w:r>
      <w:r w:rsidRPr="008B47F2">
        <w:t>osl. br. 14. St-</w:t>
      </w:r>
      <w:r w:rsidR="008B47F2" w:rsidRPr="008B47F2">
        <w:t>310</w:t>
      </w:r>
      <w:r w:rsidR="00B712DB" w:rsidRPr="008B47F2">
        <w:t>/2017-</w:t>
      </w:r>
      <w:r w:rsidR="008B47F2" w:rsidRPr="008B47F2">
        <w:t xml:space="preserve">3 </w:t>
      </w:r>
      <w:r w:rsidR="0073588E" w:rsidRPr="008B47F2">
        <w:rPr>
          <w:bCs/>
        </w:rPr>
        <w:t xml:space="preserve">od </w:t>
      </w:r>
      <w:r w:rsidR="008B47F2" w:rsidRPr="008B47F2">
        <w:rPr>
          <w:bCs/>
        </w:rPr>
        <w:t>12. lipnja 2017</w:t>
      </w:r>
      <w:r w:rsidR="00887C10" w:rsidRPr="008B47F2">
        <w:rPr>
          <w:bCs/>
        </w:rPr>
        <w:t xml:space="preserve">. godine </w:t>
      </w:r>
      <w:r w:rsidR="0073588E" w:rsidRPr="008B47F2">
        <w:rPr>
          <w:bCs/>
        </w:rPr>
        <w:t xml:space="preserve">pokrenut je prethodni postupak radi utvrđivanja uvjeta za otvaranje stečajnog postupka nad dužnikom </w:t>
      </w:r>
      <w:r w:rsidR="008B47F2" w:rsidRPr="008B47F2">
        <w:rPr>
          <w:bCs/>
        </w:rPr>
        <w:t>ANA UGOSTITELJSTVO</w:t>
      </w:r>
      <w:r w:rsidR="008B47F2" w:rsidRPr="008B47F2">
        <w:t xml:space="preserve"> jednostavno društvo s ograničenom odgovornošću za ugostiteljstvo Skrad, Josipa Blaževića-Blaža 1/A, OIB: 58899061867, MBS: 040325972</w:t>
      </w:r>
      <w:r w:rsidRPr="008B47F2">
        <w:t xml:space="preserve">, a rješenjem </w:t>
      </w:r>
      <w:r w:rsidR="00245085" w:rsidRPr="008B47F2">
        <w:t>p</w:t>
      </w:r>
      <w:r w:rsidRPr="008B47F2">
        <w:t xml:space="preserve">osl.br. </w:t>
      </w:r>
      <w:r w:rsidR="008B47F2" w:rsidRPr="008B47F2">
        <w:t>14 St-310/2017-7</w:t>
      </w:r>
      <w:r w:rsidR="00A71FB8" w:rsidRPr="008B47F2">
        <w:t xml:space="preserve"> od </w:t>
      </w:r>
      <w:r w:rsidR="008B47F2" w:rsidRPr="008B47F2">
        <w:t>25. listopada</w:t>
      </w:r>
      <w:r w:rsidR="00BB5DCB" w:rsidRPr="008B47F2">
        <w:t xml:space="preserve"> 2017</w:t>
      </w:r>
      <w:r w:rsidRPr="008B47F2">
        <w:t>. godine</w:t>
      </w:r>
      <w:r w:rsidR="0073588E" w:rsidRPr="008B47F2">
        <w:rPr>
          <w:bCs/>
        </w:rPr>
        <w:t xml:space="preserve"> je imenovan privremeni stečajni upravitelj </w:t>
      </w:r>
      <w:r w:rsidR="008B47F2" w:rsidRPr="008B47F2">
        <w:t>Danko Šinka, OIB: 43572319915, Trg slobode 8, Osijek</w:t>
      </w:r>
      <w:r w:rsidR="0073588E" w:rsidRPr="008B47F2">
        <w:rPr>
          <w:bCs/>
        </w:rPr>
        <w:t>.</w:t>
      </w:r>
    </w:p>
    <w:p w:rsidRDefault="0073588E" w:rsidP="0073588E" w:rsidR="0073588E" w:rsidRPr="008B47F2">
      <w:pPr>
        <w:jc w:val="both"/>
        <w:rPr>
          <w:bCs/>
        </w:rPr>
      </w:pPr>
      <w:r w:rsidRPr="008B47F2">
        <w:rPr>
          <w:bCs/>
        </w:rPr>
        <w:t xml:space="preserve"> </w:t>
      </w:r>
      <w:r w:rsidRPr="008B47F2">
        <w:rPr>
          <w:bCs/>
        </w:rPr>
        <w:tab/>
        <w:t xml:space="preserve">U prethodnom postupku privremeni stečajni upravitelj je po nalogu suda podnio </w:t>
      </w:r>
      <w:r w:rsidR="005562D0" w:rsidRPr="008B47F2">
        <w:rPr>
          <w:bCs/>
        </w:rPr>
        <w:t xml:space="preserve">dana </w:t>
      </w:r>
      <w:r w:rsidR="008B47F2" w:rsidRPr="008B47F2">
        <w:t>8. siječnja 2018</w:t>
      </w:r>
      <w:r w:rsidR="005562D0" w:rsidRPr="008B47F2">
        <w:rPr>
          <w:bCs/>
        </w:rPr>
        <w:t xml:space="preserve">. godine </w:t>
      </w:r>
      <w:r w:rsidRPr="008B47F2">
        <w:rPr>
          <w:bCs/>
        </w:rPr>
        <w:t>izvješće o gospodar</w:t>
      </w:r>
      <w:r w:rsidR="005562D0" w:rsidRPr="008B47F2">
        <w:rPr>
          <w:bCs/>
        </w:rPr>
        <w:t>sko-financijskom stanju dužnika</w:t>
      </w:r>
      <w:r w:rsidR="00482343" w:rsidRPr="008B47F2">
        <w:rPr>
          <w:bCs/>
        </w:rPr>
        <w:t>.</w:t>
      </w:r>
    </w:p>
    <w:p w:rsidRDefault="006319A6" w:rsidP="006319A6" w:rsidR="006319A6" w:rsidRPr="008B47F2">
      <w:pPr>
        <w:jc w:val="both"/>
      </w:pPr>
      <w:r w:rsidRPr="008B47F2">
        <w:tab/>
        <w:t xml:space="preserve">Slijedom navedenog, a na temelju čl. 94. st. 1., 2. i 3. Stečajnog zakona </w:t>
      </w:r>
      <w:r w:rsidRPr="008B47F2">
        <w:rPr>
          <w:bCs/>
        </w:rPr>
        <w:t>(dalje: SZ, objavljen u NN 71/15</w:t>
      </w:r>
      <w:r w:rsidR="00B712DB" w:rsidRPr="008B47F2">
        <w:rPr>
          <w:bCs/>
        </w:rPr>
        <w:t>, 104/17</w:t>
      </w:r>
      <w:r w:rsidRPr="008B47F2">
        <w:rPr>
          <w:bCs/>
        </w:rPr>
        <w:t>)</w:t>
      </w:r>
      <w:r w:rsidRPr="008B47F2">
        <w:t xml:space="preserve"> u svezi sa člankom 119. stavak 6. SZ-a, valjalo je riješiti kao u točki I. izreke, a na temelju članka 128. stavak 9. SZ-a kao u točki II. izreke.</w:t>
      </w:r>
    </w:p>
    <w:p w:rsidRDefault="006319A6" w:rsidP="006319A6" w:rsidR="006319A6" w:rsidRPr="008B47F2">
      <w:pPr>
        <w:jc w:val="both"/>
      </w:pPr>
      <w:r w:rsidRPr="008B47F2">
        <w:tab/>
        <w:t xml:space="preserve">Pri tome je privremenom stečajnom upravitelju priznato je </w:t>
      </w:r>
      <w:r w:rsidR="008B47F2" w:rsidRPr="008B47F2">
        <w:t xml:space="preserve">240,00 kn putnog troška osobnim vozilom na relaciji Rijeka-Skrad-Rijeka u svrhu pregleda dužnikovog poslovnog </w:t>
      </w:r>
      <w:r w:rsidR="008B47F2" w:rsidRPr="008B47F2">
        <w:lastRenderedPageBreak/>
        <w:t>prostora, 17,94 kn za potvrdu o vlasništvu vozila, 50,00 kn za potvrdu Fine o blokadi računa, te 14,60 kn za poštansku dostavu izvješća</w:t>
      </w:r>
      <w:r w:rsidRPr="008B47F2">
        <w:t>.</w:t>
      </w:r>
    </w:p>
    <w:p w:rsidRDefault="002C03BB" w:rsidP="006319A6" w:rsidR="002C03BB">
      <w:pPr>
        <w:jc w:val="center"/>
      </w:pPr>
    </w:p>
    <w:p w:rsidRDefault="006319A6" w:rsidP="006319A6" w:rsidR="0073588E" w:rsidRPr="008B47F2">
      <w:pPr>
        <w:jc w:val="center"/>
      </w:pPr>
      <w:r w:rsidRPr="008B47F2">
        <w:t xml:space="preserve"> </w:t>
      </w:r>
      <w:r w:rsidR="0073588E" w:rsidRPr="008B47F2">
        <w:t xml:space="preserve">Rijeka, </w:t>
      </w:r>
      <w:r w:rsidR="008B47F2" w:rsidRPr="008B47F2">
        <w:t>8. veljače 2018.</w:t>
      </w:r>
      <w:r w:rsidR="0073588E" w:rsidRPr="008B47F2">
        <w:t xml:space="preserve"> </w:t>
      </w:r>
    </w:p>
    <w:p w:rsidRDefault="0073588E" w:rsidP="0073588E" w:rsidR="0073588E" w:rsidRPr="008B47F2">
      <w:pPr>
        <w:jc w:val="both"/>
      </w:pPr>
      <w:r w:rsidRPr="008B47F2">
        <w:tab/>
      </w:r>
      <w:r w:rsidR="008B16A3" w:rsidRPr="008B47F2">
        <w:t xml:space="preserve">                </w:t>
      </w:r>
      <w:r w:rsidRPr="008B47F2">
        <w:t xml:space="preserve"> </w:t>
      </w:r>
      <w:r w:rsidRPr="008B47F2">
        <w:tab/>
      </w:r>
      <w:r w:rsidRPr="008B47F2">
        <w:tab/>
      </w:r>
      <w:r w:rsidRPr="008B47F2">
        <w:tab/>
      </w:r>
      <w:r w:rsidRPr="008B47F2">
        <w:tab/>
      </w:r>
      <w:r w:rsidRPr="008B47F2">
        <w:tab/>
      </w:r>
      <w:r w:rsidRPr="008B47F2">
        <w:tab/>
      </w:r>
      <w:r w:rsidR="00796152" w:rsidRPr="008B47F2">
        <w:t xml:space="preserve">      </w:t>
      </w:r>
      <w:r w:rsidRPr="008B47F2">
        <w:t xml:space="preserve">   </w:t>
      </w:r>
      <w:r w:rsidR="00245085" w:rsidRPr="008B47F2">
        <w:t xml:space="preserve">       S</w:t>
      </w:r>
      <w:r w:rsidRPr="008B47F2">
        <w:t xml:space="preserve">udac                 </w:t>
      </w:r>
    </w:p>
    <w:p w:rsidRDefault="0073588E" w:rsidP="0073588E" w:rsidR="0073588E" w:rsidRPr="008B47F2">
      <w:pPr>
        <w:ind w:left="2160"/>
        <w:jc w:val="both"/>
      </w:pPr>
      <w:r w:rsidRPr="008B47F2">
        <w:t xml:space="preserve">                     </w:t>
      </w:r>
      <w:r w:rsidRPr="008B47F2">
        <w:tab/>
      </w:r>
      <w:r w:rsidRPr="008B47F2">
        <w:tab/>
        <w:t xml:space="preserve">                 </w:t>
      </w:r>
      <w:r w:rsidR="00E8360A" w:rsidRPr="008B47F2">
        <w:t xml:space="preserve">        </w:t>
      </w:r>
      <w:r w:rsidR="00796152" w:rsidRPr="008B47F2">
        <w:t xml:space="preserve">     </w:t>
      </w:r>
      <w:r w:rsidR="008965DC" w:rsidRPr="008B47F2">
        <w:t xml:space="preserve">  </w:t>
      </w:r>
      <w:r w:rsidR="00796152" w:rsidRPr="008B47F2">
        <w:t xml:space="preserve"> </w:t>
      </w:r>
      <w:r w:rsidRPr="008B47F2">
        <w:t xml:space="preserve">Vera </w:t>
      </w:r>
      <w:r w:rsidR="00E8360A" w:rsidRPr="008B47F2">
        <w:t>Jelenović</w:t>
      </w:r>
      <w:r w:rsidRPr="008B47F2">
        <w:t xml:space="preserve"> </w:t>
      </w:r>
    </w:p>
    <w:p w:rsidRDefault="0098719A" w:rsidP="0073588E" w:rsidR="0098719A" w:rsidRPr="008B47F2"/>
    <w:p w:rsidRDefault="00EF1D21" w:rsidP="0073588E" w:rsidR="00EF1D21" w:rsidRPr="008B47F2"/>
    <w:p w:rsidRDefault="00EF1D21" w:rsidP="0073588E" w:rsidR="00EF1D21" w:rsidRPr="008B47F2"/>
    <w:p w:rsidRDefault="00EF1D21" w:rsidP="0073588E" w:rsidR="00EF1D21" w:rsidRPr="008B47F2"/>
    <w:p w:rsidRDefault="0073588E" w:rsidP="0073588E" w:rsidR="0073588E" w:rsidRPr="008B47F2">
      <w:r w:rsidRPr="008B47F2">
        <w:t>UPUTA O PRAVNOM LIJEKU:</w:t>
      </w:r>
    </w:p>
    <w:p w:rsidRDefault="006D42D1" w:rsidP="006D42D1" w:rsidR="006D42D1" w:rsidRPr="008B47F2">
      <w:pPr>
        <w:jc w:val="both"/>
      </w:pPr>
      <w:r w:rsidRPr="008B47F2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8B16A3" w:rsidR="006D42D1" w:rsidRPr="008B47F2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62D" w:rsidR="0076162D">
      <w:r>
        <w:separator/>
      </w:r>
    </w:p>
  </w:endnote>
  <w:endnote w:id="0" w:type="continuationSeparator">
    <w:p w:rsidRDefault="0076162D" w:rsidR="00761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8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62D" w:rsidR="0076162D">
      <w:r>
        <w:separator/>
      </w:r>
    </w:p>
  </w:footnote>
  <w:footnote w:id="0" w:type="continuationSeparator">
    <w:p w:rsidRDefault="0076162D" w:rsidR="007616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B47F2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8B47F2">
      <w:t>310</w:t>
    </w:r>
    <w:r w:rsidR="000D4BF6">
      <w:t>/2017</w:t>
    </w:r>
    <w:r w:rsidR="002C03BB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C03BB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62D"/>
    <w:rsid w:val="0076185D"/>
    <w:rsid w:val="007922C9"/>
    <w:rsid w:val="00796152"/>
    <w:rsid w:val="0079743C"/>
    <w:rsid w:val="007B5369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B47F2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712DB"/>
    <w:rsid w:val="00BB5DCB"/>
    <w:rsid w:val="00C02D7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D49A6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30898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C03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03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0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8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C03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03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0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8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St-310/2017</izvorni_sadrzaj>
    <derivirana_varijabla naziv="DomainObject.Predmet.OznakaBroj_1">St-310/2017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 UGOSTITELJSTVO j.d.o.o.</izvorni_sadrzaj>
    <derivirana_varijabla naziv="DomainObject.Predmet.ProtustrankaFormated_1">  ANA UGOSTITELJSTVO j.d.o.o.</derivirana_varijabla>
  </DomainObject.Predmet.ProtustrankaFormated>
  <DomainObject.Predmet.ProtustrankaFormatedOIB>
    <izvorni_sadrzaj>  ANA UGOSTITELJSTVO j.d.o.o., OIB 58899061867</izvorni_sadrzaj>
    <derivirana_varijabla naziv="DomainObject.Predmet.ProtustrankaFormatedOIB_1">  ANA UGOSTITELJSTVO j.d.o.o., OIB 58899061867</derivirana_varijabla>
  </DomainObject.Predmet.ProtustrankaFormatedOIB>
  <DomainObject.Predmet.ProtustrankaFormatedWithAdress>
    <izvorni_sadrzaj> ANA UGOSTITELJSTVO j.d.o.o., Josipa Blaževića Blaža 1a, 51311 Skrad</izvorni_sadrzaj>
    <derivirana_varijabla naziv="DomainObject.Predmet.ProtustrankaFormatedWithAdress_1"> ANA UGOSTITELJSTVO j.d.o.o., Josipa Blaževića Blaža 1a, 51311 Skrad</derivirana_varijabla>
  </DomainObject.Predmet.ProtustrankaFormatedWithAdress>
  <DomainObject.Predmet.ProtustrankaFormatedWithAdressOIB>
    <izvorni_sadrzaj> ANA UGOSTITELJSTVO j.d.o.o., OIB 58899061867, Josipa Blaževića Blaža 1a, 51311 Skrad</izvorni_sadrzaj>
    <derivirana_varijabla naziv="DomainObject.Predmet.ProtustrankaFormatedWithAdressOIB_1"> ANA UGOSTITELJSTVO j.d.o.o., OIB 58899061867, Josipa Blaževića Blaža 1a, 51311 Skrad</derivirana_varijabla>
  </DomainObject.Predmet.ProtustrankaFormatedWithAdressOIB>
  <DomainObject.Predmet.ProtustrankaWithAdress>
    <izvorni_sadrzaj>ANA UGOSTITELJSTVO j.d.o.o. Josipa Blaževića Blaža 1a, 51311 Skrad</izvorni_sadrzaj>
    <derivirana_varijabla naziv="DomainObject.Predmet.ProtustrankaWithAdress_1">ANA UGOSTITELJSTVO j.d.o.o. Josipa Blaževića Blaža 1a, 51311 Skrad</derivirana_varijabla>
  </DomainObject.Predmet.ProtustrankaWithAdress>
  <DomainObject.Predmet.ProtustrankaWithAdressOIB>
    <izvorni_sadrzaj>ANA UGOSTITELJSTVO j.d.o.o., OIB 58899061867, Josipa Blaževića Blaža 1a, 51311 Skrad</izvorni_sadrzaj>
    <derivirana_varijabla naziv="DomainObject.Predmet.ProtustrankaWithAdressOIB_1">ANA UGOSTITELJSTVO j.d.o.o., OIB 58899061867, Josipa Blaževića Blaža 1a, 51311 Skrad</derivirana_varijabla>
  </DomainObject.Predmet.ProtustrankaWithAdressOIB>
  <DomainObject.Predmet.ProtustrankaNazivFormated>
    <izvorni_sadrzaj>ANA UGOSTITELJSTVO j.d.o.o.</izvorni_sadrzaj>
    <derivirana_varijabla naziv="DomainObject.Predmet.ProtustrankaNazivFormated_1">ANA UGOSTITELJSTVO j.d.o.o.</derivirana_varijabla>
  </DomainObject.Predmet.ProtustrankaNazivFormated>
  <DomainObject.Predmet.ProtustrankaNazivFormatedOIB>
    <izvorni_sadrzaj>ANA UGOSTITELJSTVO j.d.o.o., OIB 58899061867</izvorni_sadrzaj>
    <derivirana_varijabla naziv="DomainObject.Predmet.ProtustrankaNazivFormatedOIB_1">ANA UGOSTITELJSTVO j.d.o.o., OIB 58899061867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ANA UGOSTITELJSTVO j.d.o.o.</item>
    </izvorni_sadrzaj>
    <derivirana_varijabla naziv="DomainObject.Predmet.ProtuStrankaListFormated_1">
      <item>ANA UGOSTITELJSTVO j.d.o.o.</item>
    </derivirana_varijabla>
  </DomainObject.Predmet.ProtuStrankaListFormated>
  <DomainObject.Predmet.ProtuStrankaListFormatedOIB>
    <izvorni_sadrzaj>
      <item>ANA UGOSTITELJSTVO j.d.o.o., OIB 58899061867</item>
    </izvorni_sadrzaj>
    <derivirana_varijabla naziv="DomainObject.Predmet.ProtuStrankaListFormatedOIB_1">
      <item>ANA UGOSTITELJSTVO j.d.o.o., OIB 58899061867</item>
    </derivirana_varijabla>
  </DomainObject.Predmet.ProtuStrankaListFormatedOIB>
  <DomainObject.Predmet.ProtuStrankaListFormatedWithAdress>
    <izvorni_sadrzaj>
      <item>ANA UGOSTITELJSTVO j.d.o.o., Josipa Blaževića Blaža 1a, 51311 Skrad</item>
    </izvorni_sadrzaj>
    <derivirana_varijabla naziv="DomainObject.Predmet.ProtuStrankaListFormatedWithAdress_1">
      <item>ANA UGOSTITELJSTVO j.d.o.o., Josipa Blaževića Blaža 1a, 51311 Skrad</item>
    </derivirana_varijabla>
  </DomainObject.Predmet.ProtuStrankaListFormatedWithAdress>
  <DomainObject.Predmet.ProtuStrankaListFormatedWithAdressOIB>
    <izvorni_sadrzaj>
      <item>ANA UGOSTITELJSTVO j.d.o.o., OIB 58899061867, Josipa Blaževića Blaža 1a, 51311 Skrad</item>
    </izvorni_sadrzaj>
    <derivirana_varijabla naziv="DomainObject.Predmet.ProtuStrankaListFormatedWithAdressOIB_1">
      <item>ANA UGOSTITELJSTVO j.d.o.o., OIB 58899061867, Josipa Blaževića Blaža 1a, 51311 Skrad</item>
    </derivirana_varijabla>
  </DomainObject.Predmet.ProtuStrankaListFormatedWithAdressOIB>
  <DomainObject.Predmet.ProtuStrankaListNazivFormated>
    <izvorni_sadrzaj>
      <item>ANA UGOSTITELJSTVO j.d.o.o.</item>
    </izvorni_sadrzaj>
    <derivirana_varijabla naziv="DomainObject.Predmet.ProtuStrankaListNazivFormated_1">
      <item>ANA UGOSTITELJSTVO j.d.o.o.</item>
    </derivirana_varijabla>
  </DomainObject.Predmet.ProtuStrankaListNazivFormated>
  <DomainObject.Predmet.ProtuStrankaListNazivFormatedOIB>
    <izvorni_sadrzaj>
      <item>ANA UGOSTITELJSTVO j.d.o.o., OIB 58899061867</item>
    </izvorni_sadrzaj>
    <derivirana_varijabla naziv="DomainObject.Predmet.ProtuStrankaListNazivFormatedOIB_1">
      <item>ANA UGOSTITELJSTVO j.d.o.o., OIB 58899061867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ANA UGOSTITELJSTVO j.d.o.o.</izvorni_sadrzaj>
    <derivirana_varijabla naziv="DomainObject.Predmet.ProtustrankaIDrugi_1">ANA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ANA UGOSTITELJSTVO j.d.o.o., OIB 58899061867, Josipa Blaževića Blaža 1a, 51311 Skrad</izvorni_sadrzaj>
    <derivirana_varijabla naziv="DomainObject.Predmet.ProtustrankaIDrugiAdressOIB_1">ANA UGOSTITELJSTVO j.d.o.o., OIB 58899061867, Josipa Blaževića Blaža 1a,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ANA UGOSTITELJSTVO j.d.o.o.</item>
    </izvorni_sadrzaj>
    <derivirana_varijabla naziv="DomainObject.Predmet.SudioniciListNaziv_1">
      <item>FINA  Rijeka</item>
      <item>ANA UGOSTITELJSTVO j.d.o.o.</item>
    </derivirana_varijabla>
  </DomainObject.Predmet.SudioniciListNaziv>
  <DomainObject.Predmet.SudioniciListAdressOIB>
    <izvorni_sadrzaj>
      <item>FINA  Rijeka, OIB 85821130368, Frana Kurelca 8,51000 Rijeka</item>
      <item>ANA UGOSTITELJSTVO j.d.o.o., OIB 58899061867, Josipa Blaževića Blaža 1a,51311 Skrad</item>
    </izvorni_sadrzaj>
    <derivirana_varijabla naziv="DomainObject.Predmet.SudioniciListAdressOIB_1">
      <item>FINA  Rijeka, OIB 85821130368, Frana Kurelca 8,51000 Rijeka</item>
      <item>ANA UGOSTITELJSTVO j.d.o.o., OIB 58899061867, Josipa Blaževića Blaža 1a,51311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58899061867</item>
    </izvorni_sadrzaj>
    <derivirana_varijabla naziv="DomainObject.Predmet.SudioniciListNazivOIB_1">
      <item>, OIB 85821130368</item>
      <item>, OIB 58899061867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464</properties:Words>
  <properties:Characters>2545</properties:Characters>
  <properties:Lines>60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2018-02-08T07:41:00Z</dcterms:created>
  <dc:creator>M San Grupa</dc:creator>
  <cp:lastModifiedBy>Danijela Fumić</cp:lastModifiedBy>
  <cp:lastPrinted>2018-02-08T07:41:00Z</cp:lastPrinted>
  <dcterms:modified xmlns:xsi="http://www.w3.org/2001/XMLSchema-instance" xsi:type="dcterms:W3CDTF">2018-02-08T07:43:00Z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