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b504" w14:paraId="1a7b504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2569D">
        <w:rPr>
          <w:rFonts w:cs="Times New Roman" w:eastAsia="Times New Roman" w:hAnsi="Times New Roman" w:ascii="Times New Roman"/>
          <w:sz w:val="24"/>
          <w:szCs w:val="24"/>
          <w:lang w:eastAsia="hr-HR"/>
        </w:rPr>
        <w:t>9 St-717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42569D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ŠIBENSKI PRIJEVOZNICI, d.o.o. za prijevoz iz Šibenika, Bana Josipa Jelačića 30, MBS:100000153, OIB:38935168954</w:t>
      </w:r>
      <w:r w:rsidR="003C59E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B2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25. siječnja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42569D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ŠIBENSKI PRIJEVOZNICI, d.o.o. za prijevoz iz Šibenika, Bana Josipa Jelačića 30, MBS:100000153, OIB:38935168954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8239B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13,25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8239B7">
        <w:rPr>
          <w:rFonts w:cs="Times New Roman" w:eastAsia="Times New Roman" w:hAnsi="Times New Roman" w:ascii="Times New Roman"/>
          <w:sz w:val="24"/>
          <w:szCs w:val="24"/>
          <w:lang w:eastAsia="hr-HR"/>
        </w:rPr>
        <w:t>Ivan Gjurašić iz Zagreba, Petrinjska 28, OIB:66025260916.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42569D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ŠIBENSKI PRIJEVOZNICI, d.o.o. za prijevoz iz Šibenika, Bana Josipa Jelačića 30, MBS:100000153, OIB:38935168954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B261B">
        <w:rPr>
          <w:rFonts w:cs="Times New Roman" w:eastAsia="Times New Roman" w:hAnsi="Times New Roman" w:ascii="Times New Roman"/>
          <w:sz w:val="24"/>
          <w:szCs w:val="24"/>
          <w:lang w:eastAsia="hr-HR"/>
        </w:rPr>
        <w:t>19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42569D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ŠIBENSKI PRIJEVOZNICI, d.o.o. za prijevoz iz Šibenika, Bana Josipa Jelačića 30, MBS:100000153, OIB:38935168954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42569D">
        <w:rPr>
          <w:rFonts w:cs="Times New Roman" w:eastAsia="Times New Roman" w:hAnsi="Times New Roman" w:ascii="Times New Roman"/>
          <w:sz w:val="24"/>
          <w:szCs w:val="24"/>
          <w:lang w:eastAsia="hr-HR"/>
        </w:rPr>
        <w:t>717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godine, sud je pokrenuo skraćeni stečajni postupak nad dužnikom, te sukladno članku 430. Stečajnog zakona (Narodne novine 71/15 dalje: SZ) pozvao zakonskog zastupnika dužnika na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701D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22F6" w:rsidP="00345FCD" w:rsidR="008022F6">
      <w:pPr>
        <w:spacing w:lineRule="auto" w:line="240" w:after="0"/>
      </w:pPr>
      <w:r>
        <w:separator/>
      </w:r>
    </w:p>
  </w:endnote>
  <w:endnote w:id="0" w:type="continuationSeparator">
    <w:p w:rsidRDefault="008022F6" w:rsidP="00345FCD" w:rsidR="008022F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22F6" w:rsidP="00345FCD" w:rsidR="008022F6">
      <w:pPr>
        <w:spacing w:lineRule="auto" w:line="240" w:after="0"/>
      </w:pPr>
      <w:r>
        <w:separator/>
      </w:r>
    </w:p>
  </w:footnote>
  <w:footnote w:id="0" w:type="continuationSeparator">
    <w:p w:rsidRDefault="008022F6" w:rsidP="00345FCD" w:rsidR="008022F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DA701D">
      <w:rPr>
        <w:noProof/>
      </w:rPr>
      <w:t>2</w:t>
    </w:r>
    <w:r>
      <w:fldChar w:fldCharType="end"/>
    </w:r>
    <w:r>
      <w:t xml:space="preserve">                            </w:t>
    </w:r>
    <w:r w:rsidR="0011602C">
      <w:t xml:space="preserve">                        9 St-</w:t>
    </w:r>
    <w:r w:rsidR="0042569D">
      <w:t>717</w:t>
    </w:r>
    <w:r>
      <w:t>/15</w:t>
    </w:r>
  </w:p>
  <w:p w:rsidRDefault="00DA701D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11602C"/>
    <w:rsid w:val="00345FCD"/>
    <w:rsid w:val="003C59EA"/>
    <w:rsid w:val="0042569D"/>
    <w:rsid w:val="004E21AA"/>
    <w:rsid w:val="007F555B"/>
    <w:rsid w:val="008022F6"/>
    <w:rsid w:val="008239B7"/>
    <w:rsid w:val="008433F1"/>
    <w:rsid w:val="008B261B"/>
    <w:rsid w:val="00962C2C"/>
    <w:rsid w:val="00A3376C"/>
    <w:rsid w:val="00A8006E"/>
    <w:rsid w:val="00DA701D"/>
    <w:rsid w:val="00E861DD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DA70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01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A701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A701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A701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DA70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01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A701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A701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A701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St-717/2015</izvorni_sadrzaj>
    <derivirana_varijabla naziv="DomainObject.Predmet.OznakaBroj_1">St-717/2015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ŠIBENSKI PRIJEVOZNICI, d.o.o. za prijevoz</izvorni_sadrzaj>
    <derivirana_varijabla naziv="DomainObject.Predmet.ProtustrankaFormated_1">  ŠIBENSKI PRIJEVOZNICI, d.o.o. za prijevoz</derivirana_varijabla>
  </DomainObject.Predmet.ProtustrankaFormated>
  <DomainObject.Predmet.ProtustrankaFormatedOIB>
    <izvorni_sadrzaj>  ŠIBENSKI PRIJEVOZNICI, d.o.o. za prijevoz, OIB 38935168954</izvorni_sadrzaj>
    <derivirana_varijabla naziv="DomainObject.Predmet.ProtustrankaFormatedOIB_1">  ŠIBENSKI PRIJEVOZNICI, d.o.o. za prijevoz, OIB 38935168954</derivirana_varijabla>
  </DomainObject.Predmet.ProtustrankaFormatedOIB>
  <DomainObject.Predmet.ProtustrankaFormatedWithAdress>
    <izvorni_sadrzaj> ŠIBENSKI PRIJEVOZNICI, d.o.o. za prijevoz, Bana Josipa Jelačića 30, 22000 Šibenik</izvorni_sadrzaj>
    <derivirana_varijabla naziv="DomainObject.Predmet.ProtustrankaFormatedWithAdress_1"> ŠIBENSKI PRIJEVOZNICI, d.o.o. za prijevoz, Bana Josipa Jelačića 30, 22000 Šibenik</derivirana_varijabla>
  </DomainObject.Predmet.ProtustrankaFormatedWithAdress>
  <DomainObject.Predmet.ProtustrankaFormatedWithAdressOIB>
    <izvorni_sadrzaj> ŠIBENSKI PRIJEVOZNICI, d.o.o. za prijevoz, OIB 38935168954, Bana Josipa Jelačića 30, 22000 Šibenik</izvorni_sadrzaj>
    <derivirana_varijabla naziv="DomainObject.Predmet.ProtustrankaFormatedWithAdressOIB_1"> ŠIBENSKI PRIJEVOZNICI, d.o.o. za prijevoz, OIB 38935168954, Bana Josipa Jelačića 30, 22000 Šibenik</derivirana_varijabla>
  </DomainObject.Predmet.ProtustrankaFormatedWithAdressOIB>
  <DomainObject.Predmet.ProtustrankaWithAdress>
    <izvorni_sadrzaj>ŠIBENSKI PRIJEVOZNICI, d.o.o. za prijevoz Bana Josipa Jelačića 30, 22000 Šibenik</izvorni_sadrzaj>
    <derivirana_varijabla naziv="DomainObject.Predmet.ProtustrankaWithAdress_1">ŠIBENSKI PRIJEVOZNICI, d.o.o. za prijevoz Bana Josipa Jelačića 30, 22000 Šibenik</derivirana_varijabla>
  </DomainObject.Predmet.ProtustrankaWithAdress>
  <DomainObject.Predmet.ProtustrankaWithAdressOIB>
    <izvorni_sadrzaj>ŠIBENSKI PRIJEVOZNICI, d.o.o. za prijevoz, OIB 38935168954, Bana Josipa Jelačića 30, 22000 Šibenik</izvorni_sadrzaj>
    <derivirana_varijabla naziv="DomainObject.Predmet.ProtustrankaWithAdressOIB_1">ŠIBENSKI PRIJEVOZNICI, d.o.o. za prijevoz, OIB 38935168954, Bana Josipa Jelačića 30, 22000 Šibenik</derivirana_varijabla>
  </DomainObject.Predmet.ProtustrankaWithAdressOIB>
  <DomainObject.Predmet.ProtustrankaNazivFormated>
    <izvorni_sadrzaj>ŠIBENSKI PRIJEVOZNICI, d.o.o. za prijevoz</izvorni_sadrzaj>
    <derivirana_varijabla naziv="DomainObject.Predmet.ProtustrankaNazivFormated_1">ŠIBENSKI PRIJEVOZNICI, d.o.o. za prijevoz</derivirana_varijabla>
  </DomainObject.Predmet.ProtustrankaNazivFormated>
  <DomainObject.Predmet.ProtustrankaNazivFormatedOIB>
    <izvorni_sadrzaj>ŠIBENSKI PRIJEVOZNICI, d.o.o. za prijevoz, OIB 38935168954</izvorni_sadrzaj>
    <derivirana_varijabla naziv="DomainObject.Predmet.ProtustrankaNazivFormatedOIB_1">ŠIBENSKI PRIJEVOZNICI, d.o.o. za prijevoz, OIB 38935168954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ŠIBENSKI PRIJEVOZNICI, d.o.o. za prijevoz</item>
    </izvorni_sadrzaj>
    <derivirana_varijabla naziv="DomainObject.Predmet.ProtuStrankaListFormated_1">
      <item>ŠIBENSKI PRIJEVOZNICI, d.o.o. za prijevoz</item>
    </derivirana_varijabla>
  </DomainObject.Predmet.ProtuStrankaListFormated>
  <DomainObject.Predmet.ProtuStrankaListFormatedOIB>
    <izvorni_sadrzaj>
      <item>ŠIBENSKI PRIJEVOZNICI, d.o.o. za prijevoz, OIB 38935168954</item>
    </izvorni_sadrzaj>
    <derivirana_varijabla naziv="DomainObject.Predmet.ProtuStrankaListFormatedOIB_1">
      <item>ŠIBENSKI PRIJEVOZNICI, d.o.o. za prijevoz, OIB 38935168954</item>
    </derivirana_varijabla>
  </DomainObject.Predmet.ProtuStrankaListFormatedOIB>
  <DomainObject.Predmet.ProtuStrankaListFormatedWithAdress>
    <izvorni_sadrzaj>
      <item>ŠIBENSKI PRIJEVOZNICI, d.o.o. za prijevoz, Bana Josipa Jelačića 30, 22000 Šibenik</item>
    </izvorni_sadrzaj>
    <derivirana_varijabla naziv="DomainObject.Predmet.ProtuStrankaListFormatedWithAdress_1">
      <item>ŠIBENSKI PRIJEVOZNICI, d.o.o. za prijevoz, Bana Josipa Jelačića 30, 22000 Šibenik</item>
    </derivirana_varijabla>
  </DomainObject.Predmet.ProtuStrankaListFormatedWithAdress>
  <DomainObject.Predmet.ProtuStrankaListFormatedWithAdressOIB>
    <izvorni_sadrzaj>
      <item>ŠIBENSKI PRIJEVOZNICI, d.o.o. za prijevoz, OIB 38935168954, Bana Josipa Jelačića 30, 22000 Šibenik</item>
    </izvorni_sadrzaj>
    <derivirana_varijabla naziv="DomainObject.Predmet.ProtuStrankaListFormatedWithAdressOIB_1">
      <item>ŠIBENSKI PRIJEVOZNICI, d.o.o. za prijevoz, OIB 38935168954, Bana Josipa Jelačića 30, 22000 Šibenik</item>
    </derivirana_varijabla>
  </DomainObject.Predmet.ProtuStrankaListFormatedWithAdressOIB>
  <DomainObject.Predmet.ProtuStrankaListNazivFormated>
    <izvorni_sadrzaj>
      <item>ŠIBENSKI PRIJEVOZNICI, d.o.o. za prijevoz</item>
    </izvorni_sadrzaj>
    <derivirana_varijabla naziv="DomainObject.Predmet.ProtuStrankaListNazivFormated_1">
      <item>ŠIBENSKI PRIJEVOZNICI, d.o.o. za prijevoz</item>
    </derivirana_varijabla>
  </DomainObject.Predmet.ProtuStrankaListNazivFormated>
  <DomainObject.Predmet.ProtuStrankaListNazivFormatedOIB>
    <izvorni_sadrzaj>
      <item>ŠIBENSKI PRIJEVOZNICI, d.o.o. za prijevoz, OIB 38935168954</item>
    </izvorni_sadrzaj>
    <derivirana_varijabla naziv="DomainObject.Predmet.ProtuStrankaListNazivFormatedOIB_1">
      <item>ŠIBENSKI PRIJEVOZNICI, d.o.o. za prijevoz, OIB 38935168954</item>
    </derivirana_varijabla>
  </DomainObject.Predmet.ProtuStrankaListNazivFormatedOIB>
  <DomainObject.Predmet.OstaliListFormated>
    <izvorni_sadrzaj>
      <item>Stipe Vučemilović-Grgić</item>
    </izvorni_sadrzaj>
    <derivirana_varijabla naziv="DomainObject.Predmet.OstaliListFormated_1">
      <item>Stipe Vučemilović-Grgić</item>
    </derivirana_varijabla>
  </DomainObject.Predmet.OstaliListFormated>
  <DomainObject.Predmet.OstaliListFormatedOIB>
    <izvorni_sadrzaj>
      <item>Stipe Vučemilović-Grgić, OIB 70087032979</item>
    </izvorni_sadrzaj>
    <derivirana_varijabla naziv="DomainObject.Predmet.OstaliListFormatedOIB_1">
      <item>Stipe Vučemilović-Grgić, OIB 70087032979</item>
    </derivirana_varijabla>
  </DomainObject.Predmet.OstaliListFormatedOIB>
  <DomainObject.Predmet.OstaliListFormatedWithAdress>
    <izvorni_sadrzaj>
      <item>Stipe Vučemilović-Grgić, Ježević 115 C, 21236 Ježević</item>
    </izvorni_sadrzaj>
    <derivirana_varijabla naziv="DomainObject.Predmet.OstaliListFormatedWithAdress_1">
      <item>Stipe Vučemilović-Grgić, Ježević 115 C, 21236 Ježević</item>
    </derivirana_varijabla>
  </DomainObject.Predmet.OstaliListFormatedWithAdress>
  <DomainObject.Predmet.OstaliListFormatedWithAdressOIB>
    <izvorni_sadrzaj>
      <item>Stipe Vučemilović-Grgić, OIB 70087032979, Ježević 115 C, 21236 Ježević</item>
    </izvorni_sadrzaj>
    <derivirana_varijabla naziv="DomainObject.Predmet.OstaliListFormatedWithAdressOIB_1">
      <item>Stipe Vučemilović-Grgić, OIB 70087032979, Ježević 115 C, 21236 Ježević</item>
    </derivirana_varijabla>
  </DomainObject.Predmet.OstaliListFormatedWithAdressOIB>
  <DomainObject.Predmet.OstaliListNazivFormated>
    <izvorni_sadrzaj>
      <item>Stipe Vučemilović-Grgić</item>
    </izvorni_sadrzaj>
    <derivirana_varijabla naziv="DomainObject.Predmet.OstaliListNazivFormated_1">
      <item>Stipe Vučemilović-Grgić</item>
    </derivirana_varijabla>
  </DomainObject.Predmet.OstaliListNazivFormated>
  <DomainObject.Predmet.OstaliListNazivFormatedOIB>
    <izvorni_sadrzaj>
      <item>Stipe Vučemilović-Grgić, OIB 70087032979</item>
    </izvorni_sadrzaj>
    <derivirana_varijabla naziv="DomainObject.Predmet.OstaliListNazivFormatedOIB_1">
      <item>Stipe Vučemilović-Grgić, OIB 70087032979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ŠIBENSKI PRIJEVOZNICI, d.o.o. za prijevoz</izvorni_sadrzaj>
    <derivirana_varijabla naziv="DomainObject.Predmet.ProtustrankaIDrugi_1">ŠIBENSKI PRIJEVOZNICI, d.o.o. za prijevoz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ŠIBENSKI PRIJEVOZNICI, d.o.o. za prijevoz, OIB 38935168954, Bana Josipa Jelačića 30, 22000 Šibenik</izvorni_sadrzaj>
    <derivirana_varijabla naziv="DomainObject.Predmet.ProtustrankaIDrugiAdressOIB_1">ŠIBENSKI PRIJEVOZNICI, d.o.o. za prijevoz, OIB 38935168954, Bana Josipa Jelačića 30,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ŠIBENSKI PRIJEVOZNICI, d.o.o. za prijevoz</item>
      <item>Stipe Vučemilović-Grgić</item>
    </izvorni_sadrzaj>
    <derivirana_varijabla naziv="DomainObject.Predmet.SudioniciListNaziv_1">
      <item>FINA - Podružnica Šibenik</item>
      <item>ŠIBENSKI PRIJEVOZNICI, d.o.o. za prijevoz</item>
      <item>Stipe Vučemilović-Grgić</item>
    </derivirana_varijabla>
  </DomainObject.Predmet.SudioniciListNaziv>
  <DomainObject.Predmet.SudioniciListAdressOIB>
    <izvorni_sadrzaj>
      <item>FINA - Podružnica Šibenik, OIB 85821130368, Perivoj L. Marune 1,22000 Šibenik</item>
      <item>ŠIBENSKI PRIJEVOZNICI, d.o.o. za prijevoz, OIB 38935168954, Bana Josipa Jelačića 30,22000 Šibenik</item>
      <item>Stipe Vučemilović-Grgić, OIB 70087032979, Ježević 115 C,21236 Ježević</item>
    </izvorni_sadrzaj>
    <derivirana_varijabla naziv="DomainObject.Predmet.SudioniciListAdressOIB_1">
      <item>FINA - Podružnica Šibenik, OIB 85821130368, Perivoj L. Marune 1,22000 Šibenik</item>
      <item>ŠIBENSKI PRIJEVOZNICI, d.o.o. za prijevoz, OIB 38935168954, Bana Josipa Jelačića 30,22000 Šibenik</item>
      <item>Stipe Vučemilović-Grgić, OIB 70087032979, Ježević 115 C,21236 Ježević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38935168954</item>
      <item>, OIB 70087032979</item>
    </izvorni_sadrzaj>
    <derivirana_varijabla naziv="DomainObject.Predmet.SudioniciListNazivOIB_1">
      <item>, OIB 85821130368</item>
      <item>, OIB 38935168954</item>
      <item>, OIB 70087032979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2683</properties:Characters>
  <properties:Lines>93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2016-01-22T13:25:00Z</dcterms:created>
  <dc:creator>Joško Livaković</dc:creator>
  <cp:lastModifiedBy>Joško Livaković</cp:lastModifiedBy>
  <dcterms:modified xmlns:xsi="http://www.w3.org/2001/XMLSchema-instance" xsi:type="dcterms:W3CDTF">2016-01-25T12:26:00Z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