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a181" w14:paraId="60ba181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F60FC0" w:rsidRPr="00A81B91">
        <w:rPr>
          <w:sz w:val="24"/>
        </w:rPr>
        <w:t xml:space="preserve">Broj: </w:t>
      </w:r>
      <w:r w:rsidR="00F60FC0">
        <w:rPr>
          <w:sz w:val="24"/>
        </w:rPr>
        <w:t>1/</w:t>
      </w:r>
      <w:r w:rsidR="00F60FC0" w:rsidRPr="00A81B91">
        <w:rPr>
          <w:sz w:val="24"/>
        </w:rPr>
        <w:t>St-</w:t>
      </w:r>
      <w:r w:rsidR="00F60FC0">
        <w:rPr>
          <w:sz w:val="24"/>
        </w:rPr>
        <w:t>1557/2017-6</w:t>
      </w:r>
    </w:p>
    <w:p w:rsidRDefault="007D4D20" w:rsidR="007D4D20">
      <w:pPr>
        <w:rPr>
          <w:sz w:val="24"/>
        </w:rPr>
      </w:pPr>
    </w:p>
    <w:p w:rsidRDefault="003D475B" w:rsidP="002F7D4E" w:rsidR="000C7F57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R="00A30070">
      <w:pPr>
        <w:rPr>
          <w:sz w:val="24"/>
        </w:rPr>
      </w:pPr>
    </w:p>
    <w:p w:rsidRDefault="00A30070" w:rsidP="00ED0EB3" w:rsidR="00ED0EB3">
      <w:pPr>
        <w:jc w:val="both"/>
      </w:pPr>
      <w:r>
        <w:rPr>
          <w:sz w:val="24"/>
        </w:rPr>
        <w:tab/>
      </w:r>
      <w:r w:rsidR="00ED0EB3">
        <w:t xml:space="preserve"> </w:t>
      </w:r>
    </w:p>
    <w:p w:rsidRDefault="00B329E9" w:rsidP="0085333F" w:rsidR="00A81B9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B329E9">
        <w:rPr>
          <w:sz w:val="24"/>
          <w:szCs w:val="24"/>
        </w:rPr>
        <w:t xml:space="preserve">TRGOVAČKI SUD U OSIJEKU STALNA SLUŽBA </w:t>
      </w:r>
      <w:r w:rsidR="00F60FC0">
        <w:rPr>
          <w:sz w:val="24"/>
          <w:szCs w:val="24"/>
        </w:rPr>
        <w:t>U SLAVONSKOM BRODU, po stečajnoj sutkinji</w:t>
      </w:r>
      <w:r w:rsidRPr="00B329E9">
        <w:rPr>
          <w:sz w:val="24"/>
          <w:szCs w:val="24"/>
        </w:rPr>
        <w:t xml:space="preserve"> Vesni Vukelić, u </w:t>
      </w:r>
      <w:r w:rsidR="0068790E">
        <w:rPr>
          <w:sz w:val="24"/>
          <w:szCs w:val="24"/>
        </w:rPr>
        <w:t>skraćenom</w:t>
      </w:r>
      <w:r w:rsidRP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stečajnom </w:t>
      </w:r>
      <w:r w:rsidRPr="00B329E9">
        <w:rPr>
          <w:sz w:val="24"/>
          <w:szCs w:val="24"/>
        </w:rPr>
        <w:t xml:space="preserve">postupku nad dužnikom </w:t>
      </w:r>
      <w:r w:rsidR="00F60FC0">
        <w:rPr>
          <w:sz w:val="24"/>
          <w:szCs w:val="24"/>
        </w:rPr>
        <w:t>DA-DA TRANSPORTI d.o.o., Slavonski Brod, Osječka ulica 284, OIB 95723582204</w:t>
      </w:r>
      <w:r w:rsidR="0068790E">
        <w:rPr>
          <w:sz w:val="24"/>
          <w:szCs w:val="24"/>
        </w:rPr>
        <w:t>,</w:t>
      </w:r>
      <w:r w:rsidRPr="00B329E9">
        <w:rPr>
          <w:sz w:val="24"/>
          <w:szCs w:val="24"/>
        </w:rPr>
        <w:t xml:space="preserve"> dana </w:t>
      </w:r>
      <w:r w:rsidR="00F60FC0">
        <w:rPr>
          <w:sz w:val="24"/>
          <w:szCs w:val="24"/>
        </w:rPr>
        <w:t>29.studenog</w:t>
      </w:r>
      <w:r w:rsidRPr="00B329E9">
        <w:rPr>
          <w:sz w:val="24"/>
          <w:szCs w:val="24"/>
        </w:rPr>
        <w:t xml:space="preserve"> 2017.</w:t>
      </w:r>
      <w:r w:rsidR="00F60FC0">
        <w:rPr>
          <w:sz w:val="24"/>
          <w:szCs w:val="24"/>
        </w:rPr>
        <w:t>g.</w:t>
      </w:r>
    </w:p>
    <w:p w:rsidRDefault="004C67AD" w:rsidP="0085333F" w:rsidR="004C67AD">
      <w:pPr>
        <w:jc w:val="both"/>
        <w:rPr>
          <w:sz w:val="24"/>
        </w:rPr>
      </w:pPr>
    </w:p>
    <w:p w:rsidRDefault="002F7D4E" w:rsidP="003D475B" w:rsidR="00474836" w:rsidRPr="00534805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F60FC0">
        <w:rPr>
          <w:sz w:val="24"/>
        </w:rPr>
        <w:t>Osijek</w:t>
      </w:r>
      <w:r>
        <w:rPr>
          <w:sz w:val="24"/>
        </w:rPr>
        <w:t xml:space="preserve"> izdati </w:t>
      </w:r>
      <w:r w:rsidR="003D3B75">
        <w:rPr>
          <w:sz w:val="24"/>
        </w:rPr>
        <w:t>p</w:t>
      </w:r>
      <w:r>
        <w:rPr>
          <w:sz w:val="24"/>
        </w:rPr>
        <w:t xml:space="preserve">oslovnoj banci dužnika </w:t>
      </w:r>
      <w:r w:rsidR="00F60FC0" w:rsidRPr="00F60FC0">
        <w:rPr>
          <w:b/>
          <w:sz w:val="24"/>
          <w:szCs w:val="24"/>
        </w:rPr>
        <w:t>DA-DA TRANSPORTI d.o.o., Slavonski Brod, Osječka ulica 284, OIB 95723582204</w:t>
      </w:r>
      <w:r w:rsidR="00252F4D">
        <w:rPr>
          <w:sz w:val="24"/>
        </w:rPr>
        <w:t xml:space="preserve"> </w:t>
      </w:r>
      <w:r>
        <w:rPr>
          <w:sz w:val="24"/>
        </w:rPr>
        <w:t>d</w:t>
      </w:r>
      <w:r w:rsidR="003D3B75">
        <w:rPr>
          <w:sz w:val="24"/>
        </w:rPr>
        <w:t xml:space="preserve">a </w:t>
      </w:r>
      <w:r>
        <w:rPr>
          <w:sz w:val="24"/>
        </w:rPr>
        <w:t xml:space="preserve">iznos od </w:t>
      </w:r>
      <w:r w:rsidR="00B329E9">
        <w:rPr>
          <w:sz w:val="24"/>
        </w:rPr>
        <w:t>5.000,00</w:t>
      </w:r>
      <w:r>
        <w:rPr>
          <w:sz w:val="24"/>
        </w:rPr>
        <w:t xml:space="preserve"> kn koji je zaplijenjen na ime predujma za namirenje troškova stečajnog postupka, oslobodi i prenese </w:t>
      </w:r>
      <w:r w:rsidR="006E6879">
        <w:rPr>
          <w:sz w:val="24"/>
        </w:rPr>
        <w:t xml:space="preserve">na depozitni račun </w:t>
      </w:r>
      <w:r w:rsidRPr="002F7D4E">
        <w:rPr>
          <w:sz w:val="24"/>
          <w:szCs w:val="24"/>
        </w:rPr>
        <w:t>Trgovačkog suda u Osijeku IBAN HR31 2390001-1300000200 s pozivom</w:t>
      </w:r>
      <w:r w:rsidR="0068790E">
        <w:rPr>
          <w:sz w:val="24"/>
          <w:szCs w:val="24"/>
        </w:rPr>
        <w:t xml:space="preserve"> na broj HR02 8550 (St-</w:t>
      </w:r>
      <w:r w:rsidR="00F60FC0">
        <w:rPr>
          <w:sz w:val="24"/>
          <w:szCs w:val="24"/>
        </w:rPr>
        <w:t>1557-2017</w:t>
      </w:r>
      <w:r w:rsidRPr="002F7D4E">
        <w:rPr>
          <w:sz w:val="24"/>
          <w:szCs w:val="24"/>
        </w:rPr>
        <w:t>)</w:t>
      </w:r>
      <w:r w:rsidR="00B329E9">
        <w:rPr>
          <w:sz w:val="24"/>
          <w:szCs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podmirenja </w:t>
      </w:r>
      <w:r w:rsidR="00B329E9">
        <w:rPr>
          <w:sz w:val="24"/>
          <w:szCs w:val="24"/>
        </w:rPr>
        <w:t>troškova postupka.</w:t>
      </w:r>
      <w:r w:rsidRPr="002F7D4E">
        <w:rPr>
          <w:b/>
          <w:sz w:val="24"/>
          <w:szCs w:val="24"/>
        </w:rPr>
        <w:t xml:space="preserve"> </w:t>
      </w:r>
    </w:p>
    <w:p w:rsidRDefault="00A30070" w:rsidR="00A30070">
      <w:pPr>
        <w:rPr>
          <w:sz w:val="24"/>
        </w:rPr>
      </w:pPr>
    </w:p>
    <w:p w:rsidRDefault="00A30070" w:rsidP="0085333F" w:rsidR="00474836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329E9" w:rsidP="0085333F" w:rsidR="00B329E9">
      <w:pPr>
        <w:jc w:val="center"/>
        <w:rPr>
          <w:sz w:val="24"/>
        </w:rPr>
      </w:pPr>
    </w:p>
    <w:p w:rsidRDefault="00B329E9" w:rsidP="00B329E9" w:rsidR="00F60FC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F60FC0">
        <w:rPr>
          <w:sz w:val="24"/>
        </w:rPr>
        <w:t>Osijek Podružnica Slavonski Brod</w:t>
      </w:r>
      <w:r>
        <w:rPr>
          <w:sz w:val="24"/>
        </w:rPr>
        <w:t xml:space="preserve"> podnijela je </w:t>
      </w:r>
      <w:r w:rsidR="0068790E">
        <w:rPr>
          <w:sz w:val="24"/>
        </w:rPr>
        <w:t xml:space="preserve">zahtjev za provedbu skraćenoga stečajnog postupka nad dužnikom </w:t>
      </w:r>
      <w:r w:rsidR="00F60FC0">
        <w:rPr>
          <w:sz w:val="24"/>
          <w:szCs w:val="24"/>
        </w:rPr>
        <w:t>DA-DA TRANSPORTI d.o.o., Slavonski Brod, Osječka ulica 284, OIB 95723582204</w:t>
      </w:r>
      <w:r>
        <w:rPr>
          <w:sz w:val="24"/>
        </w:rPr>
        <w:t xml:space="preserve">, a u skladu s odredbom </w:t>
      </w:r>
      <w:r w:rsidR="00E24DE2">
        <w:rPr>
          <w:sz w:val="24"/>
        </w:rPr>
        <w:t>čl. 112 st. 5 S</w:t>
      </w:r>
      <w:r>
        <w:rPr>
          <w:sz w:val="24"/>
        </w:rPr>
        <w:t>tečajnog zakona  izvršena</w:t>
      </w:r>
      <w:r w:rsidR="00E24DE2">
        <w:rPr>
          <w:sz w:val="24"/>
        </w:rPr>
        <w:t xml:space="preserve"> </w:t>
      </w:r>
      <w:r>
        <w:rPr>
          <w:sz w:val="24"/>
        </w:rPr>
        <w:t xml:space="preserve">je </w:t>
      </w:r>
      <w:r w:rsidR="00252F4D">
        <w:rPr>
          <w:sz w:val="24"/>
        </w:rPr>
        <w:t>zapljena</w:t>
      </w:r>
      <w:r w:rsidR="00E24DE2">
        <w:rPr>
          <w:sz w:val="24"/>
        </w:rPr>
        <w:t xml:space="preserve"> novčanih sredstava s računa dužnika u iznosu </w:t>
      </w:r>
      <w:r>
        <w:rPr>
          <w:sz w:val="24"/>
        </w:rPr>
        <w:t>5.000,00</w:t>
      </w:r>
      <w:r w:rsidR="00E24DE2">
        <w:rPr>
          <w:sz w:val="24"/>
        </w:rPr>
        <w:t xml:space="preserve"> kn na ime predujma za namirenje troškova stečajnog postupka.</w:t>
      </w:r>
    </w:p>
    <w:p w:rsidRDefault="00B329E9" w:rsidP="00B329E9" w:rsidR="0068790E">
      <w:pPr>
        <w:jc w:val="both"/>
        <w:rPr>
          <w:sz w:val="24"/>
        </w:rPr>
      </w:pPr>
      <w:r>
        <w:rPr>
          <w:sz w:val="24"/>
        </w:rPr>
        <w:tab/>
        <w:t xml:space="preserve">Kako </w:t>
      </w:r>
      <w:r w:rsidR="0068790E">
        <w:rPr>
          <w:sz w:val="24"/>
        </w:rPr>
        <w:t xml:space="preserve">je skraćeni stečajni postupak </w:t>
      </w:r>
      <w:r w:rsidR="00F60FC0">
        <w:rPr>
          <w:sz w:val="24"/>
        </w:rPr>
        <w:t>obustavljen</w:t>
      </w:r>
      <w:r w:rsidR="004C67AD">
        <w:rPr>
          <w:sz w:val="24"/>
        </w:rPr>
        <w:t xml:space="preserve"> te</w:t>
      </w:r>
      <w:r w:rsidR="00F60FC0">
        <w:rPr>
          <w:sz w:val="24"/>
        </w:rPr>
        <w:t xml:space="preserve"> nastavljen</w:t>
      </w:r>
      <w:r w:rsidR="004C67AD">
        <w:rPr>
          <w:sz w:val="24"/>
        </w:rPr>
        <w:t xml:space="preserve"> odgovarajućom primjenom odredbi redovnog stečajnog postupka</w:t>
      </w:r>
      <w:r w:rsidR="0068790E">
        <w:rPr>
          <w:sz w:val="24"/>
        </w:rPr>
        <w:t>, to je valjalo odlučiti kao u izreci zaključka</w:t>
      </w:r>
      <w:r w:rsidR="0024036D">
        <w:rPr>
          <w:sz w:val="24"/>
        </w:rPr>
        <w:t xml:space="preserve"> jer je navedeni iznos potreban za pokriće troškova prethodnog postupka koji će se pokrenuti radi utvrđivanja pretpostavki za otvaranje stečajnog postupka</w:t>
      </w:r>
      <w:r w:rsidR="0068790E">
        <w:rPr>
          <w:sz w:val="24"/>
        </w:rPr>
        <w:t>.</w:t>
      </w: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44272F">
        <w:rPr>
          <w:sz w:val="24"/>
        </w:rPr>
        <w:t>29.studenog</w:t>
      </w:r>
      <w:r w:rsidR="0067732C">
        <w:rPr>
          <w:sz w:val="24"/>
        </w:rPr>
        <w:t xml:space="preserve"> 2017</w:t>
      </w:r>
      <w:r w:rsidR="00761055">
        <w:rPr>
          <w:sz w:val="24"/>
        </w:rPr>
        <w:t>.</w:t>
      </w:r>
      <w:r w:rsidR="0044272F">
        <w:rPr>
          <w:sz w:val="24"/>
        </w:rPr>
        <w:t>g.</w:t>
      </w:r>
    </w:p>
    <w:p w:rsidRDefault="0044272F" w:rsidP="0099138E" w:rsidR="0044272F">
      <w:pPr>
        <w:jc w:val="both"/>
        <w:rPr>
          <w:sz w:val="24"/>
        </w:rPr>
      </w:pPr>
    </w:p>
    <w:p w:rsidRDefault="0011229F" w:rsidP="0099138E" w:rsidR="0011229F">
      <w:pPr>
        <w:jc w:val="both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P="00CB3D49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>
      <w:pPr>
        <w:rPr>
          <w:sz w:val="24"/>
        </w:rPr>
      </w:pP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Osijek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556B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D5D25"/>
    <w:rsid w:val="001D7A70"/>
    <w:rsid w:val="001E5692"/>
    <w:rsid w:val="001F4E46"/>
    <w:rsid w:val="001F5BFE"/>
    <w:rsid w:val="0024036D"/>
    <w:rsid w:val="00252F4D"/>
    <w:rsid w:val="0025566F"/>
    <w:rsid w:val="00263D61"/>
    <w:rsid w:val="002951D4"/>
    <w:rsid w:val="002D0010"/>
    <w:rsid w:val="002D4A19"/>
    <w:rsid w:val="002D5486"/>
    <w:rsid w:val="002E75A8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C11A1"/>
    <w:rsid w:val="004C67AD"/>
    <w:rsid w:val="004D5E93"/>
    <w:rsid w:val="004D7363"/>
    <w:rsid w:val="004E4631"/>
    <w:rsid w:val="005154FD"/>
    <w:rsid w:val="005211DE"/>
    <w:rsid w:val="0053480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E5199"/>
    <w:rsid w:val="008F103C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329E9"/>
    <w:rsid w:val="00B32D21"/>
    <w:rsid w:val="00B34FE5"/>
    <w:rsid w:val="00B418B3"/>
    <w:rsid w:val="00B7108F"/>
    <w:rsid w:val="00B721DF"/>
    <w:rsid w:val="00B77933"/>
    <w:rsid w:val="00BB4701"/>
    <w:rsid w:val="00BE694F"/>
    <w:rsid w:val="00BF035A"/>
    <w:rsid w:val="00C036A1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C3852"/>
    <w:rsid w:val="00DC3C24"/>
    <w:rsid w:val="00DE1096"/>
    <w:rsid w:val="00DE21DA"/>
    <w:rsid w:val="00DF20BF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82A63"/>
    <w:rsid w:val="00EC3650"/>
    <w:rsid w:val="00ED0EB3"/>
    <w:rsid w:val="00ED5A6E"/>
    <w:rsid w:val="00F00ACE"/>
    <w:rsid w:val="00F04296"/>
    <w:rsid w:val="00F13D6D"/>
    <w:rsid w:val="00F24396"/>
    <w:rsid w:val="00F325B2"/>
    <w:rsid w:val="00F60FC0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4A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A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A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A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A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4A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A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A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A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A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822979.95</izvorni_sadrzaj>
    <derivirana_varijabla naziv="DomainObject.Predmet.InicijalnaVrijednost_1">822979.95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St-1557/2017</izvorni_sadrzaj>
    <derivirana_varijabla naziv="DomainObject.Predmet.OznakaBroj_1">St-1557/2017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DA-DA TRANSPORTI d.o.o. za prijevoz i usluge</izvorni_sadrzaj>
    <derivirana_varijabla naziv="DomainObject.Predmet.ProtustrankaFormated_1">  DA-DA TRANSPORTI d.o.o. za prijevoz i usluge</derivirana_varijabla>
  </DomainObject.Predmet.ProtustrankaFormated>
  <DomainObject.Predmet.ProtustrankaFormatedOIB>
    <izvorni_sadrzaj>  DA-DA TRANSPORTI d.o.o. za prijevoz i usluge, OIB 95723582204</izvorni_sadrzaj>
    <derivirana_varijabla naziv="DomainObject.Predmet.ProtustrankaFormatedOIB_1">  DA-DA TRANSPORTI d.o.o. za prijevoz i usluge, OIB 95723582204</derivirana_varijabla>
  </DomainObject.Predmet.ProtustrankaFormatedOIB>
  <DomainObject.Predmet.ProtustrankaFormatedWithAdress>
    <izvorni_sadrzaj> DA-DA TRANSPORTI d.o.o. za prijevoz i usluge, Osječka ulica 284, 35000 Slavonski Brod</izvorni_sadrzaj>
    <derivirana_varijabla naziv="DomainObject.Predmet.ProtustrankaFormatedWithAdress_1"> DA-DA TRANSPORTI d.o.o. za prijevoz i usluge, Osječka ulica 284, 35000 Slavonski Brod</derivirana_varijabla>
  </DomainObject.Predmet.ProtustrankaFormatedWithAdress>
  <DomainObject.Predmet.ProtustrankaFormatedWithAdressOIB>
    <izvorni_sadrzaj> DA-DA TRANSPORTI d.o.o. za prijevoz i usluge, OIB 95723582204, Osječka ulica 284, 35000 Slavonski Brod</izvorni_sadrzaj>
    <derivirana_varijabla naziv="DomainObject.Predmet.ProtustrankaFormatedWithAdressOIB_1"> DA-DA TRANSPORTI d.o.o. za prijevoz i usluge, OIB 95723582204, Osječka ulica 284, 35000 Slavonski Brod</derivirana_varijabla>
  </DomainObject.Predmet.ProtustrankaFormatedWithAdressOIB>
  <DomainObject.Predmet.ProtustrankaWithAdress>
    <izvorni_sadrzaj>DA-DA TRANSPORTI d.o.o. za prijevoz i usluge Osječka ulica 284, 35000 Slavonski Brod</izvorni_sadrzaj>
    <derivirana_varijabla naziv="DomainObject.Predmet.ProtustrankaWithAdress_1">DA-DA TRANSPORTI d.o.o. za prijevoz i usluge Osječka ulica 284, 35000 Slavonski Brod</derivirana_varijabla>
  </DomainObject.Predmet.ProtustrankaWithAdress>
  <DomainObject.Predmet.ProtustrankaWithAdressOIB>
    <izvorni_sadrzaj>DA-DA TRANSPORTI d.o.o. za prijevoz i usluge, OIB 95723582204, Osječka ulica 284, 35000 Slavonski Brod</izvorni_sadrzaj>
    <derivirana_varijabla naziv="DomainObject.Predmet.ProtustrankaWithAdressOIB_1">DA-DA TRANSPORTI d.o.o. za prijevoz i usluge, OIB 95723582204, Osječka ulica 284, 35000 Slavonski Brod</derivirana_varijabla>
  </DomainObject.Predmet.ProtustrankaWithAdressOIB>
  <DomainObject.Predmet.ProtustrankaNazivFormated>
    <izvorni_sadrzaj>DA-DA TRANSPORTI d.o.o. za prijevoz i usluge</izvorni_sadrzaj>
    <derivirana_varijabla naziv="DomainObject.Predmet.ProtustrankaNazivFormated_1">DA-DA TRANSPORTI d.o.o. za prijevoz i usluge</derivirana_varijabla>
  </DomainObject.Predmet.ProtustrankaNazivFormated>
  <DomainObject.Predmet.ProtustrankaNazivFormatedOIB>
    <izvorni_sadrzaj>DA-DA TRANSPORTI d.o.o. za prijevoz i usluge, OIB 95723582204</izvorni_sadrzaj>
    <derivirana_varijabla naziv="DomainObject.Predmet.ProtustrankaNazivFormatedOIB_1">DA-DA TRANSPORTI d.o.o. za prijevoz i usluge, OIB 95723582204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DA-DA TRANSPORTI d.o.o. za prijevoz i usluge</item>
    </izvorni_sadrzaj>
    <derivirana_varijabla naziv="DomainObject.Predmet.ProtuStrankaListFormated_1">
      <item>DA-DA TRANSPORTI d.o.o. za prijevoz i usluge</item>
    </derivirana_varijabla>
  </DomainObject.Predmet.ProtuStrankaListFormated>
  <DomainObject.Predmet.ProtuStrankaListFormatedOIB>
    <izvorni_sadrzaj>
      <item>DA-DA TRANSPORTI d.o.o. za prijevoz i usluge, OIB 95723582204</item>
    </izvorni_sadrzaj>
    <derivirana_varijabla naziv="DomainObject.Predmet.ProtuStrankaListFormatedOIB_1">
      <item>DA-DA TRANSPORTI d.o.o. za prijevoz i usluge, OIB 95723582204</item>
    </derivirana_varijabla>
  </DomainObject.Predmet.ProtuStrankaListFormatedOIB>
  <DomainObject.Predmet.ProtuStrankaListFormatedWithAdress>
    <izvorni_sadrzaj>
      <item>DA-DA TRANSPORTI d.o.o. za prijevoz i usluge, Osječka ulica 284, 35000 Slavonski Brod</item>
    </izvorni_sadrzaj>
    <derivirana_varijabla naziv="DomainObject.Predmet.ProtuStrankaListFormatedWithAdress_1">
      <item>DA-DA TRANSPORTI d.o.o. za prijevoz i usluge, Osječka ulica 284, 35000 Slavonski Brod</item>
    </derivirana_varijabla>
  </DomainObject.Predmet.ProtuStrankaListFormatedWithAdress>
  <DomainObject.Predmet.ProtuStrankaListFormatedWithAdressOIB>
    <izvorni_sadrzaj>
      <item>DA-DA TRANSPORTI d.o.o. za prijevoz i usluge, OIB 95723582204, Osječka ulica 284, 35000 Slavonski Brod</item>
    </izvorni_sadrzaj>
    <derivirana_varijabla naziv="DomainObject.Predmet.ProtuStrankaListFormatedWithAdressOIB_1">
      <item>DA-DA TRANSPORTI d.o.o. za prijevoz i usluge, OIB 95723582204, Osječka ulica 284, 35000 Slavonski Brod</item>
    </derivirana_varijabla>
  </DomainObject.Predmet.ProtuStrankaListFormatedWithAdressOIB>
  <DomainObject.Predmet.ProtuStrankaListNazivFormated>
    <izvorni_sadrzaj>
      <item>DA-DA TRANSPORTI d.o.o. za prijevoz i usluge</item>
    </izvorni_sadrzaj>
    <derivirana_varijabla naziv="DomainObject.Predmet.ProtuStrankaListNazivFormated_1">
      <item>DA-DA TRANSPORTI d.o.o. za prijevoz i usluge</item>
    </derivirana_varijabla>
  </DomainObject.Predmet.ProtuStrankaListNazivFormated>
  <DomainObject.Predmet.ProtuStrankaListNazivFormatedOIB>
    <izvorni_sadrzaj>
      <item>DA-DA TRANSPORTI d.o.o. za prijevoz i usluge, OIB 95723582204</item>
    </izvorni_sadrzaj>
    <derivirana_varijabla naziv="DomainObject.Predmet.ProtuStrankaListNazivFormatedOIB_1">
      <item>DA-DA TRANSPORTI d.o.o. za prijevoz i usluge, OIB 95723582204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DA-DA TRANSPORTI d.o.o. za prijevoz i usluge</izvorni_sadrzaj>
    <derivirana_varijabla naziv="DomainObject.Predmet.ProtustrankaIDrugi_1">DA-DA TRANSPORTI 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DA-DA TRANSPORTI d.o.o. za prijevoz i usluge, OIB 95723582204, Osječka ulica 284, 35000 Slavonski Brod</izvorni_sadrzaj>
    <derivirana_varijabla naziv="DomainObject.Predmet.ProtustrankaIDrugiAdressOIB_1">DA-DA TRANSPORTI d.o.o. za prijevoz i usluge, OIB 95723582204, Osječka ulica 284,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DA-DA TRANSPORTI d.o.o. za prijevoz i usluge</item>
    </izvorni_sadrzaj>
    <derivirana_varijabla naziv="DomainObject.Predmet.SudioniciListNaziv_1">
      <item>Financijska agencija</item>
      <item>DA-DA TRANSPORTI d.o.o. za prijevoz i usluge</item>
    </derivirana_varijabla>
  </DomainObject.Predmet.SudioniciListNaziv>
  <DomainObject.Predmet.SudioniciListAdressOIB>
    <izvorni_sadrzaj>
      <item>Financijska agencija, OIB 85821130368, Ulica grada Vukovara 70,10000 Zagreb</item>
      <item>DA-DA TRANSPORTI d.o.o. za prijevoz i usluge, OIB 95723582204, Osječka ulica 284,35000 Slavonski Brod</item>
    </izvorni_sadrzaj>
    <derivirana_varijabla naziv="DomainObject.Predmet.SudioniciListAdressOIB_1">
      <item>Financijska agencija, OIB 85821130368, Ulica grada Vukovara 70,10000 Zagreb</item>
      <item>DA-DA TRANSPORTI d.o.o. za prijevoz i usluge, OIB 95723582204, Osječka ulica 284,35000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95723582204</item>
    </izvorni_sadrzaj>
    <derivirana_varijabla naziv="DomainObject.Predmet.SudioniciListNazivOIB_1">
      <item>, OIB 85821130368</item>
      <item>, OIB 95723582204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261</properties:Words>
  <properties:Characters>1498</properties:Characters>
  <properties:Lines>48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2017-10-17T07:17:00Z</dcterms:created>
  <dc:creator>Trgovacki sud</dc:creator>
  <cp:lastModifiedBy>wsadmin</cp:lastModifiedBy>
  <cp:lastPrinted>2017-11-29T11:17:00Z</cp:lastPrinted>
  <dcterms:modified xmlns:xsi="http://www.w3.org/2001/XMLSchema-instance" xsi:type="dcterms:W3CDTF">2017-11-29T11:20:00Z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